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71A1B" w14:textId="77777777" w:rsidR="007E1513" w:rsidRPr="003F1D58" w:rsidRDefault="007E1513" w:rsidP="007E1513">
      <w:pPr>
        <w:pStyle w:val="ZA"/>
        <w:framePr w:w="10563" w:h="782" w:hRule="exact" w:wrap="notBeside" w:hAnchor="page" w:x="661" w:y="646" w:anchorLock="1"/>
        <w:pBdr>
          <w:bottom w:val="none" w:sz="0" w:space="0" w:color="auto"/>
        </w:pBdr>
        <w:jc w:val="center"/>
        <w:rPr>
          <w:noProof w:val="0"/>
        </w:rPr>
      </w:pPr>
      <w:r w:rsidRPr="003F1D58">
        <w:rPr>
          <w:noProof w:val="0"/>
          <w:sz w:val="64"/>
        </w:rPr>
        <w:t xml:space="preserve">ETSI TS 102 241 </w:t>
      </w:r>
      <w:r w:rsidRPr="003F1D58">
        <w:rPr>
          <w:noProof w:val="0"/>
        </w:rPr>
        <w:t>V15.4.0</w:t>
      </w:r>
      <w:r w:rsidRPr="003F1D58">
        <w:rPr>
          <w:rStyle w:val="ZGSM"/>
          <w:noProof w:val="0"/>
        </w:rPr>
        <w:t xml:space="preserve"> </w:t>
      </w:r>
      <w:r w:rsidRPr="003F1D58">
        <w:rPr>
          <w:noProof w:val="0"/>
          <w:sz w:val="32"/>
        </w:rPr>
        <w:t>(2021-08</w:t>
      </w:r>
      <w:r w:rsidRPr="003F1D58">
        <w:rPr>
          <w:noProof w:val="0"/>
          <w:sz w:val="32"/>
          <w:szCs w:val="32"/>
        </w:rPr>
        <w:t>)</w:t>
      </w:r>
    </w:p>
    <w:p w14:paraId="53F16F53" w14:textId="77777777" w:rsidR="007E1513" w:rsidRPr="003F1D58" w:rsidRDefault="007E1513" w:rsidP="007E1513">
      <w:pPr>
        <w:pStyle w:val="ZT"/>
        <w:framePr w:w="10206" w:h="3701" w:hRule="exact" w:wrap="notBeside" w:hAnchor="page" w:x="880" w:y="7094"/>
        <w:rPr>
          <w:bCs/>
        </w:rPr>
      </w:pPr>
      <w:r w:rsidRPr="003F1D58">
        <w:rPr>
          <w:bCs/>
        </w:rPr>
        <w:t>Smart Cards;</w:t>
      </w:r>
    </w:p>
    <w:p w14:paraId="7048A41B" w14:textId="77777777" w:rsidR="007E1513" w:rsidRPr="003F1D58" w:rsidRDefault="007E1513" w:rsidP="007E1513">
      <w:pPr>
        <w:pStyle w:val="ZT"/>
        <w:framePr w:w="10206" w:h="3701" w:hRule="exact" w:wrap="notBeside" w:hAnchor="page" w:x="880" w:y="7094"/>
        <w:rPr>
          <w:bCs/>
        </w:rPr>
      </w:pPr>
      <w:r w:rsidRPr="003F1D58">
        <w:rPr>
          <w:bCs/>
        </w:rPr>
        <w:t>UICC Application Programming Interface (UICC API)</w:t>
      </w:r>
    </w:p>
    <w:p w14:paraId="2DCCA1A9" w14:textId="77777777" w:rsidR="007E1513" w:rsidRPr="003F1D58" w:rsidRDefault="007E1513" w:rsidP="007E1513">
      <w:pPr>
        <w:pStyle w:val="ZT"/>
        <w:framePr w:w="10206" w:h="3701" w:hRule="exact" w:wrap="notBeside" w:hAnchor="page" w:x="880" w:y="7094"/>
      </w:pPr>
      <w:r w:rsidRPr="003F1D58">
        <w:rPr>
          <w:bCs/>
        </w:rPr>
        <w:t xml:space="preserve">for </w:t>
      </w:r>
      <w:r w:rsidRPr="003F1D58">
        <w:t>Java Card™</w:t>
      </w:r>
    </w:p>
    <w:p w14:paraId="1E62A1FE" w14:textId="77777777" w:rsidR="007E1513" w:rsidRPr="003F1D58" w:rsidRDefault="007E1513" w:rsidP="007E1513">
      <w:pPr>
        <w:pStyle w:val="ZT"/>
        <w:framePr w:w="10206" w:h="3701" w:hRule="exact" w:wrap="notBeside" w:hAnchor="page" w:x="880" w:y="7094"/>
      </w:pPr>
      <w:r w:rsidRPr="003F1D58">
        <w:t>(</w:t>
      </w:r>
      <w:r w:rsidRPr="003F1D58">
        <w:rPr>
          <w:rStyle w:val="ZGSM"/>
        </w:rPr>
        <w:t>Release 15</w:t>
      </w:r>
      <w:r w:rsidRPr="003F1D58">
        <w:t>)</w:t>
      </w:r>
    </w:p>
    <w:p w14:paraId="48ED5FB2" w14:textId="77777777" w:rsidR="007E1513" w:rsidRPr="003F1D58" w:rsidRDefault="007E1513" w:rsidP="007E1513">
      <w:pPr>
        <w:pStyle w:val="ZG"/>
        <w:framePr w:w="10624" w:h="3271" w:hRule="exact" w:wrap="notBeside" w:hAnchor="page" w:x="674" w:y="12211"/>
        <w:rPr>
          <w:noProof w:val="0"/>
        </w:rPr>
      </w:pPr>
    </w:p>
    <w:p w14:paraId="557D0202" w14:textId="77777777" w:rsidR="007E1513" w:rsidRPr="003F1D58" w:rsidRDefault="007E1513" w:rsidP="007E1513">
      <w:pPr>
        <w:pStyle w:val="ZD"/>
        <w:framePr w:wrap="notBeside"/>
        <w:rPr>
          <w:noProof w:val="0"/>
        </w:rPr>
      </w:pPr>
      <w:r w:rsidRPr="003F1D58">
        <w:rPr>
          <w:noProof w:val="0"/>
        </w:rPr>
        <w:fldChar w:fldCharType="begin"/>
      </w:r>
      <w:r w:rsidRPr="003F1D58">
        <w:rPr>
          <w:noProof w:val="0"/>
        </w:rPr>
        <w:instrText>symbol 60 \f "Wingdings" \s 16</w:instrText>
      </w:r>
      <w:r w:rsidRPr="003F1D58">
        <w:rPr>
          <w:noProof w:val="0"/>
        </w:rPr>
        <w:fldChar w:fldCharType="separate"/>
      </w:r>
      <w:r w:rsidRPr="003F1D58">
        <w:rPr>
          <w:rFonts w:ascii="Wingdings" w:hAnsi="Wingdings"/>
          <w:noProof w:val="0"/>
        </w:rPr>
        <w:t>&lt;</w:t>
      </w:r>
      <w:r w:rsidRPr="003F1D58">
        <w:rPr>
          <w:noProof w:val="0"/>
        </w:rPr>
        <w:fldChar w:fldCharType="end"/>
      </w:r>
    </w:p>
    <w:p w14:paraId="37C2F878" w14:textId="77777777" w:rsidR="007E1513" w:rsidRPr="003F1D58" w:rsidRDefault="007E1513" w:rsidP="007E1513">
      <w:pPr>
        <w:pStyle w:val="ZB"/>
        <w:framePr w:wrap="notBeside" w:hAnchor="page" w:x="901" w:y="1421"/>
        <w:rPr>
          <w:noProof w:val="0"/>
        </w:rPr>
      </w:pPr>
    </w:p>
    <w:p w14:paraId="4DC2E318" w14:textId="77777777" w:rsidR="007E1513" w:rsidRPr="003F1D58" w:rsidRDefault="007E1513" w:rsidP="007E1513"/>
    <w:p w14:paraId="488EDED8" w14:textId="77777777" w:rsidR="007E1513" w:rsidRPr="003F1D58" w:rsidRDefault="007E1513" w:rsidP="007E1513"/>
    <w:p w14:paraId="2C07D71E" w14:textId="77777777" w:rsidR="007E1513" w:rsidRPr="003F1D58" w:rsidRDefault="007E1513" w:rsidP="007E1513"/>
    <w:p w14:paraId="43D45AC9" w14:textId="77777777" w:rsidR="007E1513" w:rsidRPr="003F1D58" w:rsidRDefault="007E1513" w:rsidP="007E1513"/>
    <w:p w14:paraId="44ABB666" w14:textId="77777777" w:rsidR="007E1513" w:rsidRPr="003F1D58" w:rsidRDefault="007E1513" w:rsidP="007E1513"/>
    <w:p w14:paraId="0A8137AE" w14:textId="77777777" w:rsidR="007E1513" w:rsidRPr="003F1D58" w:rsidRDefault="007E1513" w:rsidP="007E1513">
      <w:pPr>
        <w:pStyle w:val="ZB"/>
        <w:framePr w:wrap="notBeside" w:hAnchor="page" w:x="901" w:y="1421"/>
        <w:rPr>
          <w:noProof w:val="0"/>
        </w:rPr>
      </w:pPr>
    </w:p>
    <w:p w14:paraId="1A41D2C6" w14:textId="77777777" w:rsidR="007E1513" w:rsidRPr="003F1D58" w:rsidRDefault="007E1513" w:rsidP="007E1513">
      <w:pPr>
        <w:pStyle w:val="FP"/>
        <w:framePr w:h="1625" w:hRule="exact" w:wrap="notBeside" w:vAnchor="page" w:hAnchor="page" w:x="871" w:y="11581"/>
        <w:spacing w:after="240"/>
        <w:jc w:val="center"/>
        <w:rPr>
          <w:rFonts w:ascii="Arial" w:hAnsi="Arial" w:cs="Arial"/>
          <w:sz w:val="18"/>
          <w:szCs w:val="18"/>
        </w:rPr>
      </w:pPr>
    </w:p>
    <w:p w14:paraId="6A3FB11F" w14:textId="77777777" w:rsidR="007E1513" w:rsidRPr="003F1D58" w:rsidRDefault="007E1513" w:rsidP="007E1513">
      <w:pPr>
        <w:pStyle w:val="ZB"/>
        <w:framePr w:w="6341" w:h="450" w:hRule="exact" w:wrap="notBeside" w:hAnchor="page" w:x="811" w:y="5401"/>
        <w:jc w:val="left"/>
        <w:rPr>
          <w:rFonts w:ascii="Century Gothic" w:hAnsi="Century Gothic"/>
          <w:b/>
          <w:i w:val="0"/>
          <w:caps/>
          <w:noProof w:val="0"/>
          <w:color w:val="FFFFFF"/>
          <w:sz w:val="32"/>
          <w:szCs w:val="32"/>
        </w:rPr>
      </w:pPr>
      <w:r w:rsidRPr="003F1D58">
        <w:rPr>
          <w:rFonts w:ascii="Century Gothic" w:hAnsi="Century Gothic"/>
          <w:b/>
          <w:i w:val="0"/>
          <w:caps/>
          <w:noProof w:val="0"/>
          <w:color w:val="FFFFFF"/>
          <w:sz w:val="32"/>
          <w:szCs w:val="32"/>
        </w:rPr>
        <w:t>Technical Specification</w:t>
      </w:r>
    </w:p>
    <w:p w14:paraId="287ADF22" w14:textId="77777777" w:rsidR="007E1513" w:rsidRPr="003F1D58" w:rsidRDefault="007E1513" w:rsidP="007E1513">
      <w:pPr>
        <w:rPr>
          <w:rFonts w:ascii="Arial" w:hAnsi="Arial" w:cs="Arial"/>
          <w:sz w:val="18"/>
          <w:szCs w:val="18"/>
        </w:rPr>
        <w:sectPr w:rsidR="007E1513" w:rsidRPr="003F1D58">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0CCEF246" w14:textId="77777777" w:rsidR="007E1513" w:rsidRPr="003F1D58" w:rsidRDefault="007E1513" w:rsidP="007E1513">
      <w:pPr>
        <w:pStyle w:val="FP"/>
        <w:framePr w:w="9758" w:wrap="notBeside" w:vAnchor="page" w:hAnchor="page" w:x="1169" w:y="1742"/>
        <w:pBdr>
          <w:bottom w:val="single" w:sz="6" w:space="1" w:color="auto"/>
        </w:pBdr>
        <w:ind w:left="2835" w:right="2835"/>
        <w:jc w:val="center"/>
      </w:pPr>
      <w:r w:rsidRPr="003F1D58">
        <w:t>Reference</w:t>
      </w:r>
    </w:p>
    <w:p w14:paraId="7A310F83" w14:textId="79D13A4E" w:rsidR="007E1513" w:rsidRPr="003F1D58" w:rsidRDefault="007E1513" w:rsidP="007E1513">
      <w:pPr>
        <w:pStyle w:val="FP"/>
        <w:framePr w:w="9758" w:wrap="notBeside" w:vAnchor="page" w:hAnchor="page" w:x="1169" w:y="1742"/>
        <w:ind w:left="2268" w:right="2268"/>
        <w:jc w:val="center"/>
        <w:rPr>
          <w:rFonts w:ascii="Arial" w:hAnsi="Arial"/>
          <w:sz w:val="18"/>
        </w:rPr>
      </w:pPr>
      <w:r w:rsidRPr="003F1D58">
        <w:rPr>
          <w:rFonts w:ascii="Arial" w:hAnsi="Arial"/>
          <w:sz w:val="18"/>
        </w:rPr>
        <w:t>RTS/SCP-T0310v</w:t>
      </w:r>
      <w:r w:rsidR="00A6142F">
        <w:rPr>
          <w:rFonts w:ascii="Arial" w:hAnsi="Arial"/>
          <w:sz w:val="18"/>
        </w:rPr>
        <w:t>f</w:t>
      </w:r>
      <w:r w:rsidRPr="003F1D58">
        <w:rPr>
          <w:rFonts w:ascii="Arial" w:hAnsi="Arial"/>
          <w:sz w:val="18"/>
        </w:rPr>
        <w:t>40</w:t>
      </w:r>
    </w:p>
    <w:p w14:paraId="472D1B9C" w14:textId="77777777" w:rsidR="007E1513" w:rsidRPr="003F1D58" w:rsidRDefault="007E1513" w:rsidP="007E1513">
      <w:pPr>
        <w:pStyle w:val="FP"/>
        <w:framePr w:w="9758" w:wrap="notBeside" w:vAnchor="page" w:hAnchor="page" w:x="1169" w:y="1742"/>
        <w:pBdr>
          <w:bottom w:val="single" w:sz="6" w:space="1" w:color="auto"/>
        </w:pBdr>
        <w:spacing w:before="240"/>
        <w:ind w:left="2835" w:right="2835"/>
        <w:jc w:val="center"/>
      </w:pPr>
      <w:r w:rsidRPr="003F1D58">
        <w:t>Keywords</w:t>
      </w:r>
    </w:p>
    <w:p w14:paraId="288915CD" w14:textId="77777777" w:rsidR="007E1513" w:rsidRPr="003F1D58" w:rsidRDefault="007E1513" w:rsidP="007E1513">
      <w:pPr>
        <w:pStyle w:val="FP"/>
        <w:framePr w:w="9758" w:wrap="notBeside" w:vAnchor="page" w:hAnchor="page" w:x="1169" w:y="1742"/>
        <w:ind w:left="2835" w:right="2835"/>
        <w:jc w:val="center"/>
        <w:rPr>
          <w:rFonts w:ascii="Arial" w:hAnsi="Arial"/>
          <w:sz w:val="18"/>
        </w:rPr>
      </w:pPr>
      <w:r w:rsidRPr="003F1D58">
        <w:rPr>
          <w:rFonts w:ascii="Arial" w:hAnsi="Arial"/>
          <w:sz w:val="18"/>
        </w:rPr>
        <w:t>API, smart card</w:t>
      </w:r>
    </w:p>
    <w:p w14:paraId="2E16230E" w14:textId="77777777" w:rsidR="007E1513" w:rsidRPr="003F1D58" w:rsidRDefault="007E1513" w:rsidP="007E1513"/>
    <w:p w14:paraId="224B91CD" w14:textId="77777777" w:rsidR="007E1513" w:rsidRPr="003F1D58" w:rsidRDefault="007E1513" w:rsidP="007E1513">
      <w:pPr>
        <w:pStyle w:val="FP"/>
        <w:framePr w:w="9758" w:wrap="notBeside" w:vAnchor="page" w:hAnchor="page" w:x="1169" w:y="3698"/>
        <w:spacing w:after="120"/>
        <w:ind w:left="2835" w:right="2835"/>
        <w:jc w:val="center"/>
        <w:rPr>
          <w:rFonts w:ascii="Arial" w:hAnsi="Arial"/>
          <w:b/>
          <w:i/>
        </w:rPr>
      </w:pPr>
      <w:r w:rsidRPr="003F1D58">
        <w:rPr>
          <w:rFonts w:ascii="Arial" w:hAnsi="Arial"/>
          <w:b/>
          <w:i/>
        </w:rPr>
        <w:t>ETSI</w:t>
      </w:r>
    </w:p>
    <w:p w14:paraId="4825246A" w14:textId="77777777" w:rsidR="007E1513" w:rsidRPr="003F1D58" w:rsidRDefault="007E1513" w:rsidP="007E1513">
      <w:pPr>
        <w:pStyle w:val="FP"/>
        <w:framePr w:w="9758" w:wrap="notBeside" w:vAnchor="page" w:hAnchor="page" w:x="1169" w:y="3698"/>
        <w:pBdr>
          <w:bottom w:val="single" w:sz="6" w:space="1" w:color="auto"/>
        </w:pBdr>
        <w:ind w:left="2835" w:right="2835"/>
        <w:jc w:val="center"/>
        <w:rPr>
          <w:rFonts w:ascii="Arial" w:hAnsi="Arial"/>
          <w:sz w:val="18"/>
        </w:rPr>
      </w:pPr>
      <w:r w:rsidRPr="003F1D58">
        <w:rPr>
          <w:rFonts w:ascii="Arial" w:hAnsi="Arial"/>
          <w:sz w:val="18"/>
        </w:rPr>
        <w:t>650 Route des Lucioles</w:t>
      </w:r>
    </w:p>
    <w:p w14:paraId="53F2C029" w14:textId="77777777" w:rsidR="007E1513" w:rsidRPr="003F1D58" w:rsidRDefault="007E1513" w:rsidP="007E1513">
      <w:pPr>
        <w:pStyle w:val="FP"/>
        <w:framePr w:w="9758" w:wrap="notBeside" w:vAnchor="page" w:hAnchor="page" w:x="1169" w:y="3698"/>
        <w:pBdr>
          <w:bottom w:val="single" w:sz="6" w:space="1" w:color="auto"/>
        </w:pBdr>
        <w:ind w:left="2835" w:right="2835"/>
        <w:jc w:val="center"/>
      </w:pPr>
      <w:r w:rsidRPr="003F1D58">
        <w:rPr>
          <w:rFonts w:ascii="Arial" w:hAnsi="Arial"/>
          <w:sz w:val="18"/>
        </w:rPr>
        <w:t>F-06921 Sophia Antipolis Cedex - FRANCE</w:t>
      </w:r>
    </w:p>
    <w:p w14:paraId="22C2D3F1" w14:textId="77777777" w:rsidR="007E1513" w:rsidRPr="003F1D58" w:rsidRDefault="007E1513" w:rsidP="007E1513">
      <w:pPr>
        <w:pStyle w:val="FP"/>
        <w:framePr w:w="9758" w:wrap="notBeside" w:vAnchor="page" w:hAnchor="page" w:x="1169" w:y="3698"/>
        <w:ind w:left="2835" w:right="2835"/>
        <w:jc w:val="center"/>
        <w:rPr>
          <w:rFonts w:ascii="Arial" w:hAnsi="Arial"/>
          <w:sz w:val="18"/>
        </w:rPr>
      </w:pPr>
    </w:p>
    <w:p w14:paraId="27497F5F" w14:textId="77777777" w:rsidR="007E1513" w:rsidRPr="003F1D58" w:rsidRDefault="007E1513" w:rsidP="007E1513">
      <w:pPr>
        <w:pStyle w:val="FP"/>
        <w:framePr w:w="9758" w:wrap="notBeside" w:vAnchor="page" w:hAnchor="page" w:x="1169" w:y="3698"/>
        <w:spacing w:after="20"/>
        <w:ind w:left="2835" w:right="2835"/>
        <w:jc w:val="center"/>
        <w:rPr>
          <w:rFonts w:ascii="Arial" w:hAnsi="Arial"/>
          <w:sz w:val="18"/>
        </w:rPr>
      </w:pPr>
      <w:r w:rsidRPr="003F1D58">
        <w:rPr>
          <w:rFonts w:ascii="Arial" w:hAnsi="Arial"/>
          <w:sz w:val="18"/>
        </w:rPr>
        <w:t>Tel.: +33 4 92 94 42 00   Fax: +33 4 93 65 47 16</w:t>
      </w:r>
    </w:p>
    <w:p w14:paraId="49A8298A" w14:textId="77777777" w:rsidR="007E1513" w:rsidRPr="003F1D58" w:rsidRDefault="007E1513" w:rsidP="007E1513">
      <w:pPr>
        <w:pStyle w:val="FP"/>
        <w:framePr w:w="9758" w:wrap="notBeside" w:vAnchor="page" w:hAnchor="page" w:x="1169" w:y="3698"/>
        <w:ind w:left="2835" w:right="2835"/>
        <w:jc w:val="center"/>
        <w:rPr>
          <w:rFonts w:ascii="Arial" w:hAnsi="Arial"/>
          <w:sz w:val="15"/>
        </w:rPr>
      </w:pPr>
    </w:p>
    <w:p w14:paraId="534E7EA7" w14:textId="77777777" w:rsidR="007E1513" w:rsidRPr="003F1D58" w:rsidRDefault="007E1513" w:rsidP="007E1513">
      <w:pPr>
        <w:pStyle w:val="FP"/>
        <w:framePr w:w="9758" w:wrap="notBeside" w:vAnchor="page" w:hAnchor="page" w:x="1169" w:y="3698"/>
        <w:ind w:left="2835" w:right="2835"/>
        <w:jc w:val="center"/>
        <w:rPr>
          <w:rFonts w:ascii="Arial" w:hAnsi="Arial"/>
          <w:sz w:val="15"/>
        </w:rPr>
      </w:pPr>
      <w:r w:rsidRPr="003F1D58">
        <w:rPr>
          <w:rFonts w:ascii="Arial" w:hAnsi="Arial"/>
          <w:sz w:val="15"/>
        </w:rPr>
        <w:t xml:space="preserve">Siret N° 348 623 562 00017 - </w:t>
      </w:r>
      <w:bookmarkStart w:id="0" w:name="_Hlk67652697"/>
      <w:r w:rsidRPr="003F1D58">
        <w:rPr>
          <w:rFonts w:ascii="Arial" w:hAnsi="Arial"/>
          <w:sz w:val="15"/>
        </w:rPr>
        <w:t>APE 7112B</w:t>
      </w:r>
      <w:bookmarkEnd w:id="0"/>
    </w:p>
    <w:p w14:paraId="055DBF9D" w14:textId="77777777" w:rsidR="007E1513" w:rsidRPr="003F1D58" w:rsidRDefault="007E1513" w:rsidP="007E1513">
      <w:pPr>
        <w:pStyle w:val="FP"/>
        <w:framePr w:w="9758" w:wrap="notBeside" w:vAnchor="page" w:hAnchor="page" w:x="1169" w:y="3698"/>
        <w:ind w:left="2835" w:right="2835"/>
        <w:jc w:val="center"/>
        <w:rPr>
          <w:rFonts w:ascii="Arial" w:hAnsi="Arial"/>
          <w:sz w:val="15"/>
        </w:rPr>
      </w:pPr>
      <w:r w:rsidRPr="003F1D58">
        <w:rPr>
          <w:rFonts w:ascii="Arial" w:hAnsi="Arial"/>
          <w:sz w:val="15"/>
        </w:rPr>
        <w:t>Association à but non lucratif enregistrée à la</w:t>
      </w:r>
    </w:p>
    <w:p w14:paraId="788C8F92" w14:textId="77777777" w:rsidR="007E1513" w:rsidRPr="003F1D58" w:rsidRDefault="007E1513" w:rsidP="007E1513">
      <w:pPr>
        <w:pStyle w:val="FP"/>
        <w:framePr w:w="9758" w:wrap="notBeside" w:vAnchor="page" w:hAnchor="page" w:x="1169" w:y="3698"/>
        <w:ind w:left="2835" w:right="2835"/>
        <w:jc w:val="center"/>
        <w:rPr>
          <w:rFonts w:ascii="Arial" w:hAnsi="Arial"/>
          <w:sz w:val="15"/>
        </w:rPr>
      </w:pPr>
      <w:r w:rsidRPr="003F1D58">
        <w:rPr>
          <w:rFonts w:ascii="Arial" w:hAnsi="Arial"/>
          <w:sz w:val="15"/>
        </w:rPr>
        <w:t xml:space="preserve">Sous-Préfecture de Grasse (06) N° </w:t>
      </w:r>
      <w:bookmarkStart w:id="1" w:name="_Hlk67652713"/>
      <w:r w:rsidRPr="003F1D58">
        <w:rPr>
          <w:rFonts w:ascii="Arial" w:hAnsi="Arial"/>
          <w:sz w:val="15"/>
        </w:rPr>
        <w:t>w061004871</w:t>
      </w:r>
      <w:bookmarkEnd w:id="1"/>
    </w:p>
    <w:p w14:paraId="436CD451" w14:textId="77777777" w:rsidR="007E1513" w:rsidRPr="003F1D58" w:rsidRDefault="007E1513" w:rsidP="007E1513">
      <w:pPr>
        <w:pStyle w:val="FP"/>
        <w:framePr w:w="9758" w:wrap="notBeside" w:vAnchor="page" w:hAnchor="page" w:x="1169" w:y="3698"/>
        <w:ind w:left="2835" w:right="2835"/>
        <w:jc w:val="center"/>
        <w:rPr>
          <w:rFonts w:ascii="Arial" w:hAnsi="Arial"/>
          <w:sz w:val="18"/>
        </w:rPr>
      </w:pPr>
    </w:p>
    <w:p w14:paraId="411A0011" w14:textId="77777777" w:rsidR="007E1513" w:rsidRPr="003F1D58" w:rsidRDefault="007E1513" w:rsidP="007E1513">
      <w:pPr>
        <w:pStyle w:val="FP"/>
        <w:framePr w:w="9758" w:wrap="notBeside" w:vAnchor="page" w:hAnchor="page" w:x="1169" w:y="6130"/>
        <w:pBdr>
          <w:bottom w:val="single" w:sz="6" w:space="1" w:color="auto"/>
        </w:pBdr>
        <w:spacing w:after="120"/>
        <w:ind w:left="2835" w:right="2835"/>
        <w:jc w:val="center"/>
        <w:rPr>
          <w:rFonts w:ascii="Arial" w:hAnsi="Arial"/>
          <w:b/>
          <w:i/>
        </w:rPr>
      </w:pPr>
      <w:r w:rsidRPr="003F1D58">
        <w:rPr>
          <w:rFonts w:ascii="Arial" w:hAnsi="Arial"/>
          <w:b/>
          <w:i/>
        </w:rPr>
        <w:t>Important notice</w:t>
      </w:r>
    </w:p>
    <w:p w14:paraId="1D816172" w14:textId="77777777" w:rsidR="007E1513" w:rsidRPr="003F1D58" w:rsidRDefault="007E1513" w:rsidP="007E1513">
      <w:pPr>
        <w:pStyle w:val="FP"/>
        <w:framePr w:w="9758" w:wrap="notBeside" w:vAnchor="page" w:hAnchor="page" w:x="1169" w:y="6130"/>
        <w:spacing w:after="120"/>
        <w:jc w:val="center"/>
        <w:rPr>
          <w:rFonts w:ascii="Arial" w:hAnsi="Arial" w:cs="Arial"/>
          <w:sz w:val="18"/>
        </w:rPr>
      </w:pPr>
      <w:r w:rsidRPr="003F1D58">
        <w:rPr>
          <w:rFonts w:ascii="Arial" w:hAnsi="Arial" w:cs="Arial"/>
          <w:sz w:val="18"/>
        </w:rPr>
        <w:t>The present document can be downloaded from:</w:t>
      </w:r>
      <w:r w:rsidRPr="003F1D58">
        <w:rPr>
          <w:rFonts w:ascii="Arial" w:hAnsi="Arial" w:cs="Arial"/>
          <w:sz w:val="18"/>
        </w:rPr>
        <w:br/>
      </w:r>
      <w:hyperlink r:id="rId10" w:history="1">
        <w:r w:rsidRPr="008562E2">
          <w:rPr>
            <w:rStyle w:val="Hyperlink"/>
            <w:rFonts w:ascii="Arial" w:hAnsi="Arial"/>
            <w:sz w:val="18"/>
          </w:rPr>
          <w:t>http://www.etsi.org/standards-search</w:t>
        </w:r>
      </w:hyperlink>
    </w:p>
    <w:p w14:paraId="07842105" w14:textId="77777777" w:rsidR="007E1513" w:rsidRPr="003F1D58" w:rsidRDefault="007E1513" w:rsidP="007E1513">
      <w:pPr>
        <w:pStyle w:val="FP"/>
        <w:framePr w:w="9758" w:wrap="notBeside" w:vAnchor="page" w:hAnchor="page" w:x="1169" w:y="6130"/>
        <w:spacing w:after="120"/>
        <w:jc w:val="center"/>
        <w:rPr>
          <w:rFonts w:ascii="Arial" w:hAnsi="Arial" w:cs="Arial"/>
          <w:sz w:val="18"/>
        </w:rPr>
      </w:pPr>
      <w:r w:rsidRPr="003F1D58">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1" w:history="1">
        <w:r w:rsidRPr="008562E2">
          <w:rPr>
            <w:rStyle w:val="Hyperlink"/>
            <w:rFonts w:ascii="Arial" w:hAnsi="Arial" w:cs="Arial"/>
            <w:sz w:val="18"/>
          </w:rPr>
          <w:t>www.etsi.org/deliver</w:t>
        </w:r>
      </w:hyperlink>
      <w:r w:rsidRPr="003F1D58">
        <w:rPr>
          <w:rFonts w:ascii="Arial" w:hAnsi="Arial" w:cs="Arial"/>
          <w:sz w:val="18"/>
        </w:rPr>
        <w:t>.</w:t>
      </w:r>
    </w:p>
    <w:p w14:paraId="72F35EAE" w14:textId="77777777" w:rsidR="007E1513" w:rsidRPr="003F1D58" w:rsidRDefault="007E1513" w:rsidP="007E1513">
      <w:pPr>
        <w:pStyle w:val="FP"/>
        <w:framePr w:w="9758" w:wrap="notBeside" w:vAnchor="page" w:hAnchor="page" w:x="1169" w:y="6130"/>
        <w:spacing w:after="120"/>
        <w:jc w:val="center"/>
        <w:rPr>
          <w:rFonts w:ascii="Arial" w:hAnsi="Arial" w:cs="Arial"/>
          <w:sz w:val="18"/>
        </w:rPr>
      </w:pPr>
      <w:r w:rsidRPr="003F1D58">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8562E2">
          <w:rPr>
            <w:rStyle w:val="Hyperlink"/>
            <w:rFonts w:ascii="Arial" w:hAnsi="Arial" w:cs="Arial"/>
            <w:sz w:val="18"/>
          </w:rPr>
          <w:t>https://portal.etsi.org/TB/ETSIDeliverableStatus.aspx</w:t>
        </w:r>
      </w:hyperlink>
    </w:p>
    <w:p w14:paraId="7D843D4E" w14:textId="77777777" w:rsidR="007E1513" w:rsidRPr="008562E2" w:rsidRDefault="007E1513" w:rsidP="007E1513">
      <w:pPr>
        <w:pStyle w:val="FP"/>
        <w:framePr w:w="9758" w:wrap="notBeside" w:vAnchor="page" w:hAnchor="page" w:x="1169" w:y="6130"/>
        <w:spacing w:after="240"/>
        <w:jc w:val="center"/>
        <w:rPr>
          <w:rStyle w:val="Hyperlink"/>
          <w:rFonts w:ascii="Arial" w:hAnsi="Arial" w:cs="Arial"/>
          <w:color w:val="auto"/>
          <w:sz w:val="18"/>
        </w:rPr>
      </w:pPr>
      <w:r w:rsidRPr="003F1D58">
        <w:rPr>
          <w:rFonts w:ascii="Arial" w:hAnsi="Arial" w:cs="Arial"/>
          <w:sz w:val="18"/>
        </w:rPr>
        <w:t>If you find errors in the present document, please send your comment to one of the following services:</w:t>
      </w:r>
      <w:r w:rsidRPr="003F1D58">
        <w:rPr>
          <w:rFonts w:ascii="Arial" w:hAnsi="Arial" w:cs="Arial"/>
          <w:sz w:val="18"/>
        </w:rPr>
        <w:br/>
      </w:r>
      <w:hyperlink r:id="rId13" w:history="1">
        <w:r w:rsidRPr="008562E2">
          <w:rPr>
            <w:rStyle w:val="Hyperlink"/>
            <w:rFonts w:ascii="Arial" w:hAnsi="Arial" w:cs="Arial"/>
            <w:sz w:val="18"/>
          </w:rPr>
          <w:t>https://portal.etsi.org/People/CommiteeSupportStaff.aspx</w:t>
        </w:r>
      </w:hyperlink>
    </w:p>
    <w:p w14:paraId="5530E287" w14:textId="77777777" w:rsidR="007E1513" w:rsidRPr="003F1D58" w:rsidRDefault="007E1513" w:rsidP="007E1513">
      <w:pPr>
        <w:pStyle w:val="FP"/>
        <w:framePr w:w="9758" w:wrap="notBeside" w:vAnchor="page" w:hAnchor="page" w:x="1169" w:y="6130"/>
        <w:pBdr>
          <w:bottom w:val="single" w:sz="6" w:space="1" w:color="auto"/>
        </w:pBdr>
        <w:spacing w:after="120"/>
        <w:ind w:left="2835" w:right="2552"/>
        <w:jc w:val="center"/>
        <w:rPr>
          <w:rFonts w:ascii="Arial" w:hAnsi="Arial"/>
          <w:b/>
          <w:i/>
        </w:rPr>
      </w:pPr>
      <w:r w:rsidRPr="003F1D58">
        <w:rPr>
          <w:rFonts w:ascii="Arial" w:hAnsi="Arial"/>
          <w:b/>
          <w:i/>
        </w:rPr>
        <w:t>Notice of disclaimer &amp; limitation of liability</w:t>
      </w:r>
    </w:p>
    <w:p w14:paraId="4F6F455C"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7AC4BEF9"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 xml:space="preserve">other professional standard and applicable regulations. </w:t>
      </w:r>
    </w:p>
    <w:p w14:paraId="68DF4D84"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No recommendation as to products and services or vendors is made or should be implied.</w:t>
      </w:r>
    </w:p>
    <w:p w14:paraId="59ADB2EB" w14:textId="77777777" w:rsidR="007E1513" w:rsidRPr="003F1D58" w:rsidRDefault="007E1513" w:rsidP="007E1513">
      <w:pPr>
        <w:pStyle w:val="FP"/>
        <w:framePr w:w="9758" w:wrap="notBeside" w:vAnchor="page" w:hAnchor="page" w:x="1169" w:y="6130"/>
        <w:jc w:val="center"/>
        <w:rPr>
          <w:rFonts w:ascii="Arial" w:hAnsi="Arial" w:cs="Arial"/>
          <w:sz w:val="18"/>
        </w:rPr>
      </w:pPr>
      <w:bookmarkStart w:id="2" w:name="EN_Delete_Disclaimer"/>
      <w:r w:rsidRPr="003F1D58">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77B5C5C6"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In no event shall ETSI be held liable for loss of profits or any other incidental or consequential damages.</w:t>
      </w:r>
    </w:p>
    <w:p w14:paraId="1371260F" w14:textId="77777777" w:rsidR="007E1513" w:rsidRPr="003F1D58" w:rsidRDefault="007E1513" w:rsidP="007E1513">
      <w:pPr>
        <w:pStyle w:val="FP"/>
        <w:framePr w:w="9758" w:wrap="notBeside" w:vAnchor="page" w:hAnchor="page" w:x="1169" w:y="6130"/>
        <w:jc w:val="center"/>
        <w:rPr>
          <w:rFonts w:ascii="Arial" w:hAnsi="Arial" w:cs="Arial"/>
          <w:sz w:val="18"/>
        </w:rPr>
      </w:pPr>
    </w:p>
    <w:p w14:paraId="76CDBAED" w14:textId="77777777" w:rsidR="007E1513" w:rsidRPr="003F1D58" w:rsidRDefault="007E1513" w:rsidP="007E1513">
      <w:pPr>
        <w:pStyle w:val="FP"/>
        <w:framePr w:w="9758" w:wrap="notBeside" w:vAnchor="page" w:hAnchor="page" w:x="1169" w:y="6130"/>
        <w:spacing w:after="240"/>
        <w:jc w:val="center"/>
        <w:rPr>
          <w:rFonts w:ascii="Arial" w:hAnsi="Arial" w:cs="Arial"/>
          <w:sz w:val="18"/>
        </w:rPr>
      </w:pPr>
      <w:r w:rsidRPr="003F1D58">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4D89201D" w14:textId="77777777" w:rsidR="007E1513" w:rsidRPr="003F1D58" w:rsidRDefault="007E1513" w:rsidP="007E1513">
      <w:pPr>
        <w:pStyle w:val="FP"/>
        <w:framePr w:w="9758" w:wrap="notBeside" w:vAnchor="page" w:hAnchor="page" w:x="1169" w:y="6130"/>
        <w:pBdr>
          <w:bottom w:val="single" w:sz="6" w:space="1" w:color="auto"/>
        </w:pBdr>
        <w:spacing w:after="120"/>
        <w:jc w:val="center"/>
        <w:rPr>
          <w:rFonts w:ascii="Arial" w:hAnsi="Arial"/>
          <w:b/>
          <w:i/>
        </w:rPr>
      </w:pPr>
      <w:r w:rsidRPr="003F1D58">
        <w:rPr>
          <w:rFonts w:ascii="Arial" w:hAnsi="Arial"/>
          <w:b/>
          <w:i/>
        </w:rPr>
        <w:t>Copyright Notification</w:t>
      </w:r>
    </w:p>
    <w:p w14:paraId="20A1E8DB"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No part may be reproduced or utilized in any form or by any means, electronic or mechanical, including photocopying and microfilm except as authorized by written permission of ETSI.</w:t>
      </w:r>
      <w:r w:rsidRPr="003F1D58">
        <w:rPr>
          <w:rFonts w:ascii="Arial" w:hAnsi="Arial" w:cs="Arial"/>
          <w:sz w:val="18"/>
        </w:rPr>
        <w:br/>
        <w:t>The content of the PDF version shall not be modified without the written authorization of ETSI.</w:t>
      </w:r>
      <w:r w:rsidRPr="003F1D58">
        <w:rPr>
          <w:rFonts w:ascii="Arial" w:hAnsi="Arial" w:cs="Arial"/>
          <w:sz w:val="18"/>
        </w:rPr>
        <w:br/>
        <w:t>The copyright and the foregoing restriction extend to reproduction in all media.</w:t>
      </w:r>
    </w:p>
    <w:p w14:paraId="7E6ED7BF" w14:textId="77777777" w:rsidR="007E1513" w:rsidRPr="003F1D58" w:rsidRDefault="007E1513" w:rsidP="007E1513">
      <w:pPr>
        <w:pStyle w:val="FP"/>
        <w:framePr w:w="9758" w:wrap="notBeside" w:vAnchor="page" w:hAnchor="page" w:x="1169" w:y="6130"/>
        <w:jc w:val="center"/>
        <w:rPr>
          <w:rFonts w:ascii="Arial" w:hAnsi="Arial" w:cs="Arial"/>
          <w:sz w:val="18"/>
        </w:rPr>
      </w:pPr>
    </w:p>
    <w:p w14:paraId="7D57B172" w14:textId="77777777" w:rsidR="007E1513" w:rsidRPr="003F1D58" w:rsidRDefault="007E1513" w:rsidP="007E1513">
      <w:pPr>
        <w:pStyle w:val="FP"/>
        <w:framePr w:w="9758" w:wrap="notBeside" w:vAnchor="page" w:hAnchor="page" w:x="1169" w:y="6130"/>
        <w:jc w:val="center"/>
        <w:rPr>
          <w:rFonts w:ascii="Arial" w:hAnsi="Arial" w:cs="Arial"/>
          <w:sz w:val="18"/>
        </w:rPr>
      </w:pPr>
      <w:r w:rsidRPr="003F1D58">
        <w:rPr>
          <w:rFonts w:ascii="Arial" w:hAnsi="Arial" w:cs="Arial"/>
          <w:sz w:val="18"/>
        </w:rPr>
        <w:t>© ETSI 2021.</w:t>
      </w:r>
    </w:p>
    <w:p w14:paraId="283F5462" w14:textId="77777777" w:rsidR="007E1513" w:rsidRPr="003F1D58" w:rsidRDefault="007E1513" w:rsidP="007E1513">
      <w:pPr>
        <w:pStyle w:val="FP"/>
        <w:framePr w:w="9758" w:wrap="notBeside" w:vAnchor="page" w:hAnchor="page" w:x="1169" w:y="6130"/>
        <w:jc w:val="center"/>
        <w:rPr>
          <w:rFonts w:ascii="Arial" w:hAnsi="Arial" w:cs="Arial"/>
          <w:sz w:val="18"/>
          <w:szCs w:val="18"/>
        </w:rPr>
      </w:pPr>
      <w:r w:rsidRPr="003F1D58">
        <w:rPr>
          <w:rFonts w:ascii="Arial" w:hAnsi="Arial" w:cs="Arial"/>
          <w:sz w:val="18"/>
        </w:rPr>
        <w:t>All rights reserved.</w:t>
      </w:r>
      <w:r w:rsidRPr="003F1D58">
        <w:rPr>
          <w:rFonts w:ascii="Arial" w:hAnsi="Arial" w:cs="Arial"/>
          <w:sz w:val="18"/>
        </w:rPr>
        <w:br/>
      </w:r>
    </w:p>
    <w:p w14:paraId="24618210" w14:textId="2094F1B8" w:rsidR="0087313C" w:rsidRPr="003F1D58" w:rsidRDefault="007E1513" w:rsidP="007E1513">
      <w:pPr>
        <w:pStyle w:val="TT"/>
      </w:pPr>
      <w:r w:rsidRPr="003F1D58">
        <w:br w:type="page"/>
      </w:r>
      <w:r w:rsidR="0087313C" w:rsidRPr="003F1D58">
        <w:t>Contents</w:t>
      </w:r>
    </w:p>
    <w:p w14:paraId="5FF5C7F9" w14:textId="38E44B44" w:rsidR="008562E2" w:rsidRDefault="008562E2" w:rsidP="008562E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_Toc79568830 \h </w:instrText>
      </w:r>
      <w:r>
        <w:fldChar w:fldCharType="separate"/>
      </w:r>
      <w:r>
        <w:t>5</w:t>
      </w:r>
      <w:r>
        <w:fldChar w:fldCharType="end"/>
      </w:r>
    </w:p>
    <w:p w14:paraId="730589C0" w14:textId="6D2A79C8" w:rsidR="008562E2" w:rsidRDefault="008562E2" w:rsidP="008562E2">
      <w:pPr>
        <w:pStyle w:val="TOC1"/>
        <w:rPr>
          <w:rFonts w:asciiTheme="minorHAnsi" w:eastAsiaTheme="minorEastAsia" w:hAnsiTheme="minorHAnsi" w:cstheme="minorBidi"/>
          <w:szCs w:val="22"/>
          <w:lang w:eastAsia="en-GB"/>
        </w:rPr>
      </w:pPr>
      <w:r>
        <w:t>Foreword</w:t>
      </w:r>
      <w:r>
        <w:tab/>
      </w:r>
      <w:r>
        <w:fldChar w:fldCharType="begin"/>
      </w:r>
      <w:r>
        <w:instrText xml:space="preserve"> PAGEREF _Toc79568831 \h </w:instrText>
      </w:r>
      <w:r>
        <w:fldChar w:fldCharType="separate"/>
      </w:r>
      <w:r>
        <w:t>5</w:t>
      </w:r>
      <w:r>
        <w:fldChar w:fldCharType="end"/>
      </w:r>
    </w:p>
    <w:p w14:paraId="368272FA" w14:textId="623CEB43" w:rsidR="008562E2" w:rsidRDefault="008562E2" w:rsidP="008562E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_Toc79568832 \h </w:instrText>
      </w:r>
      <w:r>
        <w:fldChar w:fldCharType="separate"/>
      </w:r>
      <w:r>
        <w:t>6</w:t>
      </w:r>
      <w:r>
        <w:fldChar w:fldCharType="end"/>
      </w:r>
    </w:p>
    <w:p w14:paraId="4581ADC6" w14:textId="3D0A319A" w:rsidR="008562E2" w:rsidRDefault="008562E2" w:rsidP="008562E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_Toc79568833 \h </w:instrText>
      </w:r>
      <w:r>
        <w:fldChar w:fldCharType="separate"/>
      </w:r>
      <w:r>
        <w:t>7</w:t>
      </w:r>
      <w:r>
        <w:fldChar w:fldCharType="end"/>
      </w:r>
    </w:p>
    <w:p w14:paraId="1AF44D50" w14:textId="06740A9C" w:rsidR="008562E2" w:rsidRDefault="008562E2" w:rsidP="008562E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_Toc79568834 \h </w:instrText>
      </w:r>
      <w:r>
        <w:fldChar w:fldCharType="separate"/>
      </w:r>
      <w:r>
        <w:t>7</w:t>
      </w:r>
      <w:r>
        <w:fldChar w:fldCharType="end"/>
      </w:r>
    </w:p>
    <w:p w14:paraId="2946BB5F" w14:textId="4D904646" w:rsidR="008562E2" w:rsidRDefault="008562E2" w:rsidP="008562E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_Toc79568835 \h </w:instrText>
      </w:r>
      <w:r>
        <w:fldChar w:fldCharType="separate"/>
      </w:r>
      <w:r>
        <w:t>7</w:t>
      </w:r>
      <w:r>
        <w:fldChar w:fldCharType="end"/>
      </w:r>
    </w:p>
    <w:p w14:paraId="198F0607" w14:textId="117089D0" w:rsidR="008562E2" w:rsidRDefault="008562E2" w:rsidP="008562E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_Toc79568836 \h </w:instrText>
      </w:r>
      <w:r>
        <w:fldChar w:fldCharType="separate"/>
      </w:r>
      <w:r>
        <w:t>8</w:t>
      </w:r>
      <w:r>
        <w:fldChar w:fldCharType="end"/>
      </w:r>
    </w:p>
    <w:p w14:paraId="1EE6FE35" w14:textId="67FDF983" w:rsidR="008562E2" w:rsidRDefault="008562E2" w:rsidP="008562E2">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_Toc79568837 \h </w:instrText>
      </w:r>
      <w:r>
        <w:fldChar w:fldCharType="separate"/>
      </w:r>
      <w:r>
        <w:t>8</w:t>
      </w:r>
      <w:r>
        <w:fldChar w:fldCharType="end"/>
      </w:r>
    </w:p>
    <w:p w14:paraId="1EB2EB8E" w14:textId="7BA34800" w:rsidR="008562E2" w:rsidRDefault="008562E2" w:rsidP="008562E2">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_Toc79568838 \h </w:instrText>
      </w:r>
      <w:r>
        <w:fldChar w:fldCharType="separate"/>
      </w:r>
      <w:r>
        <w:t>8</w:t>
      </w:r>
      <w:r>
        <w:fldChar w:fldCharType="end"/>
      </w:r>
    </w:p>
    <w:p w14:paraId="5103782F" w14:textId="0063C667" w:rsidR="008562E2" w:rsidRDefault="008562E2" w:rsidP="008562E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_Toc79568839 \h </w:instrText>
      </w:r>
      <w:r>
        <w:fldChar w:fldCharType="separate"/>
      </w:r>
      <w:r>
        <w:t>9</w:t>
      </w:r>
      <w:r>
        <w:fldChar w:fldCharType="end"/>
      </w:r>
    </w:p>
    <w:p w14:paraId="0D267580" w14:textId="1506BA84" w:rsidR="008562E2" w:rsidRDefault="008562E2" w:rsidP="008562E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_Toc79568840 \h </w:instrText>
      </w:r>
      <w:r>
        <w:fldChar w:fldCharType="separate"/>
      </w:r>
      <w:r>
        <w:t>9</w:t>
      </w:r>
      <w:r>
        <w:fldChar w:fldCharType="end"/>
      </w:r>
    </w:p>
    <w:p w14:paraId="17765B7C" w14:textId="5EDF1B0D" w:rsidR="008562E2" w:rsidRDefault="008562E2" w:rsidP="008562E2">
      <w:pPr>
        <w:pStyle w:val="TOC1"/>
        <w:rPr>
          <w:rFonts w:asciiTheme="minorHAnsi" w:eastAsiaTheme="minorEastAsia" w:hAnsiTheme="minorHAnsi" w:cstheme="minorBidi"/>
          <w:szCs w:val="22"/>
          <w:lang w:eastAsia="en-GB"/>
        </w:rPr>
      </w:pPr>
      <w:r>
        <w:t>4</w:t>
      </w:r>
      <w:r>
        <w:tab/>
        <w:t>Description</w:t>
      </w:r>
      <w:r>
        <w:tab/>
      </w:r>
      <w:r>
        <w:fldChar w:fldCharType="begin"/>
      </w:r>
      <w:r>
        <w:instrText xml:space="preserve"> PAGEREF _Toc79568841 \h </w:instrText>
      </w:r>
      <w:r>
        <w:fldChar w:fldCharType="separate"/>
      </w:r>
      <w:r>
        <w:t>9</w:t>
      </w:r>
      <w:r>
        <w:fldChar w:fldCharType="end"/>
      </w:r>
    </w:p>
    <w:p w14:paraId="32A06F6D" w14:textId="5D0BABF5" w:rsidR="008562E2" w:rsidRDefault="008562E2" w:rsidP="008562E2">
      <w:pPr>
        <w:pStyle w:val="TOC2"/>
        <w:rPr>
          <w:rFonts w:asciiTheme="minorHAnsi" w:eastAsiaTheme="minorEastAsia" w:hAnsiTheme="minorHAnsi" w:cstheme="minorBidi"/>
          <w:sz w:val="22"/>
          <w:szCs w:val="22"/>
          <w:lang w:eastAsia="en-GB"/>
        </w:rPr>
      </w:pPr>
      <w:r>
        <w:t>4.0</w:t>
      </w:r>
      <w:r>
        <w:tab/>
        <w:t>Purpose</w:t>
      </w:r>
      <w:r>
        <w:tab/>
      </w:r>
      <w:r>
        <w:fldChar w:fldCharType="begin"/>
      </w:r>
      <w:r>
        <w:instrText xml:space="preserve"> PAGEREF _Toc79568842 \h </w:instrText>
      </w:r>
      <w:r>
        <w:fldChar w:fldCharType="separate"/>
      </w:r>
      <w:r>
        <w:t>9</w:t>
      </w:r>
      <w:r>
        <w:fldChar w:fldCharType="end"/>
      </w:r>
    </w:p>
    <w:p w14:paraId="4FDF7819" w14:textId="0E295B49" w:rsidR="008562E2" w:rsidRDefault="008562E2" w:rsidP="008562E2">
      <w:pPr>
        <w:pStyle w:val="TOC2"/>
        <w:rPr>
          <w:rFonts w:asciiTheme="minorHAnsi" w:eastAsiaTheme="minorEastAsia" w:hAnsiTheme="minorHAnsi" w:cstheme="minorBidi"/>
          <w:sz w:val="22"/>
          <w:szCs w:val="22"/>
          <w:lang w:eastAsia="en-GB"/>
        </w:rPr>
      </w:pPr>
      <w:r>
        <w:t>4.1</w:t>
      </w:r>
      <w:r>
        <w:tab/>
        <w:t>UICC Java Card</w:t>
      </w:r>
      <w:r w:rsidRPr="004450A9">
        <w:rPr>
          <w:rFonts w:cs="Arial"/>
        </w:rPr>
        <w:t>™</w:t>
      </w:r>
      <w:r>
        <w:t xml:space="preserve"> architecture</w:t>
      </w:r>
      <w:r>
        <w:tab/>
      </w:r>
      <w:r>
        <w:fldChar w:fldCharType="begin"/>
      </w:r>
      <w:r>
        <w:instrText xml:space="preserve"> PAGEREF _Toc79568843 \h </w:instrText>
      </w:r>
      <w:r>
        <w:fldChar w:fldCharType="separate"/>
      </w:r>
      <w:r>
        <w:t>10</w:t>
      </w:r>
      <w:r>
        <w:fldChar w:fldCharType="end"/>
      </w:r>
    </w:p>
    <w:p w14:paraId="4B0F2635" w14:textId="4B7E9A1A" w:rsidR="008562E2" w:rsidRDefault="008562E2" w:rsidP="008562E2">
      <w:pPr>
        <w:pStyle w:val="TOC1"/>
        <w:rPr>
          <w:rFonts w:asciiTheme="minorHAnsi" w:eastAsiaTheme="minorEastAsia" w:hAnsiTheme="minorHAnsi" w:cstheme="minorBidi"/>
          <w:szCs w:val="22"/>
          <w:lang w:eastAsia="en-GB"/>
        </w:rPr>
      </w:pPr>
      <w:r>
        <w:t>5</w:t>
      </w:r>
      <w:r>
        <w:tab/>
        <w:t>File access API</w:t>
      </w:r>
      <w:r>
        <w:tab/>
      </w:r>
      <w:r>
        <w:fldChar w:fldCharType="begin"/>
      </w:r>
      <w:r>
        <w:instrText xml:space="preserve"> PAGEREF _Toc79568844 \h </w:instrText>
      </w:r>
      <w:r>
        <w:fldChar w:fldCharType="separate"/>
      </w:r>
      <w:r>
        <w:t>11</w:t>
      </w:r>
      <w:r>
        <w:fldChar w:fldCharType="end"/>
      </w:r>
    </w:p>
    <w:p w14:paraId="1F3991E7" w14:textId="3C15574D" w:rsidR="008562E2" w:rsidRDefault="008562E2" w:rsidP="008562E2">
      <w:pPr>
        <w:pStyle w:val="TOC2"/>
        <w:rPr>
          <w:rFonts w:asciiTheme="minorHAnsi" w:eastAsiaTheme="minorEastAsia" w:hAnsiTheme="minorHAnsi" w:cstheme="minorBidi"/>
          <w:sz w:val="22"/>
          <w:szCs w:val="22"/>
          <w:lang w:eastAsia="en-GB"/>
        </w:rPr>
      </w:pPr>
      <w:r>
        <w:t>5.0</w:t>
      </w:r>
      <w:r>
        <w:tab/>
        <w:t>Introduction</w:t>
      </w:r>
      <w:r>
        <w:tab/>
      </w:r>
      <w:r>
        <w:fldChar w:fldCharType="begin"/>
      </w:r>
      <w:r>
        <w:instrText xml:space="preserve"> PAGEREF _Toc79568845 \h </w:instrText>
      </w:r>
      <w:r>
        <w:fldChar w:fldCharType="separate"/>
      </w:r>
      <w:r>
        <w:t>11</w:t>
      </w:r>
      <w:r>
        <w:fldChar w:fldCharType="end"/>
      </w:r>
    </w:p>
    <w:p w14:paraId="7E9F0BCD" w14:textId="7E6EC32D" w:rsidR="008562E2" w:rsidRDefault="008562E2" w:rsidP="008562E2">
      <w:pPr>
        <w:pStyle w:val="TOC2"/>
        <w:rPr>
          <w:rFonts w:asciiTheme="minorHAnsi" w:eastAsiaTheme="minorEastAsia" w:hAnsiTheme="minorHAnsi" w:cstheme="minorBidi"/>
          <w:sz w:val="22"/>
          <w:szCs w:val="22"/>
          <w:lang w:eastAsia="en-GB"/>
        </w:rPr>
      </w:pPr>
      <w:r>
        <w:t>5.1</w:t>
      </w:r>
      <w:r>
        <w:tab/>
        <w:t>FileView objects</w:t>
      </w:r>
      <w:r>
        <w:tab/>
      </w:r>
      <w:r>
        <w:fldChar w:fldCharType="begin"/>
      </w:r>
      <w:r>
        <w:instrText xml:space="preserve"> PAGEREF _Toc79568846 \h </w:instrText>
      </w:r>
      <w:r>
        <w:fldChar w:fldCharType="separate"/>
      </w:r>
      <w:r>
        <w:t>11</w:t>
      </w:r>
      <w:r>
        <w:fldChar w:fldCharType="end"/>
      </w:r>
    </w:p>
    <w:p w14:paraId="3694C337" w14:textId="1EB06D9C" w:rsidR="008562E2" w:rsidRDefault="008562E2" w:rsidP="008562E2">
      <w:pPr>
        <w:pStyle w:val="TOC2"/>
        <w:rPr>
          <w:rFonts w:asciiTheme="minorHAnsi" w:eastAsiaTheme="minorEastAsia" w:hAnsiTheme="minorHAnsi" w:cstheme="minorBidi"/>
          <w:sz w:val="22"/>
          <w:szCs w:val="22"/>
          <w:lang w:eastAsia="en-GB"/>
        </w:rPr>
      </w:pPr>
      <w:r>
        <w:t>5.2</w:t>
      </w:r>
      <w:r>
        <w:tab/>
        <w:t>FileView operations</w:t>
      </w:r>
      <w:r>
        <w:tab/>
      </w:r>
      <w:r>
        <w:fldChar w:fldCharType="begin"/>
      </w:r>
      <w:r>
        <w:instrText xml:space="preserve"> PAGEREF _Toc79568847 \h </w:instrText>
      </w:r>
      <w:r>
        <w:fldChar w:fldCharType="separate"/>
      </w:r>
      <w:r>
        <w:t>12</w:t>
      </w:r>
      <w:r>
        <w:fldChar w:fldCharType="end"/>
      </w:r>
    </w:p>
    <w:p w14:paraId="0411E5AF" w14:textId="2C9C7C55" w:rsidR="008562E2" w:rsidRDefault="008562E2" w:rsidP="008562E2">
      <w:pPr>
        <w:pStyle w:val="TOC2"/>
        <w:rPr>
          <w:rFonts w:asciiTheme="minorHAnsi" w:eastAsiaTheme="minorEastAsia" w:hAnsiTheme="minorHAnsi" w:cstheme="minorBidi"/>
          <w:sz w:val="22"/>
          <w:szCs w:val="22"/>
          <w:lang w:eastAsia="en-GB"/>
        </w:rPr>
      </w:pPr>
      <w:r>
        <w:t>5.3</w:t>
      </w:r>
      <w:r>
        <w:tab/>
        <w:t>BERTLVFileView operations</w:t>
      </w:r>
      <w:r>
        <w:tab/>
      </w:r>
      <w:r>
        <w:fldChar w:fldCharType="begin"/>
      </w:r>
      <w:r>
        <w:instrText xml:space="preserve"> PAGEREF _Toc79568848 \h </w:instrText>
      </w:r>
      <w:r>
        <w:fldChar w:fldCharType="separate"/>
      </w:r>
      <w:r>
        <w:t>12</w:t>
      </w:r>
      <w:r>
        <w:fldChar w:fldCharType="end"/>
      </w:r>
    </w:p>
    <w:p w14:paraId="3DA50FBD" w14:textId="54C094BF" w:rsidR="008562E2" w:rsidRDefault="008562E2" w:rsidP="008562E2">
      <w:pPr>
        <w:pStyle w:val="TOC1"/>
        <w:rPr>
          <w:rFonts w:asciiTheme="minorHAnsi" w:eastAsiaTheme="minorEastAsia" w:hAnsiTheme="minorHAnsi" w:cstheme="minorBidi"/>
          <w:szCs w:val="22"/>
          <w:lang w:eastAsia="en-GB"/>
        </w:rPr>
      </w:pPr>
      <w:r>
        <w:t>6</w:t>
      </w:r>
      <w:r>
        <w:tab/>
        <w:t>Toolkit API and CAT Runtime Environment</w:t>
      </w:r>
      <w:r>
        <w:tab/>
      </w:r>
      <w:r>
        <w:fldChar w:fldCharType="begin"/>
      </w:r>
      <w:r>
        <w:instrText xml:space="preserve"> PAGEREF _Toc79568849 \h </w:instrText>
      </w:r>
      <w:r>
        <w:fldChar w:fldCharType="separate"/>
      </w:r>
      <w:r>
        <w:t>12</w:t>
      </w:r>
      <w:r>
        <w:fldChar w:fldCharType="end"/>
      </w:r>
    </w:p>
    <w:p w14:paraId="0059A31A" w14:textId="01793F79" w:rsidR="008562E2" w:rsidRDefault="008562E2" w:rsidP="008562E2">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_Toc79568850 \h </w:instrText>
      </w:r>
      <w:r>
        <w:fldChar w:fldCharType="separate"/>
      </w:r>
      <w:r>
        <w:t>12</w:t>
      </w:r>
      <w:r>
        <w:fldChar w:fldCharType="end"/>
      </w:r>
    </w:p>
    <w:p w14:paraId="09D2BCF8" w14:textId="1865833D" w:rsidR="008562E2" w:rsidRDefault="008562E2" w:rsidP="008562E2">
      <w:pPr>
        <w:pStyle w:val="TOC2"/>
        <w:rPr>
          <w:rFonts w:asciiTheme="minorHAnsi" w:eastAsiaTheme="minorEastAsia" w:hAnsiTheme="minorHAnsi" w:cstheme="minorBidi"/>
          <w:sz w:val="22"/>
          <w:szCs w:val="22"/>
          <w:lang w:eastAsia="en-GB"/>
        </w:rPr>
      </w:pPr>
      <w:r>
        <w:t>6.1</w:t>
      </w:r>
      <w:r>
        <w:tab/>
        <w:t>Applet triggering</w:t>
      </w:r>
      <w:r>
        <w:tab/>
      </w:r>
      <w:r>
        <w:fldChar w:fldCharType="begin"/>
      </w:r>
      <w:r>
        <w:instrText xml:space="preserve"> PAGEREF _Toc79568851 \h </w:instrText>
      </w:r>
      <w:r>
        <w:fldChar w:fldCharType="separate"/>
      </w:r>
      <w:r>
        <w:t>13</w:t>
      </w:r>
      <w:r>
        <w:fldChar w:fldCharType="end"/>
      </w:r>
    </w:p>
    <w:p w14:paraId="74A82320" w14:textId="4E3150FE" w:rsidR="008562E2" w:rsidRDefault="008562E2" w:rsidP="008562E2">
      <w:pPr>
        <w:pStyle w:val="TOC3"/>
        <w:rPr>
          <w:rFonts w:asciiTheme="minorHAnsi" w:eastAsiaTheme="minorEastAsia" w:hAnsiTheme="minorHAnsi" w:cstheme="minorBidi"/>
          <w:sz w:val="22"/>
          <w:szCs w:val="22"/>
          <w:lang w:eastAsia="en-GB"/>
        </w:rPr>
      </w:pPr>
      <w:r>
        <w:t>6.1.0</w:t>
      </w:r>
      <w:r>
        <w:tab/>
        <w:t>Triggering mechanism</w:t>
      </w:r>
      <w:r>
        <w:tab/>
      </w:r>
      <w:r>
        <w:fldChar w:fldCharType="begin"/>
      </w:r>
      <w:r>
        <w:instrText xml:space="preserve"> PAGEREF _Toc79568852 \h </w:instrText>
      </w:r>
      <w:r>
        <w:fldChar w:fldCharType="separate"/>
      </w:r>
      <w:r>
        <w:t>13</w:t>
      </w:r>
      <w:r>
        <w:fldChar w:fldCharType="end"/>
      </w:r>
    </w:p>
    <w:p w14:paraId="71587135" w14:textId="0F4DCD4F" w:rsidR="008562E2" w:rsidRDefault="008562E2" w:rsidP="008562E2">
      <w:pPr>
        <w:pStyle w:val="TOC3"/>
        <w:rPr>
          <w:rFonts w:asciiTheme="minorHAnsi" w:eastAsiaTheme="minorEastAsia" w:hAnsiTheme="minorHAnsi" w:cstheme="minorBidi"/>
          <w:sz w:val="22"/>
          <w:szCs w:val="22"/>
          <w:lang w:eastAsia="en-GB"/>
        </w:rPr>
      </w:pPr>
      <w:r>
        <w:t>6.1.1</w:t>
      </w:r>
      <w:r>
        <w:tab/>
        <w:t>Exception handling</w:t>
      </w:r>
      <w:r>
        <w:tab/>
      </w:r>
      <w:r>
        <w:fldChar w:fldCharType="begin"/>
      </w:r>
      <w:r>
        <w:instrText xml:space="preserve"> PAGEREF _Toc79568853 \h </w:instrText>
      </w:r>
      <w:r>
        <w:fldChar w:fldCharType="separate"/>
      </w:r>
      <w:r>
        <w:t>13</w:t>
      </w:r>
      <w:r>
        <w:fldChar w:fldCharType="end"/>
      </w:r>
    </w:p>
    <w:p w14:paraId="68FBF337" w14:textId="30AEB070" w:rsidR="008562E2" w:rsidRDefault="008562E2" w:rsidP="008562E2">
      <w:pPr>
        <w:pStyle w:val="TOC2"/>
        <w:rPr>
          <w:rFonts w:asciiTheme="minorHAnsi" w:eastAsiaTheme="minorEastAsia" w:hAnsiTheme="minorHAnsi" w:cstheme="minorBidi"/>
          <w:sz w:val="22"/>
          <w:szCs w:val="22"/>
          <w:lang w:eastAsia="en-GB"/>
        </w:rPr>
      </w:pPr>
      <w:r>
        <w:t>6.2</w:t>
      </w:r>
      <w:r>
        <w:tab/>
        <w:t>Definition of events</w:t>
      </w:r>
      <w:r>
        <w:tab/>
      </w:r>
      <w:r>
        <w:fldChar w:fldCharType="begin"/>
      </w:r>
      <w:r>
        <w:instrText xml:space="preserve"> PAGEREF _Toc79568854 \h </w:instrText>
      </w:r>
      <w:r>
        <w:fldChar w:fldCharType="separate"/>
      </w:r>
      <w:r>
        <w:t>14</w:t>
      </w:r>
      <w:r>
        <w:fldChar w:fldCharType="end"/>
      </w:r>
    </w:p>
    <w:p w14:paraId="24AE73A7" w14:textId="67870BFF" w:rsidR="008562E2" w:rsidRDefault="008562E2" w:rsidP="008562E2">
      <w:pPr>
        <w:pStyle w:val="TOC2"/>
        <w:rPr>
          <w:rFonts w:asciiTheme="minorHAnsi" w:eastAsiaTheme="minorEastAsia" w:hAnsiTheme="minorHAnsi" w:cstheme="minorBidi"/>
          <w:sz w:val="22"/>
          <w:szCs w:val="22"/>
          <w:lang w:eastAsia="en-GB"/>
        </w:rPr>
      </w:pPr>
      <w:r>
        <w:t>6.3</w:t>
      </w:r>
      <w:r>
        <w:tab/>
        <w:t>Registration</w:t>
      </w:r>
      <w:r>
        <w:tab/>
      </w:r>
      <w:r>
        <w:fldChar w:fldCharType="begin"/>
      </w:r>
      <w:r>
        <w:instrText xml:space="preserve"> PAGEREF _Toc79568855 \h </w:instrText>
      </w:r>
      <w:r>
        <w:fldChar w:fldCharType="separate"/>
      </w:r>
      <w:r>
        <w:t>21</w:t>
      </w:r>
      <w:r>
        <w:fldChar w:fldCharType="end"/>
      </w:r>
    </w:p>
    <w:p w14:paraId="53978C02" w14:textId="76BA913F" w:rsidR="008562E2" w:rsidRDefault="008562E2" w:rsidP="008562E2">
      <w:pPr>
        <w:pStyle w:val="TOC2"/>
        <w:rPr>
          <w:rFonts w:asciiTheme="minorHAnsi" w:eastAsiaTheme="minorEastAsia" w:hAnsiTheme="minorHAnsi" w:cstheme="minorBidi"/>
          <w:sz w:val="22"/>
          <w:szCs w:val="22"/>
          <w:lang w:eastAsia="en-GB"/>
        </w:rPr>
      </w:pPr>
      <w:r>
        <w:t>6.4</w:t>
      </w:r>
      <w:r>
        <w:tab/>
        <w:t>Proactive command handling</w:t>
      </w:r>
      <w:r>
        <w:tab/>
      </w:r>
      <w:r>
        <w:fldChar w:fldCharType="begin"/>
      </w:r>
      <w:r>
        <w:instrText xml:space="preserve"> PAGEREF _Toc79568856 \h </w:instrText>
      </w:r>
      <w:r>
        <w:fldChar w:fldCharType="separate"/>
      </w:r>
      <w:r>
        <w:t>21</w:t>
      </w:r>
      <w:r>
        <w:fldChar w:fldCharType="end"/>
      </w:r>
    </w:p>
    <w:p w14:paraId="77E3075C" w14:textId="3EAE54B7" w:rsidR="008562E2" w:rsidRDefault="008562E2" w:rsidP="008562E2">
      <w:pPr>
        <w:pStyle w:val="TOC2"/>
        <w:rPr>
          <w:rFonts w:asciiTheme="minorHAnsi" w:eastAsiaTheme="minorEastAsia" w:hAnsiTheme="minorHAnsi" w:cstheme="minorBidi"/>
          <w:sz w:val="22"/>
          <w:szCs w:val="22"/>
          <w:lang w:eastAsia="en-GB"/>
        </w:rPr>
      </w:pPr>
      <w:r>
        <w:t>6.5</w:t>
      </w:r>
      <w:r>
        <w:tab/>
        <w:t>Envelope response handling</w:t>
      </w:r>
      <w:r>
        <w:tab/>
      </w:r>
      <w:r>
        <w:fldChar w:fldCharType="begin"/>
      </w:r>
      <w:r>
        <w:instrText xml:space="preserve"> PAGEREF _Toc79568857 \h </w:instrText>
      </w:r>
      <w:r>
        <w:fldChar w:fldCharType="separate"/>
      </w:r>
      <w:r>
        <w:t>22</w:t>
      </w:r>
      <w:r>
        <w:fldChar w:fldCharType="end"/>
      </w:r>
    </w:p>
    <w:p w14:paraId="5B9E3E12" w14:textId="20429C48" w:rsidR="008562E2" w:rsidRDefault="008562E2" w:rsidP="008562E2">
      <w:pPr>
        <w:pStyle w:val="TOC2"/>
        <w:rPr>
          <w:rFonts w:asciiTheme="minorHAnsi" w:eastAsiaTheme="minorEastAsia" w:hAnsiTheme="minorHAnsi" w:cstheme="minorBidi"/>
          <w:sz w:val="22"/>
          <w:szCs w:val="22"/>
          <w:lang w:eastAsia="en-GB"/>
        </w:rPr>
      </w:pPr>
      <w:r>
        <w:t>6.6</w:t>
      </w:r>
      <w:r>
        <w:tab/>
        <w:t>System handler management</w:t>
      </w:r>
      <w:r>
        <w:tab/>
      </w:r>
      <w:r>
        <w:fldChar w:fldCharType="begin"/>
      </w:r>
      <w:r>
        <w:instrText xml:space="preserve"> PAGEREF _Toc79568858 \h </w:instrText>
      </w:r>
      <w:r>
        <w:fldChar w:fldCharType="separate"/>
      </w:r>
      <w:r>
        <w:t>22</w:t>
      </w:r>
      <w:r>
        <w:fldChar w:fldCharType="end"/>
      </w:r>
    </w:p>
    <w:p w14:paraId="60C016DF" w14:textId="5905491A" w:rsidR="008562E2" w:rsidRDefault="008562E2" w:rsidP="008562E2">
      <w:pPr>
        <w:pStyle w:val="TOC2"/>
        <w:rPr>
          <w:rFonts w:asciiTheme="minorHAnsi" w:eastAsiaTheme="minorEastAsia" w:hAnsiTheme="minorHAnsi" w:cstheme="minorBidi"/>
          <w:sz w:val="22"/>
          <w:szCs w:val="22"/>
          <w:lang w:eastAsia="en-GB"/>
        </w:rPr>
      </w:pPr>
      <w:r>
        <w:t>6.7</w:t>
      </w:r>
      <w:r>
        <w:tab/>
        <w:t>CAT Runtime Environment behaviour</w:t>
      </w:r>
      <w:r>
        <w:tab/>
      </w:r>
      <w:r>
        <w:fldChar w:fldCharType="begin"/>
      </w:r>
      <w:r>
        <w:instrText xml:space="preserve"> PAGEREF _Toc79568859 \h </w:instrText>
      </w:r>
      <w:r>
        <w:fldChar w:fldCharType="separate"/>
      </w:r>
      <w:r>
        <w:t>24</w:t>
      </w:r>
      <w:r>
        <w:fldChar w:fldCharType="end"/>
      </w:r>
    </w:p>
    <w:p w14:paraId="443A5D27" w14:textId="20EC2C4D" w:rsidR="008562E2" w:rsidRDefault="008562E2" w:rsidP="008562E2">
      <w:pPr>
        <w:pStyle w:val="TOC3"/>
        <w:rPr>
          <w:rFonts w:asciiTheme="minorHAnsi" w:eastAsiaTheme="minorEastAsia" w:hAnsiTheme="minorHAnsi" w:cstheme="minorBidi"/>
          <w:sz w:val="22"/>
          <w:szCs w:val="22"/>
          <w:lang w:eastAsia="en-GB"/>
        </w:rPr>
      </w:pPr>
      <w:r>
        <w:t>6.7.0</w:t>
      </w:r>
      <w:r>
        <w:tab/>
        <w:t>Basic rules</w:t>
      </w:r>
      <w:r>
        <w:tab/>
      </w:r>
      <w:r>
        <w:fldChar w:fldCharType="begin"/>
      </w:r>
      <w:r>
        <w:instrText xml:space="preserve"> PAGEREF _Toc79568860 \h </w:instrText>
      </w:r>
      <w:r>
        <w:fldChar w:fldCharType="separate"/>
      </w:r>
      <w:r>
        <w:t>24</w:t>
      </w:r>
      <w:r>
        <w:fldChar w:fldCharType="end"/>
      </w:r>
    </w:p>
    <w:p w14:paraId="0E14697A" w14:textId="4CD1CBAB" w:rsidR="008562E2" w:rsidRDefault="008562E2" w:rsidP="008562E2">
      <w:pPr>
        <w:pStyle w:val="TOC3"/>
        <w:rPr>
          <w:rFonts w:asciiTheme="minorHAnsi" w:eastAsiaTheme="minorEastAsia" w:hAnsiTheme="minorHAnsi" w:cstheme="minorBidi"/>
          <w:sz w:val="22"/>
          <w:szCs w:val="22"/>
          <w:lang w:eastAsia="en-GB"/>
        </w:rPr>
      </w:pPr>
      <w:r>
        <w:t>6.7.1</w:t>
      </w:r>
      <w:r>
        <w:tab/>
        <w:t>System proactive commands</w:t>
      </w:r>
      <w:r>
        <w:tab/>
      </w:r>
      <w:r>
        <w:fldChar w:fldCharType="begin"/>
      </w:r>
      <w:r>
        <w:instrText xml:space="preserve"> PAGEREF _Toc79568861 \h </w:instrText>
      </w:r>
      <w:r>
        <w:fldChar w:fldCharType="separate"/>
      </w:r>
      <w:r>
        <w:t>25</w:t>
      </w:r>
      <w:r>
        <w:fldChar w:fldCharType="end"/>
      </w:r>
    </w:p>
    <w:p w14:paraId="401F2BA9" w14:textId="3AAFF57A" w:rsidR="008562E2" w:rsidRDefault="008562E2" w:rsidP="008562E2">
      <w:pPr>
        <w:pStyle w:val="TOC4"/>
        <w:rPr>
          <w:rFonts w:asciiTheme="minorHAnsi" w:eastAsiaTheme="minorEastAsia" w:hAnsiTheme="minorHAnsi" w:cstheme="minorBidi"/>
          <w:sz w:val="22"/>
          <w:szCs w:val="22"/>
          <w:lang w:eastAsia="en-GB"/>
        </w:rPr>
      </w:pPr>
      <w:r>
        <w:t>6.7.1.0</w:t>
      </w:r>
      <w:r>
        <w:tab/>
        <w:t>Overall behaviour</w:t>
      </w:r>
      <w:r>
        <w:tab/>
      </w:r>
      <w:r>
        <w:fldChar w:fldCharType="begin"/>
      </w:r>
      <w:r>
        <w:instrText xml:space="preserve"> PAGEREF _Toc79568862 \h </w:instrText>
      </w:r>
      <w:r>
        <w:fldChar w:fldCharType="separate"/>
      </w:r>
      <w:r>
        <w:t>25</w:t>
      </w:r>
      <w:r>
        <w:fldChar w:fldCharType="end"/>
      </w:r>
    </w:p>
    <w:p w14:paraId="06DAD108" w14:textId="732BA747" w:rsidR="008562E2" w:rsidRDefault="008562E2" w:rsidP="008562E2">
      <w:pPr>
        <w:pStyle w:val="TOC4"/>
        <w:rPr>
          <w:rFonts w:asciiTheme="minorHAnsi" w:eastAsiaTheme="minorEastAsia" w:hAnsiTheme="minorHAnsi" w:cstheme="minorBidi"/>
          <w:sz w:val="22"/>
          <w:szCs w:val="22"/>
          <w:lang w:eastAsia="en-GB"/>
        </w:rPr>
      </w:pPr>
      <w:r>
        <w:t>6.7.1.1</w:t>
      </w:r>
      <w:r>
        <w:tab/>
        <w:t>SET UP MENU</w:t>
      </w:r>
      <w:r>
        <w:tab/>
      </w:r>
      <w:r>
        <w:fldChar w:fldCharType="begin"/>
      </w:r>
      <w:r>
        <w:instrText xml:space="preserve"> PAGEREF _Toc79568863 \h </w:instrText>
      </w:r>
      <w:r>
        <w:fldChar w:fldCharType="separate"/>
      </w:r>
      <w:r>
        <w:t>25</w:t>
      </w:r>
      <w:r>
        <w:fldChar w:fldCharType="end"/>
      </w:r>
    </w:p>
    <w:p w14:paraId="1391E332" w14:textId="2E7963F1" w:rsidR="008562E2" w:rsidRDefault="008562E2" w:rsidP="008562E2">
      <w:pPr>
        <w:pStyle w:val="TOC4"/>
        <w:rPr>
          <w:rFonts w:asciiTheme="minorHAnsi" w:eastAsiaTheme="minorEastAsia" w:hAnsiTheme="minorHAnsi" w:cstheme="minorBidi"/>
          <w:sz w:val="22"/>
          <w:szCs w:val="22"/>
          <w:lang w:eastAsia="en-GB"/>
        </w:rPr>
      </w:pPr>
      <w:r>
        <w:t>6.7.1.2</w:t>
      </w:r>
      <w:r>
        <w:tab/>
        <w:t>SET UP EVENT LIST</w:t>
      </w:r>
      <w:r>
        <w:tab/>
      </w:r>
      <w:r>
        <w:fldChar w:fldCharType="begin"/>
      </w:r>
      <w:r>
        <w:instrText xml:space="preserve"> PAGEREF _Toc79568864 \h </w:instrText>
      </w:r>
      <w:r>
        <w:fldChar w:fldCharType="separate"/>
      </w:r>
      <w:r>
        <w:t>26</w:t>
      </w:r>
      <w:r>
        <w:fldChar w:fldCharType="end"/>
      </w:r>
    </w:p>
    <w:p w14:paraId="5EC5ACFC" w14:textId="3276C670" w:rsidR="008562E2" w:rsidRDefault="008562E2" w:rsidP="008562E2">
      <w:pPr>
        <w:pStyle w:val="TOC4"/>
        <w:rPr>
          <w:rFonts w:asciiTheme="minorHAnsi" w:eastAsiaTheme="minorEastAsia" w:hAnsiTheme="minorHAnsi" w:cstheme="minorBidi"/>
          <w:sz w:val="22"/>
          <w:szCs w:val="22"/>
          <w:lang w:eastAsia="en-GB"/>
        </w:rPr>
      </w:pPr>
      <w:r>
        <w:t>6.7.1.3</w:t>
      </w:r>
      <w:r>
        <w:tab/>
        <w:t>POLL INTERVAL and POLLING OFF</w:t>
      </w:r>
      <w:r>
        <w:tab/>
      </w:r>
      <w:r>
        <w:fldChar w:fldCharType="begin"/>
      </w:r>
      <w:r>
        <w:instrText xml:space="preserve"> PAGEREF _Toc79568865 \h </w:instrText>
      </w:r>
      <w:r>
        <w:fldChar w:fldCharType="separate"/>
      </w:r>
      <w:r>
        <w:t>26</w:t>
      </w:r>
      <w:r>
        <w:fldChar w:fldCharType="end"/>
      </w:r>
    </w:p>
    <w:p w14:paraId="608A25BF" w14:textId="50B9AE77" w:rsidR="008562E2" w:rsidRDefault="008562E2" w:rsidP="008562E2">
      <w:pPr>
        <w:pStyle w:val="TOC4"/>
        <w:rPr>
          <w:rFonts w:asciiTheme="minorHAnsi" w:eastAsiaTheme="minorEastAsia" w:hAnsiTheme="minorHAnsi" w:cstheme="minorBidi"/>
          <w:sz w:val="22"/>
          <w:szCs w:val="22"/>
          <w:lang w:eastAsia="en-GB"/>
        </w:rPr>
      </w:pPr>
      <w:r>
        <w:t>6.7.1.4</w:t>
      </w:r>
      <w:r>
        <w:tab/>
        <w:t>NEGOTIATION OF POLL INTERVAL</w:t>
      </w:r>
      <w:r>
        <w:tab/>
      </w:r>
      <w:r>
        <w:fldChar w:fldCharType="begin"/>
      </w:r>
      <w:r>
        <w:instrText xml:space="preserve"> PAGEREF _Toc79568866 \h </w:instrText>
      </w:r>
      <w:r>
        <w:fldChar w:fldCharType="separate"/>
      </w:r>
      <w:r>
        <w:t>26</w:t>
      </w:r>
      <w:r>
        <w:fldChar w:fldCharType="end"/>
      </w:r>
    </w:p>
    <w:p w14:paraId="2ED7074D" w14:textId="715FA429" w:rsidR="008562E2" w:rsidRDefault="008562E2" w:rsidP="008562E2">
      <w:pPr>
        <w:pStyle w:val="TOC4"/>
        <w:rPr>
          <w:rFonts w:asciiTheme="minorHAnsi" w:eastAsiaTheme="minorEastAsia" w:hAnsiTheme="minorHAnsi" w:cstheme="minorBidi"/>
          <w:sz w:val="22"/>
          <w:szCs w:val="22"/>
          <w:lang w:eastAsia="en-GB"/>
        </w:rPr>
      </w:pPr>
      <w:r>
        <w:t>6.7.1.5</w:t>
      </w:r>
      <w:r>
        <w:tab/>
        <w:t>ACTIVATE</w:t>
      </w:r>
      <w:r>
        <w:tab/>
      </w:r>
      <w:r>
        <w:fldChar w:fldCharType="begin"/>
      </w:r>
      <w:r>
        <w:instrText xml:space="preserve"> PAGEREF _Toc79568867 \h </w:instrText>
      </w:r>
      <w:r>
        <w:fldChar w:fldCharType="separate"/>
      </w:r>
      <w:r>
        <w:t>27</w:t>
      </w:r>
      <w:r>
        <w:fldChar w:fldCharType="end"/>
      </w:r>
    </w:p>
    <w:p w14:paraId="0A3FD291" w14:textId="70D312EA" w:rsidR="008562E2" w:rsidRDefault="008562E2" w:rsidP="008562E2">
      <w:pPr>
        <w:pStyle w:val="TOC3"/>
        <w:rPr>
          <w:rFonts w:asciiTheme="minorHAnsi" w:eastAsiaTheme="minorEastAsia" w:hAnsiTheme="minorHAnsi" w:cstheme="minorBidi"/>
          <w:sz w:val="22"/>
          <w:szCs w:val="22"/>
          <w:lang w:eastAsia="en-GB"/>
        </w:rPr>
      </w:pPr>
      <w:r>
        <w:t>6.7.2</w:t>
      </w:r>
      <w:r>
        <w:tab/>
        <w:t>UICC memory reliability monitoring</w:t>
      </w:r>
      <w:r>
        <w:tab/>
      </w:r>
      <w:r>
        <w:fldChar w:fldCharType="begin"/>
      </w:r>
      <w:r>
        <w:instrText xml:space="preserve"> PAGEREF _Toc79568868 \h </w:instrText>
      </w:r>
      <w:r>
        <w:fldChar w:fldCharType="separate"/>
      </w:r>
      <w:r>
        <w:t>27</w:t>
      </w:r>
      <w:r>
        <w:fldChar w:fldCharType="end"/>
      </w:r>
    </w:p>
    <w:p w14:paraId="4D7DC3FD" w14:textId="447A29EF" w:rsidR="008562E2" w:rsidRDefault="008562E2" w:rsidP="008562E2">
      <w:pPr>
        <w:pStyle w:val="TOC1"/>
        <w:rPr>
          <w:rFonts w:asciiTheme="minorHAnsi" w:eastAsiaTheme="minorEastAsia" w:hAnsiTheme="minorHAnsi" w:cstheme="minorBidi"/>
          <w:szCs w:val="22"/>
          <w:lang w:eastAsia="en-GB"/>
        </w:rPr>
      </w:pPr>
      <w:r>
        <w:t>7</w:t>
      </w:r>
      <w:r>
        <w:tab/>
        <w:t>Toolkit applet</w:t>
      </w:r>
      <w:r>
        <w:tab/>
      </w:r>
      <w:r>
        <w:fldChar w:fldCharType="begin"/>
      </w:r>
      <w:r>
        <w:instrText xml:space="preserve"> PAGEREF _Toc79568869 \h </w:instrText>
      </w:r>
      <w:r>
        <w:fldChar w:fldCharType="separate"/>
      </w:r>
      <w:r>
        <w:t>27</w:t>
      </w:r>
      <w:r>
        <w:fldChar w:fldCharType="end"/>
      </w:r>
    </w:p>
    <w:p w14:paraId="6CD4AD67" w14:textId="3215E959" w:rsidR="008562E2" w:rsidRDefault="008562E2" w:rsidP="008562E2">
      <w:pPr>
        <w:pStyle w:val="TOC2"/>
        <w:rPr>
          <w:rFonts w:asciiTheme="minorHAnsi" w:eastAsiaTheme="minorEastAsia" w:hAnsiTheme="minorHAnsi" w:cstheme="minorBidi"/>
          <w:sz w:val="22"/>
          <w:szCs w:val="22"/>
          <w:lang w:eastAsia="en-GB"/>
        </w:rPr>
      </w:pPr>
      <w:r>
        <w:t>7.1</w:t>
      </w:r>
      <w:r>
        <w:tab/>
        <w:t>Applet loading</w:t>
      </w:r>
      <w:r>
        <w:tab/>
      </w:r>
      <w:r>
        <w:fldChar w:fldCharType="begin"/>
      </w:r>
      <w:r>
        <w:instrText xml:space="preserve"> PAGEREF _Toc79568870 \h </w:instrText>
      </w:r>
      <w:r>
        <w:fldChar w:fldCharType="separate"/>
      </w:r>
      <w:r>
        <w:t>27</w:t>
      </w:r>
      <w:r>
        <w:fldChar w:fldCharType="end"/>
      </w:r>
    </w:p>
    <w:p w14:paraId="360D4938" w14:textId="7B67595C" w:rsidR="008562E2" w:rsidRDefault="008562E2" w:rsidP="008562E2">
      <w:pPr>
        <w:pStyle w:val="TOC2"/>
        <w:rPr>
          <w:rFonts w:asciiTheme="minorHAnsi" w:eastAsiaTheme="minorEastAsia" w:hAnsiTheme="minorHAnsi" w:cstheme="minorBidi"/>
          <w:sz w:val="22"/>
          <w:szCs w:val="22"/>
          <w:lang w:eastAsia="en-GB"/>
        </w:rPr>
      </w:pPr>
      <w:r>
        <w:t>7.2</w:t>
      </w:r>
      <w:r>
        <w:tab/>
        <w:t>Data and function sharing</w:t>
      </w:r>
      <w:r>
        <w:tab/>
      </w:r>
      <w:r>
        <w:fldChar w:fldCharType="begin"/>
      </w:r>
      <w:r>
        <w:instrText xml:space="preserve"> PAGEREF _Toc79568871 \h </w:instrText>
      </w:r>
      <w:r>
        <w:fldChar w:fldCharType="separate"/>
      </w:r>
      <w:r>
        <w:t>28</w:t>
      </w:r>
      <w:r>
        <w:fldChar w:fldCharType="end"/>
      </w:r>
    </w:p>
    <w:p w14:paraId="36BECC7A" w14:textId="4F4D8816" w:rsidR="008562E2" w:rsidRDefault="008562E2" w:rsidP="008562E2">
      <w:pPr>
        <w:pStyle w:val="TOC2"/>
        <w:rPr>
          <w:rFonts w:asciiTheme="minorHAnsi" w:eastAsiaTheme="minorEastAsia" w:hAnsiTheme="minorHAnsi" w:cstheme="minorBidi"/>
          <w:sz w:val="22"/>
          <w:szCs w:val="22"/>
          <w:lang w:eastAsia="en-GB"/>
        </w:rPr>
      </w:pPr>
      <w:r>
        <w:t>7.3</w:t>
      </w:r>
      <w:r>
        <w:tab/>
        <w:t>Package, applet and object deletion</w:t>
      </w:r>
      <w:r>
        <w:tab/>
      </w:r>
      <w:r>
        <w:fldChar w:fldCharType="begin"/>
      </w:r>
      <w:r>
        <w:instrText xml:space="preserve"> PAGEREF _Toc79568872 \h </w:instrText>
      </w:r>
      <w:r>
        <w:fldChar w:fldCharType="separate"/>
      </w:r>
      <w:r>
        <w:t>28</w:t>
      </w:r>
      <w:r>
        <w:fldChar w:fldCharType="end"/>
      </w:r>
    </w:p>
    <w:p w14:paraId="50B723B5" w14:textId="776DC3D4" w:rsidR="008562E2" w:rsidRDefault="008562E2" w:rsidP="008562E2">
      <w:pPr>
        <w:pStyle w:val="TOC1"/>
        <w:rPr>
          <w:rFonts w:asciiTheme="minorHAnsi" w:eastAsiaTheme="minorEastAsia" w:hAnsiTheme="minorHAnsi" w:cstheme="minorBidi"/>
          <w:szCs w:val="22"/>
          <w:lang w:eastAsia="en-GB"/>
        </w:rPr>
      </w:pPr>
      <w:r>
        <w:t>8</w:t>
      </w:r>
      <w:r>
        <w:tab/>
        <w:t>UICC and ADF File System Administration API</w:t>
      </w:r>
      <w:r>
        <w:tab/>
      </w:r>
      <w:r>
        <w:fldChar w:fldCharType="begin"/>
      </w:r>
      <w:r>
        <w:instrText xml:space="preserve"> PAGEREF _Toc79568873 \h </w:instrText>
      </w:r>
      <w:r>
        <w:fldChar w:fldCharType="separate"/>
      </w:r>
      <w:r>
        <w:t>28</w:t>
      </w:r>
      <w:r>
        <w:fldChar w:fldCharType="end"/>
      </w:r>
    </w:p>
    <w:p w14:paraId="1CE1CA39" w14:textId="53488EFE" w:rsidR="008562E2" w:rsidRDefault="008562E2" w:rsidP="008562E2">
      <w:pPr>
        <w:pStyle w:val="TOC2"/>
        <w:rPr>
          <w:rFonts w:asciiTheme="minorHAnsi" w:eastAsiaTheme="minorEastAsia" w:hAnsiTheme="minorHAnsi" w:cstheme="minorBidi"/>
          <w:sz w:val="22"/>
          <w:szCs w:val="22"/>
          <w:lang w:eastAsia="en-GB"/>
        </w:rPr>
      </w:pPr>
      <w:r>
        <w:t>8.0</w:t>
      </w:r>
      <w:r>
        <w:tab/>
        <w:t>Overview</w:t>
      </w:r>
      <w:r>
        <w:tab/>
      </w:r>
      <w:r>
        <w:fldChar w:fldCharType="begin"/>
      </w:r>
      <w:r>
        <w:instrText xml:space="preserve"> PAGEREF _Toc79568874 \h </w:instrText>
      </w:r>
      <w:r>
        <w:fldChar w:fldCharType="separate"/>
      </w:r>
      <w:r>
        <w:t>28</w:t>
      </w:r>
      <w:r>
        <w:fldChar w:fldCharType="end"/>
      </w:r>
    </w:p>
    <w:p w14:paraId="1D179CAA" w14:textId="32185BBE" w:rsidR="008562E2" w:rsidRDefault="008562E2" w:rsidP="008562E2">
      <w:pPr>
        <w:pStyle w:val="TOC2"/>
        <w:rPr>
          <w:rFonts w:asciiTheme="minorHAnsi" w:eastAsiaTheme="minorEastAsia" w:hAnsiTheme="minorHAnsi" w:cstheme="minorBidi"/>
          <w:sz w:val="22"/>
          <w:szCs w:val="22"/>
          <w:lang w:eastAsia="en-GB"/>
        </w:rPr>
      </w:pPr>
      <w:r>
        <w:t>8.1</w:t>
      </w:r>
      <w:r>
        <w:tab/>
        <w:t>AdminFileView objects</w:t>
      </w:r>
      <w:r>
        <w:tab/>
      </w:r>
      <w:r>
        <w:fldChar w:fldCharType="begin"/>
      </w:r>
      <w:r>
        <w:instrText xml:space="preserve"> PAGEREF _Toc79568875 \h </w:instrText>
      </w:r>
      <w:r>
        <w:fldChar w:fldCharType="separate"/>
      </w:r>
      <w:r>
        <w:t>28</w:t>
      </w:r>
      <w:r>
        <w:fldChar w:fldCharType="end"/>
      </w:r>
    </w:p>
    <w:p w14:paraId="2DE1E2D3" w14:textId="15011CDB" w:rsidR="008562E2" w:rsidRDefault="008562E2" w:rsidP="008562E2">
      <w:pPr>
        <w:pStyle w:val="TOC2"/>
        <w:rPr>
          <w:rFonts w:asciiTheme="minorHAnsi" w:eastAsiaTheme="minorEastAsia" w:hAnsiTheme="minorHAnsi" w:cstheme="minorBidi"/>
          <w:sz w:val="22"/>
          <w:szCs w:val="22"/>
          <w:lang w:eastAsia="en-GB"/>
        </w:rPr>
      </w:pPr>
      <w:r>
        <w:t>8.2</w:t>
      </w:r>
      <w:r>
        <w:tab/>
        <w:t>AdminFileView operations</w:t>
      </w:r>
      <w:r>
        <w:tab/>
      </w:r>
      <w:r>
        <w:fldChar w:fldCharType="begin"/>
      </w:r>
      <w:r>
        <w:instrText xml:space="preserve"> PAGEREF _Toc79568876 \h </w:instrText>
      </w:r>
      <w:r>
        <w:fldChar w:fldCharType="separate"/>
      </w:r>
      <w:r>
        <w:t>28</w:t>
      </w:r>
      <w:r>
        <w:fldChar w:fldCharType="end"/>
      </w:r>
    </w:p>
    <w:p w14:paraId="4DC793EA" w14:textId="483B9E1E" w:rsidR="008562E2" w:rsidRDefault="008562E2" w:rsidP="008562E2">
      <w:pPr>
        <w:pStyle w:val="TOC1"/>
        <w:rPr>
          <w:rFonts w:asciiTheme="minorHAnsi" w:eastAsiaTheme="minorEastAsia" w:hAnsiTheme="minorHAnsi" w:cstheme="minorBidi"/>
          <w:szCs w:val="22"/>
          <w:lang w:eastAsia="en-GB"/>
        </w:rPr>
      </w:pPr>
      <w:r>
        <w:t>9</w:t>
      </w:r>
      <w:r>
        <w:tab/>
        <w:t>UICC Java Card</w:t>
      </w:r>
      <w:r w:rsidRPr="004450A9">
        <w:rPr>
          <w:rFonts w:cs="Arial"/>
        </w:rPr>
        <w:t>™</w:t>
      </w:r>
      <w:r>
        <w:t xml:space="preserve"> Services</w:t>
      </w:r>
      <w:r>
        <w:tab/>
      </w:r>
      <w:r>
        <w:fldChar w:fldCharType="begin"/>
      </w:r>
      <w:r>
        <w:instrText xml:space="preserve"> PAGEREF _Toc79568877 \h </w:instrText>
      </w:r>
      <w:r>
        <w:fldChar w:fldCharType="separate"/>
      </w:r>
      <w:r>
        <w:t>29</w:t>
      </w:r>
      <w:r>
        <w:fldChar w:fldCharType="end"/>
      </w:r>
    </w:p>
    <w:p w14:paraId="7C825AFC" w14:textId="42491016" w:rsidR="008562E2" w:rsidRDefault="008562E2" w:rsidP="008562E2">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_Toc79568878 \h </w:instrText>
      </w:r>
      <w:r>
        <w:fldChar w:fldCharType="separate"/>
      </w:r>
      <w:r>
        <w:t>29</w:t>
      </w:r>
      <w:r>
        <w:fldChar w:fldCharType="end"/>
      </w:r>
    </w:p>
    <w:p w14:paraId="2FE973BA" w14:textId="665D0421" w:rsidR="008562E2" w:rsidRDefault="008562E2" w:rsidP="008562E2">
      <w:pPr>
        <w:pStyle w:val="TOC2"/>
        <w:rPr>
          <w:rFonts w:asciiTheme="minorHAnsi" w:eastAsiaTheme="minorEastAsia" w:hAnsiTheme="minorHAnsi" w:cstheme="minorBidi"/>
          <w:sz w:val="22"/>
          <w:szCs w:val="22"/>
          <w:lang w:eastAsia="en-GB"/>
        </w:rPr>
      </w:pPr>
      <w:r>
        <w:t>9.1</w:t>
      </w:r>
      <w:r>
        <w:tab/>
        <w:t>High update arrays</w:t>
      </w:r>
      <w:r>
        <w:tab/>
      </w:r>
      <w:r>
        <w:fldChar w:fldCharType="begin"/>
      </w:r>
      <w:r>
        <w:instrText xml:space="preserve"> PAGEREF _Toc79568879 \h </w:instrText>
      </w:r>
      <w:r>
        <w:fldChar w:fldCharType="separate"/>
      </w:r>
      <w:r>
        <w:t>29</w:t>
      </w:r>
      <w:r>
        <w:fldChar w:fldCharType="end"/>
      </w:r>
    </w:p>
    <w:p w14:paraId="2A097BEA" w14:textId="5E290B5D" w:rsidR="008562E2" w:rsidRDefault="008562E2" w:rsidP="008562E2">
      <w:pPr>
        <w:pStyle w:val="TOC1"/>
        <w:rPr>
          <w:rFonts w:asciiTheme="minorHAnsi" w:eastAsiaTheme="minorEastAsia" w:hAnsiTheme="minorHAnsi" w:cstheme="minorBidi"/>
          <w:szCs w:val="22"/>
          <w:lang w:eastAsia="en-GB"/>
        </w:rPr>
      </w:pPr>
      <w:r>
        <w:t>10</w:t>
      </w:r>
      <w:r>
        <w:tab/>
        <w:t>UICC Java Card Runtime Environment</w:t>
      </w:r>
      <w:r>
        <w:tab/>
      </w:r>
      <w:r>
        <w:fldChar w:fldCharType="begin"/>
      </w:r>
      <w:r>
        <w:instrText xml:space="preserve"> PAGEREF _Toc79568880 \h </w:instrText>
      </w:r>
      <w:r>
        <w:fldChar w:fldCharType="separate"/>
      </w:r>
      <w:r>
        <w:t>29</w:t>
      </w:r>
      <w:r>
        <w:fldChar w:fldCharType="end"/>
      </w:r>
    </w:p>
    <w:p w14:paraId="48E39593" w14:textId="66D59E9F" w:rsidR="008562E2" w:rsidRDefault="008562E2" w:rsidP="008562E2">
      <w:pPr>
        <w:pStyle w:val="TOC2"/>
        <w:rPr>
          <w:rFonts w:asciiTheme="minorHAnsi" w:eastAsiaTheme="minorEastAsia" w:hAnsiTheme="minorHAnsi" w:cstheme="minorBidi"/>
          <w:sz w:val="22"/>
          <w:szCs w:val="22"/>
          <w:lang w:eastAsia="en-GB"/>
        </w:rPr>
      </w:pPr>
      <w:r>
        <w:t>10.1</w:t>
      </w:r>
      <w:r>
        <w:tab/>
        <w:t>Overview</w:t>
      </w:r>
      <w:r>
        <w:tab/>
      </w:r>
      <w:r>
        <w:fldChar w:fldCharType="begin"/>
      </w:r>
      <w:r>
        <w:instrText xml:space="preserve"> PAGEREF _Toc79568881 \h </w:instrText>
      </w:r>
      <w:r>
        <w:fldChar w:fldCharType="separate"/>
      </w:r>
      <w:r>
        <w:t>29</w:t>
      </w:r>
      <w:r>
        <w:fldChar w:fldCharType="end"/>
      </w:r>
    </w:p>
    <w:p w14:paraId="5DEE12E0" w14:textId="5EEA4A4B" w:rsidR="008562E2" w:rsidRDefault="008562E2" w:rsidP="008562E2">
      <w:pPr>
        <w:pStyle w:val="TOC2"/>
        <w:rPr>
          <w:rFonts w:asciiTheme="minorHAnsi" w:eastAsiaTheme="minorEastAsia" w:hAnsiTheme="minorHAnsi" w:cstheme="minorBidi"/>
          <w:sz w:val="22"/>
          <w:szCs w:val="22"/>
          <w:lang w:eastAsia="en-GB"/>
        </w:rPr>
      </w:pPr>
      <w:r>
        <w:t>10.2</w:t>
      </w:r>
      <w:r>
        <w:tab/>
        <w:t>UICC suspension</w:t>
      </w:r>
      <w:r>
        <w:tab/>
      </w:r>
      <w:r>
        <w:fldChar w:fldCharType="begin"/>
      </w:r>
      <w:r>
        <w:instrText xml:space="preserve"> PAGEREF _Toc79568882 \h </w:instrText>
      </w:r>
      <w:r>
        <w:fldChar w:fldCharType="separate"/>
      </w:r>
      <w:r>
        <w:t>30</w:t>
      </w:r>
      <w:r>
        <w:fldChar w:fldCharType="end"/>
      </w:r>
    </w:p>
    <w:p w14:paraId="1156F97D" w14:textId="1130BD9F" w:rsidR="008562E2" w:rsidRDefault="008562E2" w:rsidP="008562E2">
      <w:pPr>
        <w:pStyle w:val="TOC3"/>
        <w:rPr>
          <w:rFonts w:asciiTheme="minorHAnsi" w:eastAsiaTheme="minorEastAsia" w:hAnsiTheme="minorHAnsi" w:cstheme="minorBidi"/>
          <w:sz w:val="22"/>
          <w:szCs w:val="22"/>
          <w:lang w:eastAsia="en-GB"/>
        </w:rPr>
      </w:pPr>
      <w:r>
        <w:t>10.2.1</w:t>
      </w:r>
      <w:r>
        <w:tab/>
        <w:t>UICC Suspension purpose</w:t>
      </w:r>
      <w:r>
        <w:tab/>
      </w:r>
      <w:r>
        <w:fldChar w:fldCharType="begin"/>
      </w:r>
      <w:r>
        <w:instrText xml:space="preserve"> PAGEREF _Toc79568883 \h </w:instrText>
      </w:r>
      <w:r>
        <w:fldChar w:fldCharType="separate"/>
      </w:r>
      <w:r>
        <w:t>30</w:t>
      </w:r>
      <w:r>
        <w:fldChar w:fldCharType="end"/>
      </w:r>
    </w:p>
    <w:p w14:paraId="50ADE948" w14:textId="1A871AFE" w:rsidR="008562E2" w:rsidRDefault="008562E2" w:rsidP="008562E2">
      <w:pPr>
        <w:pStyle w:val="TOC3"/>
        <w:rPr>
          <w:rFonts w:asciiTheme="minorHAnsi" w:eastAsiaTheme="minorEastAsia" w:hAnsiTheme="minorHAnsi" w:cstheme="minorBidi"/>
          <w:sz w:val="22"/>
          <w:szCs w:val="22"/>
          <w:lang w:eastAsia="en-GB"/>
        </w:rPr>
      </w:pPr>
      <w:r>
        <w:t>10.2.2</w:t>
      </w:r>
      <w:r>
        <w:tab/>
        <w:t>Suspension mechanism</w:t>
      </w:r>
      <w:r>
        <w:tab/>
      </w:r>
      <w:r>
        <w:fldChar w:fldCharType="begin"/>
      </w:r>
      <w:r>
        <w:instrText xml:space="preserve"> PAGEREF _Toc79568884 \h </w:instrText>
      </w:r>
      <w:r>
        <w:fldChar w:fldCharType="separate"/>
      </w:r>
      <w:r>
        <w:t>30</w:t>
      </w:r>
      <w:r>
        <w:fldChar w:fldCharType="end"/>
      </w:r>
    </w:p>
    <w:p w14:paraId="3ADB43D3" w14:textId="3B0A9DAD" w:rsidR="008562E2" w:rsidRDefault="008562E2" w:rsidP="008562E2">
      <w:pPr>
        <w:pStyle w:val="TOC4"/>
        <w:rPr>
          <w:rFonts w:asciiTheme="minorHAnsi" w:eastAsiaTheme="minorEastAsia" w:hAnsiTheme="minorHAnsi" w:cstheme="minorBidi"/>
          <w:sz w:val="22"/>
          <w:szCs w:val="22"/>
          <w:lang w:eastAsia="en-GB"/>
        </w:rPr>
      </w:pPr>
      <w:r>
        <w:t>10.2.2.1</w:t>
      </w:r>
      <w:r>
        <w:tab/>
        <w:t>Suspension mechanism overview</w:t>
      </w:r>
      <w:r>
        <w:tab/>
      </w:r>
      <w:r>
        <w:fldChar w:fldCharType="begin"/>
      </w:r>
      <w:r>
        <w:instrText xml:space="preserve"> PAGEREF _Toc79568885 \h </w:instrText>
      </w:r>
      <w:r>
        <w:fldChar w:fldCharType="separate"/>
      </w:r>
      <w:r>
        <w:t>30</w:t>
      </w:r>
      <w:r>
        <w:fldChar w:fldCharType="end"/>
      </w:r>
    </w:p>
    <w:p w14:paraId="08C5D93C" w14:textId="53D83A41" w:rsidR="008562E2" w:rsidRDefault="008562E2" w:rsidP="008562E2">
      <w:pPr>
        <w:pStyle w:val="TOC4"/>
        <w:rPr>
          <w:rFonts w:asciiTheme="minorHAnsi" w:eastAsiaTheme="minorEastAsia" w:hAnsiTheme="minorHAnsi" w:cstheme="minorBidi"/>
          <w:sz w:val="22"/>
          <w:szCs w:val="22"/>
          <w:lang w:eastAsia="en-GB"/>
        </w:rPr>
      </w:pPr>
      <w:r>
        <w:t>10.2.2.2</w:t>
      </w:r>
      <w:r>
        <w:tab/>
        <w:t>Suspension Request Operation</w:t>
      </w:r>
      <w:r>
        <w:tab/>
      </w:r>
      <w:r>
        <w:fldChar w:fldCharType="begin"/>
      </w:r>
      <w:r>
        <w:instrText xml:space="preserve"> PAGEREF _Toc79568886 \h </w:instrText>
      </w:r>
      <w:r>
        <w:fldChar w:fldCharType="separate"/>
      </w:r>
      <w:r>
        <w:t>30</w:t>
      </w:r>
      <w:r>
        <w:fldChar w:fldCharType="end"/>
      </w:r>
    </w:p>
    <w:p w14:paraId="292B95A2" w14:textId="3588B4D7" w:rsidR="008562E2" w:rsidRDefault="008562E2" w:rsidP="008562E2">
      <w:pPr>
        <w:pStyle w:val="TOC4"/>
        <w:rPr>
          <w:rFonts w:asciiTheme="minorHAnsi" w:eastAsiaTheme="minorEastAsia" w:hAnsiTheme="minorHAnsi" w:cstheme="minorBidi"/>
          <w:sz w:val="22"/>
          <w:szCs w:val="22"/>
          <w:lang w:eastAsia="en-GB"/>
        </w:rPr>
      </w:pPr>
      <w:r>
        <w:t>10.2.2.3</w:t>
      </w:r>
      <w:r>
        <w:tab/>
        <w:t>Suspension Operation</w:t>
      </w:r>
      <w:r>
        <w:tab/>
      </w:r>
      <w:r>
        <w:fldChar w:fldCharType="begin"/>
      </w:r>
      <w:r>
        <w:instrText xml:space="preserve"> PAGEREF _Toc79568887 \h </w:instrText>
      </w:r>
      <w:r>
        <w:fldChar w:fldCharType="separate"/>
      </w:r>
      <w:r>
        <w:t>31</w:t>
      </w:r>
      <w:r>
        <w:fldChar w:fldCharType="end"/>
      </w:r>
    </w:p>
    <w:p w14:paraId="08184298" w14:textId="03D9D448" w:rsidR="008562E2" w:rsidRDefault="008562E2" w:rsidP="008562E2">
      <w:pPr>
        <w:pStyle w:val="TOC3"/>
        <w:rPr>
          <w:rFonts w:asciiTheme="minorHAnsi" w:eastAsiaTheme="minorEastAsia" w:hAnsiTheme="minorHAnsi" w:cstheme="minorBidi"/>
          <w:sz w:val="22"/>
          <w:szCs w:val="22"/>
          <w:lang w:eastAsia="en-GB"/>
        </w:rPr>
      </w:pPr>
      <w:r>
        <w:t>10.2.3</w:t>
      </w:r>
      <w:r>
        <w:tab/>
        <w:t>Resume mechanism</w:t>
      </w:r>
      <w:r>
        <w:tab/>
      </w:r>
      <w:r>
        <w:fldChar w:fldCharType="begin"/>
      </w:r>
      <w:r>
        <w:instrText xml:space="preserve"> PAGEREF _Toc79568888 \h </w:instrText>
      </w:r>
      <w:r>
        <w:fldChar w:fldCharType="separate"/>
      </w:r>
      <w:r>
        <w:t>31</w:t>
      </w:r>
      <w:r>
        <w:fldChar w:fldCharType="end"/>
      </w:r>
    </w:p>
    <w:p w14:paraId="25BF736C" w14:textId="754C360D" w:rsidR="008562E2" w:rsidRDefault="008562E2" w:rsidP="008562E2">
      <w:pPr>
        <w:pStyle w:val="TOC4"/>
        <w:rPr>
          <w:rFonts w:asciiTheme="minorHAnsi" w:eastAsiaTheme="minorEastAsia" w:hAnsiTheme="minorHAnsi" w:cstheme="minorBidi"/>
          <w:sz w:val="22"/>
          <w:szCs w:val="22"/>
          <w:lang w:eastAsia="en-GB"/>
        </w:rPr>
      </w:pPr>
      <w:r>
        <w:t>10.2.3.1</w:t>
      </w:r>
      <w:r>
        <w:tab/>
        <w:t>Resume mechanism overview</w:t>
      </w:r>
      <w:r>
        <w:tab/>
      </w:r>
      <w:r>
        <w:fldChar w:fldCharType="begin"/>
      </w:r>
      <w:r>
        <w:instrText xml:space="preserve"> PAGEREF _Toc79568889 \h </w:instrText>
      </w:r>
      <w:r>
        <w:fldChar w:fldCharType="separate"/>
      </w:r>
      <w:r>
        <w:t>31</w:t>
      </w:r>
      <w:r>
        <w:fldChar w:fldCharType="end"/>
      </w:r>
    </w:p>
    <w:p w14:paraId="3CBBC489" w14:textId="2D6A75B2" w:rsidR="008562E2" w:rsidRDefault="008562E2" w:rsidP="008562E2">
      <w:pPr>
        <w:pStyle w:val="TOC4"/>
        <w:rPr>
          <w:rFonts w:asciiTheme="minorHAnsi" w:eastAsiaTheme="minorEastAsia" w:hAnsiTheme="minorHAnsi" w:cstheme="minorBidi"/>
          <w:sz w:val="22"/>
          <w:szCs w:val="22"/>
          <w:lang w:eastAsia="en-GB"/>
        </w:rPr>
      </w:pPr>
      <w:r>
        <w:t>10.2.3.2</w:t>
      </w:r>
      <w:r>
        <w:tab/>
        <w:t>Resume Indication</w:t>
      </w:r>
      <w:r>
        <w:tab/>
      </w:r>
      <w:r>
        <w:fldChar w:fldCharType="begin"/>
      </w:r>
      <w:r>
        <w:instrText xml:space="preserve"> PAGEREF _Toc79568890 \h </w:instrText>
      </w:r>
      <w:r>
        <w:fldChar w:fldCharType="separate"/>
      </w:r>
      <w:r>
        <w:t>31</w:t>
      </w:r>
      <w:r>
        <w:fldChar w:fldCharType="end"/>
      </w:r>
    </w:p>
    <w:p w14:paraId="0A6F8E7E" w14:textId="13BCBE80" w:rsidR="008562E2" w:rsidRDefault="008562E2" w:rsidP="008562E2">
      <w:pPr>
        <w:pStyle w:val="TOC3"/>
        <w:rPr>
          <w:rFonts w:asciiTheme="minorHAnsi" w:eastAsiaTheme="minorEastAsia" w:hAnsiTheme="minorHAnsi" w:cstheme="minorBidi"/>
          <w:sz w:val="22"/>
          <w:szCs w:val="22"/>
          <w:lang w:eastAsia="en-GB"/>
        </w:rPr>
      </w:pPr>
      <w:r>
        <w:t>10.2.4</w:t>
      </w:r>
      <w:r>
        <w:tab/>
        <w:t>Handler management</w:t>
      </w:r>
      <w:r>
        <w:tab/>
      </w:r>
      <w:r>
        <w:fldChar w:fldCharType="begin"/>
      </w:r>
      <w:r>
        <w:instrText xml:space="preserve"> PAGEREF _Toc79568891 \h </w:instrText>
      </w:r>
      <w:r>
        <w:fldChar w:fldCharType="separate"/>
      </w:r>
      <w:r>
        <w:t>31</w:t>
      </w:r>
      <w:r>
        <w:fldChar w:fldCharType="end"/>
      </w:r>
    </w:p>
    <w:p w14:paraId="74BA3FA0" w14:textId="6509FC04" w:rsidR="008562E2" w:rsidRDefault="008562E2" w:rsidP="008562E2">
      <w:pPr>
        <w:pStyle w:val="TOC8"/>
        <w:tabs>
          <w:tab w:val="right" w:leader="dot" w:pos="9639"/>
        </w:tabs>
        <w:rPr>
          <w:rFonts w:asciiTheme="minorHAnsi" w:eastAsiaTheme="minorEastAsia" w:hAnsiTheme="minorHAnsi" w:cstheme="minorBidi"/>
          <w:szCs w:val="22"/>
          <w:lang w:eastAsia="en-GB"/>
        </w:rPr>
      </w:pPr>
      <w:r>
        <w:t>Annex A (normative):</w:t>
      </w:r>
      <w:r>
        <w:tab/>
        <w:t>Java Card</w:t>
      </w:r>
      <w:r w:rsidRPr="004450A9">
        <w:rPr>
          <w:rFonts w:cs="Arial"/>
        </w:rPr>
        <w:t xml:space="preserve">™ </w:t>
      </w:r>
      <w:r>
        <w:t>UICC API</w:t>
      </w:r>
      <w:r>
        <w:tab/>
      </w:r>
      <w:r>
        <w:fldChar w:fldCharType="begin"/>
      </w:r>
      <w:r>
        <w:instrText xml:space="preserve"> PAGEREF _Toc79568892 \h </w:instrText>
      </w:r>
      <w:r>
        <w:fldChar w:fldCharType="separate"/>
      </w:r>
      <w:r>
        <w:t>32</w:t>
      </w:r>
      <w:r>
        <w:fldChar w:fldCharType="end"/>
      </w:r>
    </w:p>
    <w:p w14:paraId="2827E4BF" w14:textId="556586E7" w:rsidR="008562E2" w:rsidRDefault="008562E2" w:rsidP="008562E2">
      <w:pPr>
        <w:pStyle w:val="TOC8"/>
        <w:tabs>
          <w:tab w:val="right" w:leader="dot" w:pos="9639"/>
        </w:tabs>
        <w:rPr>
          <w:rFonts w:asciiTheme="minorHAnsi" w:eastAsiaTheme="minorEastAsia" w:hAnsiTheme="minorHAnsi" w:cstheme="minorBidi"/>
          <w:szCs w:val="22"/>
          <w:lang w:eastAsia="en-GB"/>
        </w:rPr>
      </w:pPr>
      <w:r>
        <w:t>Annex B (normative):</w:t>
      </w:r>
      <w:r>
        <w:tab/>
        <w:t>Java Card</w:t>
      </w:r>
      <w:r w:rsidRPr="004450A9">
        <w:rPr>
          <w:rFonts w:cs="Arial"/>
        </w:rPr>
        <w:t>™</w:t>
      </w:r>
      <w:r>
        <w:t xml:space="preserve"> UICC API identifiers</w:t>
      </w:r>
      <w:r>
        <w:tab/>
      </w:r>
      <w:r>
        <w:fldChar w:fldCharType="begin"/>
      </w:r>
      <w:r>
        <w:instrText xml:space="preserve"> PAGEREF _Toc79568893 \h </w:instrText>
      </w:r>
      <w:r>
        <w:fldChar w:fldCharType="separate"/>
      </w:r>
      <w:r>
        <w:t>33</w:t>
      </w:r>
      <w:r>
        <w:fldChar w:fldCharType="end"/>
      </w:r>
    </w:p>
    <w:p w14:paraId="1D7F4489" w14:textId="25E4C4EC" w:rsidR="008562E2" w:rsidRDefault="008562E2" w:rsidP="008562E2">
      <w:pPr>
        <w:pStyle w:val="TOC8"/>
        <w:tabs>
          <w:tab w:val="right" w:leader="dot" w:pos="9639"/>
        </w:tabs>
        <w:rPr>
          <w:rFonts w:asciiTheme="minorHAnsi" w:eastAsiaTheme="minorEastAsia" w:hAnsiTheme="minorHAnsi" w:cstheme="minorBidi"/>
          <w:szCs w:val="22"/>
          <w:lang w:eastAsia="en-GB"/>
        </w:rPr>
      </w:pPr>
      <w:r>
        <w:t>Annex C (normative):</w:t>
      </w:r>
      <w:r>
        <w:tab/>
        <w:t>UICC API package version management</w:t>
      </w:r>
      <w:r>
        <w:tab/>
      </w:r>
      <w:r>
        <w:fldChar w:fldCharType="begin"/>
      </w:r>
      <w:r>
        <w:instrText xml:space="preserve"> PAGEREF _Toc79568894 \h </w:instrText>
      </w:r>
      <w:r>
        <w:fldChar w:fldCharType="separate"/>
      </w:r>
      <w:r>
        <w:t>34</w:t>
      </w:r>
      <w:r>
        <w:fldChar w:fldCharType="end"/>
      </w:r>
    </w:p>
    <w:p w14:paraId="36750ABF" w14:textId="78D729AB" w:rsidR="008562E2" w:rsidRDefault="008562E2" w:rsidP="008562E2">
      <w:pPr>
        <w:pStyle w:val="TOC8"/>
        <w:tabs>
          <w:tab w:val="right" w:leader="dot" w:pos="9639"/>
        </w:tabs>
        <w:rPr>
          <w:rFonts w:asciiTheme="minorHAnsi" w:eastAsiaTheme="minorEastAsia" w:hAnsiTheme="minorHAnsi" w:cstheme="minorBidi"/>
          <w:szCs w:val="22"/>
          <w:lang w:eastAsia="en-GB"/>
        </w:rPr>
      </w:pPr>
      <w:r>
        <w:t>Annex D (informative):</w:t>
      </w:r>
      <w:r>
        <w:tab/>
        <w:t>Menu order example</w:t>
      </w:r>
      <w:r>
        <w:tab/>
      </w:r>
      <w:r>
        <w:fldChar w:fldCharType="begin"/>
      </w:r>
      <w:r>
        <w:instrText xml:space="preserve"> PAGEREF _Toc79568895 \h </w:instrText>
      </w:r>
      <w:r>
        <w:fldChar w:fldCharType="separate"/>
      </w:r>
      <w:r>
        <w:t>36</w:t>
      </w:r>
      <w:r>
        <w:fldChar w:fldCharType="end"/>
      </w:r>
    </w:p>
    <w:p w14:paraId="432A0619" w14:textId="424A90D5" w:rsidR="008562E2" w:rsidRDefault="008562E2" w:rsidP="008562E2">
      <w:pPr>
        <w:pStyle w:val="TOC1"/>
        <w:rPr>
          <w:rFonts w:asciiTheme="minorHAnsi" w:eastAsiaTheme="minorEastAsia" w:hAnsiTheme="minorHAnsi" w:cstheme="minorBidi"/>
          <w:szCs w:val="22"/>
          <w:lang w:eastAsia="en-GB"/>
        </w:rPr>
      </w:pPr>
      <w:r>
        <w:t>D.0</w:t>
      </w:r>
      <w:r>
        <w:tab/>
        <w:t>Preamble</w:t>
      </w:r>
      <w:r>
        <w:tab/>
      </w:r>
      <w:r>
        <w:fldChar w:fldCharType="begin"/>
      </w:r>
      <w:r>
        <w:instrText xml:space="preserve"> PAGEREF _Toc79568896 \h </w:instrText>
      </w:r>
      <w:r>
        <w:fldChar w:fldCharType="separate"/>
      </w:r>
      <w:r>
        <w:t>36</w:t>
      </w:r>
      <w:r>
        <w:fldChar w:fldCharType="end"/>
      </w:r>
    </w:p>
    <w:p w14:paraId="3E38B636" w14:textId="7CE7914C" w:rsidR="008562E2" w:rsidRDefault="008562E2" w:rsidP="008562E2">
      <w:pPr>
        <w:pStyle w:val="TOC1"/>
        <w:rPr>
          <w:rFonts w:asciiTheme="minorHAnsi" w:eastAsiaTheme="minorEastAsia" w:hAnsiTheme="minorHAnsi" w:cstheme="minorBidi"/>
          <w:szCs w:val="22"/>
          <w:lang w:eastAsia="en-GB"/>
        </w:rPr>
      </w:pPr>
      <w:r>
        <w:t>D.1</w:t>
      </w:r>
      <w:r>
        <w:tab/>
        <w:t>State after initialization</w:t>
      </w:r>
      <w:r>
        <w:tab/>
      </w:r>
      <w:r>
        <w:fldChar w:fldCharType="begin"/>
      </w:r>
      <w:r>
        <w:instrText xml:space="preserve"> PAGEREF _Toc79568897 \h </w:instrText>
      </w:r>
      <w:r>
        <w:fldChar w:fldCharType="separate"/>
      </w:r>
      <w:r>
        <w:t>36</w:t>
      </w:r>
      <w:r>
        <w:fldChar w:fldCharType="end"/>
      </w:r>
    </w:p>
    <w:p w14:paraId="20B31A40" w14:textId="261F5C47" w:rsidR="008562E2" w:rsidRDefault="008562E2" w:rsidP="008562E2">
      <w:pPr>
        <w:pStyle w:val="TOC1"/>
        <w:rPr>
          <w:rFonts w:asciiTheme="minorHAnsi" w:eastAsiaTheme="minorEastAsia" w:hAnsiTheme="minorHAnsi" w:cstheme="minorBidi"/>
          <w:szCs w:val="22"/>
          <w:lang w:eastAsia="en-GB"/>
        </w:rPr>
      </w:pPr>
      <w:r>
        <w:t>D.2</w:t>
      </w:r>
      <w:r>
        <w:tab/>
        <w:t>Some application installation later</w:t>
      </w:r>
      <w:r>
        <w:tab/>
      </w:r>
      <w:r>
        <w:fldChar w:fldCharType="begin"/>
      </w:r>
      <w:r>
        <w:instrText xml:space="preserve"> PAGEREF _Toc79568898 \h </w:instrText>
      </w:r>
      <w:r>
        <w:fldChar w:fldCharType="separate"/>
      </w:r>
      <w:r>
        <w:t>36</w:t>
      </w:r>
      <w:r>
        <w:fldChar w:fldCharType="end"/>
      </w:r>
    </w:p>
    <w:p w14:paraId="1202BA8E" w14:textId="26DE9720" w:rsidR="008562E2" w:rsidRDefault="008562E2" w:rsidP="008562E2">
      <w:pPr>
        <w:pStyle w:val="TOC1"/>
        <w:rPr>
          <w:rFonts w:asciiTheme="minorHAnsi" w:eastAsiaTheme="minorEastAsia" w:hAnsiTheme="minorHAnsi" w:cstheme="minorBidi"/>
          <w:szCs w:val="22"/>
          <w:lang w:eastAsia="en-GB"/>
        </w:rPr>
      </w:pPr>
      <w:r>
        <w:t>D.3</w:t>
      </w:r>
      <w:r>
        <w:tab/>
        <w:t>Installation of application A with position of menu entry set to 3</w:t>
      </w:r>
      <w:r>
        <w:tab/>
      </w:r>
      <w:r>
        <w:fldChar w:fldCharType="begin"/>
      </w:r>
      <w:r>
        <w:instrText xml:space="preserve"> PAGEREF _Toc79568899 \h </w:instrText>
      </w:r>
      <w:r>
        <w:fldChar w:fldCharType="separate"/>
      </w:r>
      <w:r>
        <w:t>36</w:t>
      </w:r>
      <w:r>
        <w:fldChar w:fldCharType="end"/>
      </w:r>
    </w:p>
    <w:p w14:paraId="0DBBA0FF" w14:textId="0068B892" w:rsidR="008562E2" w:rsidRDefault="008562E2" w:rsidP="008562E2">
      <w:pPr>
        <w:pStyle w:val="TOC1"/>
        <w:rPr>
          <w:rFonts w:asciiTheme="minorHAnsi" w:eastAsiaTheme="minorEastAsia" w:hAnsiTheme="minorHAnsi" w:cstheme="minorBidi"/>
          <w:szCs w:val="22"/>
          <w:lang w:eastAsia="en-GB"/>
        </w:rPr>
      </w:pPr>
      <w:r>
        <w:t>D.4</w:t>
      </w:r>
      <w:r>
        <w:tab/>
        <w:t>Installation of application B with position of menu entry set to 3</w:t>
      </w:r>
      <w:r>
        <w:tab/>
      </w:r>
      <w:r>
        <w:fldChar w:fldCharType="begin"/>
      </w:r>
      <w:r>
        <w:instrText xml:space="preserve"> PAGEREF _Toc79568900 \h </w:instrText>
      </w:r>
      <w:r>
        <w:fldChar w:fldCharType="separate"/>
      </w:r>
      <w:r>
        <w:t>36</w:t>
      </w:r>
      <w:r>
        <w:fldChar w:fldCharType="end"/>
      </w:r>
    </w:p>
    <w:p w14:paraId="721C0E15" w14:textId="553DF62C" w:rsidR="008562E2" w:rsidRDefault="008562E2" w:rsidP="008562E2">
      <w:pPr>
        <w:pStyle w:val="TOC1"/>
        <w:rPr>
          <w:rFonts w:asciiTheme="minorHAnsi" w:eastAsiaTheme="minorEastAsia" w:hAnsiTheme="minorHAnsi" w:cstheme="minorBidi"/>
          <w:szCs w:val="22"/>
          <w:lang w:eastAsia="en-GB"/>
        </w:rPr>
      </w:pPr>
      <w:r>
        <w:t>D.5</w:t>
      </w:r>
      <w:r>
        <w:tab/>
        <w:t>Installation of application C with position of menu entry set to 2 and 3</w:t>
      </w:r>
      <w:r>
        <w:tab/>
      </w:r>
      <w:r>
        <w:fldChar w:fldCharType="begin"/>
      </w:r>
      <w:r>
        <w:instrText xml:space="preserve"> PAGEREF _Toc79568901 \h </w:instrText>
      </w:r>
      <w:r>
        <w:fldChar w:fldCharType="separate"/>
      </w:r>
      <w:r>
        <w:t>37</w:t>
      </w:r>
      <w:r>
        <w:fldChar w:fldCharType="end"/>
      </w:r>
    </w:p>
    <w:p w14:paraId="3955255A" w14:textId="14262CCA" w:rsidR="008562E2" w:rsidRDefault="008562E2" w:rsidP="008562E2">
      <w:pPr>
        <w:pStyle w:val="TOC2"/>
        <w:rPr>
          <w:rFonts w:asciiTheme="minorHAnsi" w:eastAsiaTheme="minorEastAsia" w:hAnsiTheme="minorHAnsi" w:cstheme="minorBidi"/>
          <w:sz w:val="22"/>
          <w:szCs w:val="22"/>
          <w:lang w:eastAsia="en-GB"/>
        </w:rPr>
      </w:pPr>
      <w:r>
        <w:t>D.5.1</w:t>
      </w:r>
      <w:r>
        <w:tab/>
        <w:t>Insert at position 2</w:t>
      </w:r>
      <w:r>
        <w:tab/>
      </w:r>
      <w:r>
        <w:fldChar w:fldCharType="begin"/>
      </w:r>
      <w:r>
        <w:instrText xml:space="preserve"> PAGEREF _Toc79568902 \h </w:instrText>
      </w:r>
      <w:r>
        <w:fldChar w:fldCharType="separate"/>
      </w:r>
      <w:r>
        <w:t>37</w:t>
      </w:r>
      <w:r>
        <w:fldChar w:fldCharType="end"/>
      </w:r>
    </w:p>
    <w:p w14:paraId="1286D2ED" w14:textId="728D09D2" w:rsidR="008562E2" w:rsidRDefault="008562E2" w:rsidP="008562E2">
      <w:pPr>
        <w:pStyle w:val="TOC2"/>
        <w:rPr>
          <w:rFonts w:asciiTheme="minorHAnsi" w:eastAsiaTheme="minorEastAsia" w:hAnsiTheme="minorHAnsi" w:cstheme="minorBidi"/>
          <w:sz w:val="22"/>
          <w:szCs w:val="22"/>
          <w:lang w:eastAsia="en-GB"/>
        </w:rPr>
      </w:pPr>
      <w:r>
        <w:t>D.5.2</w:t>
      </w:r>
      <w:r>
        <w:tab/>
        <w:t>Insert at position 3</w:t>
      </w:r>
      <w:r>
        <w:tab/>
      </w:r>
      <w:r>
        <w:fldChar w:fldCharType="begin"/>
      </w:r>
      <w:r>
        <w:instrText xml:space="preserve"> PAGEREF _Toc79568903 \h </w:instrText>
      </w:r>
      <w:r>
        <w:fldChar w:fldCharType="separate"/>
      </w:r>
      <w:r>
        <w:t>37</w:t>
      </w:r>
      <w:r>
        <w:fldChar w:fldCharType="end"/>
      </w:r>
    </w:p>
    <w:p w14:paraId="595690C8" w14:textId="4F59D6A3" w:rsidR="008562E2" w:rsidRDefault="008562E2" w:rsidP="008562E2">
      <w:pPr>
        <w:pStyle w:val="TOC1"/>
        <w:rPr>
          <w:rFonts w:asciiTheme="minorHAnsi" w:eastAsiaTheme="minorEastAsia" w:hAnsiTheme="minorHAnsi" w:cstheme="minorBidi"/>
          <w:szCs w:val="22"/>
          <w:lang w:eastAsia="en-GB"/>
        </w:rPr>
      </w:pPr>
      <w:r>
        <w:t>D.6</w:t>
      </w:r>
      <w:r>
        <w:tab/>
        <w:t>Installation of application D with position of menu entry set to "00"</w:t>
      </w:r>
      <w:r>
        <w:tab/>
      </w:r>
      <w:r>
        <w:fldChar w:fldCharType="begin"/>
      </w:r>
      <w:r>
        <w:instrText xml:space="preserve"> PAGEREF _Toc79568904 \h </w:instrText>
      </w:r>
      <w:r>
        <w:fldChar w:fldCharType="separate"/>
      </w:r>
      <w:r>
        <w:t>37</w:t>
      </w:r>
      <w:r>
        <w:fldChar w:fldCharType="end"/>
      </w:r>
    </w:p>
    <w:p w14:paraId="68FD3BD2" w14:textId="420C99AF" w:rsidR="008562E2" w:rsidRDefault="008562E2" w:rsidP="008562E2">
      <w:pPr>
        <w:pStyle w:val="TOC1"/>
        <w:rPr>
          <w:rFonts w:asciiTheme="minorHAnsi" w:eastAsiaTheme="minorEastAsia" w:hAnsiTheme="minorHAnsi" w:cstheme="minorBidi"/>
          <w:szCs w:val="22"/>
          <w:lang w:eastAsia="en-GB"/>
        </w:rPr>
      </w:pPr>
      <w:r>
        <w:t>D.7</w:t>
      </w:r>
      <w:r>
        <w:tab/>
        <w:t>Installation of application E with position of menu entry set to 20</w:t>
      </w:r>
      <w:r>
        <w:tab/>
      </w:r>
      <w:r>
        <w:fldChar w:fldCharType="begin"/>
      </w:r>
      <w:r>
        <w:instrText xml:space="preserve"> PAGEREF _Toc79568905 \h </w:instrText>
      </w:r>
      <w:r>
        <w:fldChar w:fldCharType="separate"/>
      </w:r>
      <w:r>
        <w:t>38</w:t>
      </w:r>
      <w:r>
        <w:fldChar w:fldCharType="end"/>
      </w:r>
    </w:p>
    <w:p w14:paraId="55ECC818" w14:textId="65C4DF2E" w:rsidR="008562E2" w:rsidRDefault="008562E2" w:rsidP="008562E2">
      <w:pPr>
        <w:pStyle w:val="TOC1"/>
        <w:rPr>
          <w:rFonts w:asciiTheme="minorHAnsi" w:eastAsiaTheme="minorEastAsia" w:hAnsiTheme="minorHAnsi" w:cstheme="minorBidi"/>
          <w:szCs w:val="22"/>
          <w:lang w:eastAsia="en-GB"/>
        </w:rPr>
      </w:pPr>
      <w:r>
        <w:t>D.8</w:t>
      </w:r>
      <w:r>
        <w:tab/>
        <w:t>Disabling/Locking of application legacy1 and application A with menu entries at position 1 respectively 6</w:t>
      </w:r>
      <w:r>
        <w:tab/>
      </w:r>
      <w:r>
        <w:fldChar w:fldCharType="begin"/>
      </w:r>
      <w:r>
        <w:instrText xml:space="preserve"> PAGEREF _Toc79568906 \h </w:instrText>
      </w:r>
      <w:r>
        <w:fldChar w:fldCharType="separate"/>
      </w:r>
      <w:r>
        <w:t>38</w:t>
      </w:r>
      <w:r>
        <w:fldChar w:fldCharType="end"/>
      </w:r>
    </w:p>
    <w:p w14:paraId="77C534A1" w14:textId="24037974" w:rsidR="008562E2" w:rsidRDefault="008562E2" w:rsidP="008562E2">
      <w:pPr>
        <w:pStyle w:val="TOC1"/>
        <w:rPr>
          <w:rFonts w:asciiTheme="minorHAnsi" w:eastAsiaTheme="minorEastAsia" w:hAnsiTheme="minorHAnsi" w:cstheme="minorBidi"/>
          <w:szCs w:val="22"/>
          <w:lang w:eastAsia="en-GB"/>
        </w:rPr>
      </w:pPr>
      <w:r>
        <w:t>D.9</w:t>
      </w:r>
      <w:r>
        <w:tab/>
        <w:t>Re</w:t>
      </w:r>
      <w:r>
        <w:noBreakHyphen/>
        <w:t>enabling/Unlocking of application legacy1 and application A with menu entries at position 1 respectively 6</w:t>
      </w:r>
      <w:r>
        <w:tab/>
      </w:r>
      <w:r>
        <w:fldChar w:fldCharType="begin"/>
      </w:r>
      <w:r>
        <w:instrText xml:space="preserve"> PAGEREF _Toc79568907 \h </w:instrText>
      </w:r>
      <w:r>
        <w:fldChar w:fldCharType="separate"/>
      </w:r>
      <w:r>
        <w:t>38</w:t>
      </w:r>
      <w:r>
        <w:fldChar w:fldCharType="end"/>
      </w:r>
    </w:p>
    <w:p w14:paraId="6381049D" w14:textId="174B272F" w:rsidR="008562E2" w:rsidRDefault="008562E2" w:rsidP="008562E2">
      <w:pPr>
        <w:pStyle w:val="TOC1"/>
        <w:rPr>
          <w:rFonts w:asciiTheme="minorHAnsi" w:eastAsiaTheme="minorEastAsia" w:hAnsiTheme="minorHAnsi" w:cstheme="minorBidi"/>
          <w:szCs w:val="22"/>
          <w:lang w:eastAsia="en-GB"/>
        </w:rPr>
      </w:pPr>
      <w:r>
        <w:t>D.10</w:t>
      </w:r>
      <w:r>
        <w:tab/>
        <w:t>Deletion of application A with menu entry at position 6</w:t>
      </w:r>
      <w:r>
        <w:tab/>
      </w:r>
      <w:r>
        <w:fldChar w:fldCharType="begin"/>
      </w:r>
      <w:r>
        <w:instrText xml:space="preserve"> PAGEREF _Toc79568908 \h </w:instrText>
      </w:r>
      <w:r>
        <w:fldChar w:fldCharType="separate"/>
      </w:r>
      <w:r>
        <w:t>39</w:t>
      </w:r>
      <w:r>
        <w:fldChar w:fldCharType="end"/>
      </w:r>
    </w:p>
    <w:p w14:paraId="679AEC40" w14:textId="01DAEAE9" w:rsidR="008562E2" w:rsidRDefault="008562E2" w:rsidP="008562E2">
      <w:pPr>
        <w:pStyle w:val="TOC8"/>
        <w:tabs>
          <w:tab w:val="right" w:leader="dot" w:pos="9639"/>
        </w:tabs>
        <w:rPr>
          <w:rFonts w:asciiTheme="minorHAnsi" w:eastAsiaTheme="minorEastAsia" w:hAnsiTheme="minorHAnsi" w:cstheme="minorBidi"/>
          <w:szCs w:val="22"/>
          <w:lang w:eastAsia="en-GB"/>
        </w:rPr>
      </w:pPr>
      <w:r>
        <w:t>Annex E (informative):</w:t>
      </w:r>
      <w:r>
        <w:tab/>
        <w:t>Change history</w:t>
      </w:r>
      <w:r>
        <w:tab/>
      </w:r>
      <w:r>
        <w:fldChar w:fldCharType="begin"/>
      </w:r>
      <w:r>
        <w:instrText xml:space="preserve"> PAGEREF _Toc79568909 \h </w:instrText>
      </w:r>
      <w:r>
        <w:fldChar w:fldCharType="separate"/>
      </w:r>
      <w:r>
        <w:t>40</w:t>
      </w:r>
      <w:r>
        <w:fldChar w:fldCharType="end"/>
      </w:r>
    </w:p>
    <w:p w14:paraId="3D663EB3" w14:textId="227A1E8F" w:rsidR="008562E2" w:rsidRDefault="008562E2" w:rsidP="008562E2">
      <w:pPr>
        <w:pStyle w:val="TOC1"/>
        <w:rPr>
          <w:rFonts w:asciiTheme="minorHAnsi" w:eastAsiaTheme="minorEastAsia" w:hAnsiTheme="minorHAnsi" w:cstheme="minorBidi"/>
          <w:szCs w:val="22"/>
          <w:lang w:eastAsia="en-GB"/>
        </w:rPr>
      </w:pPr>
      <w:r>
        <w:t>History</w:t>
      </w:r>
      <w:r>
        <w:tab/>
      </w:r>
      <w:r>
        <w:fldChar w:fldCharType="begin"/>
      </w:r>
      <w:r>
        <w:instrText xml:space="preserve"> PAGEREF _Toc79568910 \h </w:instrText>
      </w:r>
      <w:r>
        <w:fldChar w:fldCharType="separate"/>
      </w:r>
      <w:r>
        <w:t>44</w:t>
      </w:r>
      <w:r>
        <w:fldChar w:fldCharType="end"/>
      </w:r>
    </w:p>
    <w:p w14:paraId="02151563" w14:textId="16801EA3" w:rsidR="001B049F" w:rsidRPr="003F1D58" w:rsidRDefault="008562E2" w:rsidP="001B049F">
      <w:r>
        <w:fldChar w:fldCharType="end"/>
      </w:r>
    </w:p>
    <w:p w14:paraId="7DE21BAD" w14:textId="77777777" w:rsidR="001B049F" w:rsidRPr="003F1D58" w:rsidRDefault="001B049F">
      <w:pPr>
        <w:overflowPunct/>
        <w:autoSpaceDE/>
        <w:autoSpaceDN/>
        <w:adjustRightInd/>
        <w:spacing w:after="0"/>
        <w:textAlignment w:val="auto"/>
      </w:pPr>
      <w:r w:rsidRPr="003F1D58">
        <w:br w:type="page"/>
      </w:r>
    </w:p>
    <w:p w14:paraId="664CBC33" w14:textId="77777777" w:rsidR="0087313C" w:rsidRPr="003F1D58" w:rsidRDefault="0087313C">
      <w:pPr>
        <w:pStyle w:val="Heading1"/>
      </w:pPr>
      <w:bookmarkStart w:id="3" w:name="_Toc79566768"/>
      <w:bookmarkStart w:id="4" w:name="_Toc79568830"/>
      <w:r w:rsidRPr="003F1D58">
        <w:lastRenderedPageBreak/>
        <w:t>Intellectual Property Rights</w:t>
      </w:r>
      <w:bookmarkEnd w:id="3"/>
      <w:bookmarkEnd w:id="4"/>
    </w:p>
    <w:p w14:paraId="3AD6025A" w14:textId="77777777" w:rsidR="007E1513" w:rsidRPr="003F1D58" w:rsidRDefault="007E1513" w:rsidP="007E1513">
      <w:pPr>
        <w:pStyle w:val="H6"/>
      </w:pPr>
      <w:r w:rsidRPr="003F1D58">
        <w:t xml:space="preserve">Essential patents </w:t>
      </w:r>
    </w:p>
    <w:p w14:paraId="3F2519C0" w14:textId="77777777" w:rsidR="007E1513" w:rsidRPr="003F1D58" w:rsidRDefault="007E1513" w:rsidP="007E1513">
      <w:bookmarkStart w:id="5" w:name="IPR_3GPP"/>
      <w:r w:rsidRPr="003F1D58">
        <w:t xml:space="preserve">IPRs essential or potentially essential to normative deliverables may have been declared to ETSI. The </w:t>
      </w:r>
      <w:bookmarkStart w:id="6" w:name="_Hlk67652472"/>
      <w:bookmarkStart w:id="7" w:name="_Hlk67652820"/>
      <w:r w:rsidRPr="003F1D58">
        <w:t>declarations</w:t>
      </w:r>
      <w:bookmarkEnd w:id="6"/>
      <w:r w:rsidRPr="003F1D58">
        <w:t xml:space="preserve"> </w:t>
      </w:r>
      <w:bookmarkEnd w:id="7"/>
      <w:r w:rsidRPr="003F1D58">
        <w:t xml:space="preserve">pertaining to these essential IPRs, if any, are publicly available for </w:t>
      </w:r>
      <w:r w:rsidRPr="003F1D58">
        <w:rPr>
          <w:b/>
          <w:bCs/>
        </w:rPr>
        <w:t>ETSI members and non-members</w:t>
      </w:r>
      <w:r w:rsidRPr="003F1D58">
        <w:t xml:space="preserve">, and can be found in ETSI SR 000 314: </w:t>
      </w:r>
      <w:r w:rsidRPr="003F1D58">
        <w:rPr>
          <w:i/>
          <w:iCs/>
        </w:rPr>
        <w:t>"Intellectual Property Rights (IPRs); Essential, or potentially Essential, IPRs notified to ETSI in respect of ETSI standards"</w:t>
      </w:r>
      <w:r w:rsidRPr="003F1D58">
        <w:t>, which is available from the ETSI Secretariat. Latest updates are available on the ETSI Web server (</w:t>
      </w:r>
      <w:hyperlink r:id="rId14" w:history="1">
        <w:r w:rsidRPr="008562E2">
          <w:rPr>
            <w:rStyle w:val="Hyperlink"/>
          </w:rPr>
          <w:t>https://ipr.etsi.org/</w:t>
        </w:r>
      </w:hyperlink>
      <w:r w:rsidRPr="003F1D58">
        <w:t>).</w:t>
      </w:r>
    </w:p>
    <w:p w14:paraId="0D59B98A" w14:textId="77777777" w:rsidR="007E1513" w:rsidRPr="003F1D58" w:rsidRDefault="007E1513" w:rsidP="007E1513">
      <w:r w:rsidRPr="003F1D58">
        <w:t xml:space="preserve">Pursuant to the ETSI </w:t>
      </w:r>
      <w:bookmarkStart w:id="8" w:name="_Hlk67652492"/>
      <w:r w:rsidRPr="003F1D58">
        <w:t xml:space="preserve">Directives including the ETSI </w:t>
      </w:r>
      <w:bookmarkEnd w:id="8"/>
      <w:r w:rsidRPr="003F1D58">
        <w:t xml:space="preserve">IPR Policy, no investigation </w:t>
      </w:r>
      <w:bookmarkStart w:id="9" w:name="_Hlk67652856"/>
      <w:r w:rsidRPr="003F1D58">
        <w:t>regarding the essentiality of IPRs</w:t>
      </w:r>
      <w:bookmarkEnd w:id="9"/>
      <w:r w:rsidRPr="003F1D58">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5"/>
    <w:p w14:paraId="462F8DFE" w14:textId="77777777" w:rsidR="007E1513" w:rsidRPr="003F1D58" w:rsidRDefault="007E1513" w:rsidP="007E1513">
      <w:pPr>
        <w:pStyle w:val="H6"/>
      </w:pPr>
      <w:r w:rsidRPr="003F1D58">
        <w:t>Trademarks</w:t>
      </w:r>
    </w:p>
    <w:p w14:paraId="29671F38" w14:textId="77777777" w:rsidR="007E1513" w:rsidRPr="003F1D58" w:rsidRDefault="007E1513" w:rsidP="007E1513">
      <w:r w:rsidRPr="003F1D58">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742567EE" w14:textId="77777777" w:rsidR="007E1513" w:rsidRPr="003F1D58" w:rsidRDefault="007E1513" w:rsidP="007E1513">
      <w:r w:rsidRPr="003F1D58">
        <w:rPr>
          <w:b/>
          <w:bCs/>
        </w:rPr>
        <w:t>DECT™</w:t>
      </w:r>
      <w:r w:rsidRPr="003F1D58">
        <w:t xml:space="preserve">, </w:t>
      </w:r>
      <w:r w:rsidRPr="003F1D58">
        <w:rPr>
          <w:b/>
          <w:bCs/>
        </w:rPr>
        <w:t>PLUGTESTS™</w:t>
      </w:r>
      <w:r w:rsidRPr="003F1D58">
        <w:t xml:space="preserve">, </w:t>
      </w:r>
      <w:r w:rsidRPr="003F1D58">
        <w:rPr>
          <w:b/>
          <w:bCs/>
        </w:rPr>
        <w:t>UMTS™</w:t>
      </w:r>
      <w:r w:rsidRPr="003F1D58">
        <w:t xml:space="preserve"> and the ETSI logo are trademarks of ETSI registered for the benefit of its Members. </w:t>
      </w:r>
      <w:r w:rsidRPr="003F1D58">
        <w:rPr>
          <w:b/>
          <w:bCs/>
        </w:rPr>
        <w:t>3GPP™</w:t>
      </w:r>
      <w:r w:rsidRPr="003F1D58">
        <w:rPr>
          <w:vertAlign w:val="superscript"/>
        </w:rPr>
        <w:t xml:space="preserve"> </w:t>
      </w:r>
      <w:r w:rsidRPr="003F1D58">
        <w:t xml:space="preserve">and </w:t>
      </w:r>
      <w:r w:rsidRPr="003F1D58">
        <w:rPr>
          <w:b/>
          <w:bCs/>
        </w:rPr>
        <w:t>LTE™</w:t>
      </w:r>
      <w:r w:rsidRPr="003F1D58">
        <w:t xml:space="preserve"> are trademarks of ETSI registered for the benefit of its Members and of the 3GPP Organizational Partners. </w:t>
      </w:r>
      <w:r w:rsidRPr="003F1D58">
        <w:rPr>
          <w:b/>
          <w:bCs/>
        </w:rPr>
        <w:t>oneM2M™</w:t>
      </w:r>
      <w:r w:rsidRPr="003F1D58">
        <w:t xml:space="preserve"> logo is a trademark of ETSI registered for the benefit of its Members and of the oneM2M Partners. </w:t>
      </w:r>
      <w:r w:rsidRPr="003F1D58">
        <w:rPr>
          <w:b/>
          <w:bCs/>
        </w:rPr>
        <w:t>GSM</w:t>
      </w:r>
      <w:r w:rsidRPr="003F1D58">
        <w:rPr>
          <w:vertAlign w:val="superscript"/>
        </w:rPr>
        <w:t>®</w:t>
      </w:r>
      <w:r w:rsidRPr="003F1D58">
        <w:t xml:space="preserve"> and the GSM logo are trademarks registered and owned by the GSM Association.</w:t>
      </w:r>
    </w:p>
    <w:p w14:paraId="59A8B21A" w14:textId="77777777" w:rsidR="0087313C" w:rsidRPr="003F1D58" w:rsidRDefault="0087313C">
      <w:pPr>
        <w:pStyle w:val="Heading1"/>
      </w:pPr>
      <w:bookmarkStart w:id="10" w:name="_Toc79566769"/>
      <w:bookmarkStart w:id="11" w:name="_Toc79568831"/>
      <w:r w:rsidRPr="003F1D58">
        <w:t>Foreword</w:t>
      </w:r>
      <w:bookmarkEnd w:id="10"/>
      <w:bookmarkEnd w:id="11"/>
    </w:p>
    <w:p w14:paraId="5003BA34" w14:textId="77777777" w:rsidR="007E1513" w:rsidRPr="003F1D58" w:rsidRDefault="007E1513" w:rsidP="007E1513">
      <w:r w:rsidRPr="003F1D58">
        <w:t>This Technical Specification (TS) has been produced by ETSI Technical Committee Smart Card Platform (SCP).</w:t>
      </w:r>
    </w:p>
    <w:p w14:paraId="2B032B97" w14:textId="2A835549" w:rsidR="0087313C" w:rsidRPr="003F1D58" w:rsidRDefault="0087313C">
      <w:r w:rsidRPr="003F1D58">
        <w:t xml:space="preserve">The present document details the stage </w:t>
      </w:r>
      <w:r w:rsidR="0045753F" w:rsidRPr="003F1D58">
        <w:t>2</w:t>
      </w:r>
      <w:r w:rsidRPr="003F1D58">
        <w:t xml:space="preserve"> aspects (overall service description) for the support of an "Application Programming Interface and Loader Requirements"</w:t>
      </w:r>
      <w:r w:rsidR="00DF145D">
        <w:t xml:space="preserve"> </w:t>
      </w:r>
      <w:r w:rsidR="00DF145D" w:rsidRPr="008562E2">
        <w:t>[</w:t>
      </w:r>
      <w:r w:rsidR="00DF145D" w:rsidRPr="008562E2">
        <w:fldChar w:fldCharType="begin"/>
      </w:r>
      <w:r w:rsidR="00DF145D" w:rsidRPr="008562E2">
        <w:instrText xml:space="preserve">REF REF_TS102240 \h </w:instrText>
      </w:r>
      <w:r w:rsidR="00DF145D" w:rsidRPr="008562E2">
        <w:fldChar w:fldCharType="separate"/>
      </w:r>
      <w:r w:rsidR="00DF145D" w:rsidRPr="008562E2">
        <w:rPr>
          <w:noProof/>
        </w:rPr>
        <w:t>11</w:t>
      </w:r>
      <w:r w:rsidR="00DF145D" w:rsidRPr="008562E2">
        <w:fldChar w:fldCharType="end"/>
      </w:r>
      <w:r w:rsidR="00DF145D" w:rsidRPr="008562E2">
        <w:t>]</w:t>
      </w:r>
      <w:r w:rsidRPr="003F1D58">
        <w:t>.</w:t>
      </w:r>
    </w:p>
    <w:p w14:paraId="33AC0BE9" w14:textId="77777777" w:rsidR="0087313C" w:rsidRPr="003F1D58" w:rsidRDefault="0087313C">
      <w:r w:rsidRPr="003F1D58">
        <w:t>The contents of the present document are subject to continuing work within TC SCP and may change following formal TC SCP approval. If TC SCP decides to modify the contents of the present document, it will be re</w:t>
      </w:r>
      <w:r w:rsidRPr="003F1D58">
        <w:noBreakHyphen/>
        <w:t xml:space="preserve">released by </w:t>
      </w:r>
      <w:r w:rsidR="00003E25" w:rsidRPr="003F1D58">
        <w:t>TC</w:t>
      </w:r>
      <w:r w:rsidRPr="003F1D58">
        <w:t xml:space="preserve"> </w:t>
      </w:r>
      <w:r w:rsidR="00003E25" w:rsidRPr="003F1D58">
        <w:t>SCP</w:t>
      </w:r>
      <w:r w:rsidRPr="003F1D58">
        <w:t xml:space="preserve"> with an identifying change of release date and an increase in version number as follows:</w:t>
      </w:r>
    </w:p>
    <w:p w14:paraId="6A51AB21" w14:textId="77777777" w:rsidR="0087313C" w:rsidRPr="003F1D58" w:rsidRDefault="0087313C">
      <w:pPr>
        <w:pStyle w:val="B10"/>
      </w:pPr>
      <w:r w:rsidRPr="003F1D58">
        <w:t>Version x.y.z</w:t>
      </w:r>
    </w:p>
    <w:p w14:paraId="5A1F07C0" w14:textId="77777777" w:rsidR="0087313C" w:rsidRPr="003F1D58" w:rsidRDefault="0087313C">
      <w:pPr>
        <w:pStyle w:val="B10"/>
      </w:pPr>
      <w:r w:rsidRPr="003F1D58">
        <w:t>where:</w:t>
      </w:r>
    </w:p>
    <w:p w14:paraId="737926C4" w14:textId="77777777" w:rsidR="0087313C" w:rsidRPr="003F1D58" w:rsidRDefault="0087313C">
      <w:pPr>
        <w:pStyle w:val="B20"/>
      </w:pPr>
      <w:r w:rsidRPr="003F1D58">
        <w:t>x:</w:t>
      </w:r>
      <w:r w:rsidRPr="003F1D58">
        <w:tab/>
        <w:t>the first digit:</w:t>
      </w:r>
    </w:p>
    <w:p w14:paraId="09D11B20" w14:textId="77777777" w:rsidR="0087313C" w:rsidRPr="003F1D58" w:rsidRDefault="0087313C">
      <w:pPr>
        <w:pStyle w:val="B30"/>
      </w:pPr>
      <w:r w:rsidRPr="003F1D58">
        <w:t>1</w:t>
      </w:r>
      <w:r w:rsidRPr="003F1D58">
        <w:tab/>
        <w:t>presented to TC SCP for information;</w:t>
      </w:r>
    </w:p>
    <w:p w14:paraId="360A6016" w14:textId="77777777" w:rsidR="0087313C" w:rsidRPr="003F1D58" w:rsidRDefault="0087313C">
      <w:pPr>
        <w:pStyle w:val="B30"/>
      </w:pPr>
      <w:r w:rsidRPr="003F1D58">
        <w:t>2</w:t>
      </w:r>
      <w:r w:rsidRPr="003F1D58">
        <w:tab/>
        <w:t>presented to TC SCP for approval;</w:t>
      </w:r>
    </w:p>
    <w:p w14:paraId="4714EE14" w14:textId="77777777" w:rsidR="0087313C" w:rsidRPr="003F1D58" w:rsidRDefault="0087313C">
      <w:pPr>
        <w:pStyle w:val="B30"/>
      </w:pPr>
      <w:r w:rsidRPr="003F1D58">
        <w:t>3</w:t>
      </w:r>
      <w:r w:rsidRPr="003F1D58">
        <w:tab/>
        <w:t>or greater indicates TC SCP approved document under change control.</w:t>
      </w:r>
    </w:p>
    <w:p w14:paraId="08FE570D" w14:textId="77777777" w:rsidR="0087313C" w:rsidRPr="003F1D58" w:rsidRDefault="0087313C">
      <w:pPr>
        <w:pStyle w:val="B20"/>
      </w:pPr>
      <w:r w:rsidRPr="003F1D58">
        <w:t>y:</w:t>
      </w:r>
      <w:r w:rsidRPr="003F1D58">
        <w:tab/>
        <w:t>the second digit is incremented for all changes of substance, i.e. technical enhancements, corrections, updates, etc.</w:t>
      </w:r>
    </w:p>
    <w:p w14:paraId="205E42C6" w14:textId="77777777" w:rsidR="0087313C" w:rsidRPr="003F1D58" w:rsidRDefault="0087313C">
      <w:pPr>
        <w:pStyle w:val="B20"/>
      </w:pPr>
      <w:r w:rsidRPr="003F1D58">
        <w:t>z:</w:t>
      </w:r>
      <w:r w:rsidRPr="003F1D58">
        <w:tab/>
        <w:t>the third digit is incremented when editorial only changes have been incorporated in the document.</w:t>
      </w:r>
    </w:p>
    <w:p w14:paraId="636CBEA1" w14:textId="77777777" w:rsidR="007E1513" w:rsidRPr="003F1D58" w:rsidRDefault="007E1513" w:rsidP="007E1513">
      <w:pPr>
        <w:pStyle w:val="Heading1"/>
      </w:pPr>
      <w:bookmarkStart w:id="12" w:name="_Toc481503921"/>
      <w:bookmarkStart w:id="13" w:name="_Toc487612123"/>
      <w:bookmarkStart w:id="14" w:name="_Toc525223404"/>
      <w:bookmarkStart w:id="15" w:name="_Toc525223854"/>
      <w:bookmarkStart w:id="16" w:name="_Toc527974963"/>
      <w:bookmarkStart w:id="17" w:name="_Toc527980450"/>
      <w:bookmarkStart w:id="18" w:name="_Toc534708585"/>
      <w:bookmarkStart w:id="19" w:name="_Toc534708660"/>
      <w:bookmarkStart w:id="20" w:name="_Toc79566770"/>
      <w:bookmarkStart w:id="21" w:name="_Toc79568832"/>
      <w:r w:rsidRPr="003F1D58">
        <w:t>Modal verbs terminology</w:t>
      </w:r>
      <w:bookmarkEnd w:id="12"/>
      <w:bookmarkEnd w:id="13"/>
      <w:bookmarkEnd w:id="14"/>
      <w:bookmarkEnd w:id="15"/>
      <w:bookmarkEnd w:id="16"/>
      <w:bookmarkEnd w:id="17"/>
      <w:bookmarkEnd w:id="18"/>
      <w:bookmarkEnd w:id="19"/>
      <w:bookmarkEnd w:id="20"/>
      <w:bookmarkEnd w:id="21"/>
    </w:p>
    <w:p w14:paraId="5DDA18A4" w14:textId="372007EB" w:rsidR="007E1513" w:rsidRPr="003F1D58" w:rsidRDefault="007E1513" w:rsidP="007E1513">
      <w:r w:rsidRPr="003F1D58">
        <w:t>In the present document "</w:t>
      </w:r>
      <w:r w:rsidR="00F536A1" w:rsidRPr="003F1D58">
        <w:rPr>
          <w:b/>
          <w:bCs/>
        </w:rPr>
        <w:t>shall</w:t>
      </w:r>
      <w:r w:rsidRPr="003F1D58">
        <w:t>", "</w:t>
      </w:r>
      <w:r w:rsidR="00F536A1" w:rsidRPr="003F1D58">
        <w:rPr>
          <w:b/>
          <w:bCs/>
        </w:rPr>
        <w:t>shall</w:t>
      </w:r>
      <w:r w:rsidRPr="003F1D58">
        <w:rPr>
          <w:b/>
          <w:bCs/>
        </w:rPr>
        <w:t xml:space="preserve"> not</w:t>
      </w:r>
      <w:r w:rsidRPr="003F1D58">
        <w:t>", "</w:t>
      </w:r>
      <w:r w:rsidRPr="003F1D58">
        <w:rPr>
          <w:b/>
          <w:bCs/>
        </w:rPr>
        <w:t>should</w:t>
      </w:r>
      <w:r w:rsidRPr="003F1D58">
        <w:t>", "</w:t>
      </w:r>
      <w:r w:rsidRPr="003F1D58">
        <w:rPr>
          <w:b/>
          <w:bCs/>
        </w:rPr>
        <w:t>should not</w:t>
      </w:r>
      <w:r w:rsidRPr="003F1D58">
        <w:t>", "</w:t>
      </w:r>
      <w:r w:rsidRPr="003F1D58">
        <w:rPr>
          <w:b/>
          <w:bCs/>
        </w:rPr>
        <w:t>may</w:t>
      </w:r>
      <w:r w:rsidRPr="003F1D58">
        <w:t>", "</w:t>
      </w:r>
      <w:r w:rsidRPr="003F1D58">
        <w:rPr>
          <w:b/>
          <w:bCs/>
        </w:rPr>
        <w:t>need not</w:t>
      </w:r>
      <w:r w:rsidRPr="003F1D58">
        <w:t>", "</w:t>
      </w:r>
      <w:r w:rsidRPr="003F1D58">
        <w:rPr>
          <w:b/>
          <w:bCs/>
        </w:rPr>
        <w:t>will</w:t>
      </w:r>
      <w:r w:rsidRPr="003F1D58">
        <w:rPr>
          <w:bCs/>
        </w:rPr>
        <w:t>"</w:t>
      </w:r>
      <w:r w:rsidRPr="003F1D58">
        <w:t xml:space="preserve">, </w:t>
      </w:r>
      <w:r w:rsidRPr="003F1D58">
        <w:rPr>
          <w:bCs/>
        </w:rPr>
        <w:t>"</w:t>
      </w:r>
      <w:r w:rsidRPr="003F1D58">
        <w:rPr>
          <w:b/>
          <w:bCs/>
        </w:rPr>
        <w:t>will not</w:t>
      </w:r>
      <w:r w:rsidRPr="003F1D58">
        <w:rPr>
          <w:bCs/>
        </w:rPr>
        <w:t>"</w:t>
      </w:r>
      <w:r w:rsidRPr="003F1D58">
        <w:t>, "</w:t>
      </w:r>
      <w:r w:rsidRPr="003F1D58">
        <w:rPr>
          <w:b/>
          <w:bCs/>
        </w:rPr>
        <w:t>can</w:t>
      </w:r>
      <w:r w:rsidRPr="003F1D58">
        <w:t>" and "</w:t>
      </w:r>
      <w:r w:rsidRPr="003F1D58">
        <w:rPr>
          <w:b/>
          <w:bCs/>
        </w:rPr>
        <w:t>cannot</w:t>
      </w:r>
      <w:r w:rsidRPr="003F1D58">
        <w:t xml:space="preserve">" are to be interpreted as described in clause 3.2 of the </w:t>
      </w:r>
      <w:hyperlink r:id="rId15" w:history="1">
        <w:r w:rsidRPr="008562E2">
          <w:rPr>
            <w:rStyle w:val="Hyperlink"/>
          </w:rPr>
          <w:t>ETSI Drafting Rules</w:t>
        </w:r>
      </w:hyperlink>
      <w:r w:rsidRPr="003F1D58">
        <w:t xml:space="preserve"> (Verbal forms for the expression of provisions).</w:t>
      </w:r>
    </w:p>
    <w:p w14:paraId="12F02E30" w14:textId="3F74B639" w:rsidR="007E1513" w:rsidRPr="003F1D58" w:rsidRDefault="007E1513" w:rsidP="007E1513">
      <w:r w:rsidRPr="003F1D58">
        <w:t>"</w:t>
      </w:r>
      <w:r w:rsidR="00F536A1" w:rsidRPr="003F1D58">
        <w:rPr>
          <w:b/>
          <w:bCs/>
        </w:rPr>
        <w:t>must</w:t>
      </w:r>
      <w:r w:rsidRPr="003F1D58">
        <w:t>" and "</w:t>
      </w:r>
      <w:r w:rsidR="00F536A1" w:rsidRPr="003F1D58">
        <w:rPr>
          <w:b/>
          <w:bCs/>
        </w:rPr>
        <w:t>must</w:t>
      </w:r>
      <w:r w:rsidRPr="003F1D58">
        <w:rPr>
          <w:b/>
          <w:bCs/>
        </w:rPr>
        <w:t xml:space="preserve"> not</w:t>
      </w:r>
      <w:r w:rsidRPr="003F1D58">
        <w:t xml:space="preserve">" are </w:t>
      </w:r>
      <w:r w:rsidRPr="003F1D58">
        <w:rPr>
          <w:b/>
          <w:bCs/>
        </w:rPr>
        <w:t>NOT</w:t>
      </w:r>
      <w:r w:rsidRPr="003F1D58">
        <w:t xml:space="preserve"> allowed in ETSI deliverables except when used in direct citation.</w:t>
      </w:r>
    </w:p>
    <w:p w14:paraId="0C94B916" w14:textId="2838EFE4" w:rsidR="0087313C" w:rsidRPr="003F1D58" w:rsidRDefault="0087313C">
      <w:pPr>
        <w:pStyle w:val="Heading1"/>
      </w:pPr>
      <w:r w:rsidRPr="003F1D58">
        <w:br w:type="page"/>
      </w:r>
      <w:bookmarkStart w:id="22" w:name="_Toc79566771"/>
      <w:bookmarkStart w:id="23" w:name="_Toc79568833"/>
      <w:r w:rsidRPr="003F1D58">
        <w:lastRenderedPageBreak/>
        <w:t>1</w:t>
      </w:r>
      <w:r w:rsidRPr="003F1D58">
        <w:tab/>
        <w:t>Scope</w:t>
      </w:r>
      <w:bookmarkEnd w:id="22"/>
      <w:bookmarkEnd w:id="23"/>
    </w:p>
    <w:p w14:paraId="408D4242" w14:textId="0917A872" w:rsidR="0087313C" w:rsidRPr="003F1D58" w:rsidRDefault="0087313C">
      <w:r w:rsidRPr="003F1D58">
        <w:t xml:space="preserve">The present document defines the stage </w:t>
      </w:r>
      <w:r w:rsidR="00574445" w:rsidRPr="003F1D58">
        <w:t>2</w:t>
      </w:r>
      <w:r w:rsidRPr="003F1D58">
        <w:t xml:space="preserve"> description of the "Application Programming Interface and Loader Requirements" </w:t>
      </w:r>
      <w:r w:rsidR="00DF145D" w:rsidRPr="008562E2">
        <w:t>[</w:t>
      </w:r>
      <w:r w:rsidR="00DF145D" w:rsidRPr="008562E2">
        <w:fldChar w:fldCharType="begin"/>
      </w:r>
      <w:r w:rsidR="00DF145D" w:rsidRPr="008562E2">
        <w:instrText xml:space="preserve">REF REF_TS102240 \h </w:instrText>
      </w:r>
      <w:r w:rsidR="00DF145D" w:rsidRPr="008562E2">
        <w:fldChar w:fldCharType="separate"/>
      </w:r>
      <w:r w:rsidR="00DF145D" w:rsidRPr="008562E2">
        <w:rPr>
          <w:noProof/>
        </w:rPr>
        <w:t>11</w:t>
      </w:r>
      <w:r w:rsidR="00DF145D" w:rsidRPr="008562E2">
        <w:fldChar w:fldCharType="end"/>
      </w:r>
      <w:r w:rsidR="00DF145D" w:rsidRPr="008562E2">
        <w:t>]</w:t>
      </w:r>
      <w:r w:rsidRPr="003F1D58">
        <w:t xml:space="preserve"> internal to the UICC.</w:t>
      </w:r>
    </w:p>
    <w:p w14:paraId="0633A4FA" w14:textId="31772C0C" w:rsidR="0087313C" w:rsidRPr="003F1D58" w:rsidRDefault="0087313C">
      <w:r w:rsidRPr="003F1D58">
        <w:t xml:space="preserve">This stage </w:t>
      </w:r>
      <w:r w:rsidR="00574445" w:rsidRPr="003F1D58">
        <w:t>2</w:t>
      </w:r>
      <w:r w:rsidRPr="003F1D58">
        <w:t xml:space="preserve"> describes the functional capabilities and the information flow for the UICC API implemented on the Java Card™ </w:t>
      </w:r>
      <w:r w:rsidR="00FD52CC" w:rsidRPr="003F1D58">
        <w:t>Platform, 3.0.1 Classic Edition</w:t>
      </w:r>
      <w:r w:rsidR="00E74B69" w:rsidRPr="003F1D58">
        <w:t xml:space="preserve"> </w:t>
      </w:r>
      <w:r w:rsidR="00892FF4" w:rsidRPr="003F1D58">
        <w:t>[</w:t>
      </w:r>
      <w:r w:rsidR="00892FF4" w:rsidRPr="003F1D58">
        <w:fldChar w:fldCharType="begin"/>
      </w:r>
      <w:r w:rsidR="00892FF4" w:rsidRPr="003F1D58">
        <w:instrText xml:space="preserve">REF REF_ORACLE \h </w:instrText>
      </w:r>
      <w:r w:rsidR="00892FF4" w:rsidRPr="003F1D58">
        <w:fldChar w:fldCharType="separate"/>
      </w:r>
      <w:r w:rsidR="00547B98" w:rsidRPr="003F1D58">
        <w:t>2</w:t>
      </w:r>
      <w:r w:rsidR="00892FF4" w:rsidRPr="003F1D58">
        <w:fldChar w:fldCharType="end"/>
      </w:r>
      <w:r w:rsidR="00892FF4" w:rsidRPr="003F1D58">
        <w:t>], [</w:t>
      </w:r>
      <w:r w:rsidR="00892FF4" w:rsidRPr="003F1D58">
        <w:fldChar w:fldCharType="begin"/>
      </w:r>
      <w:r w:rsidR="00892FF4" w:rsidRPr="003F1D58">
        <w:instrText xml:space="preserve">REF REF_ORACLE_3 \h </w:instrText>
      </w:r>
      <w:r w:rsidR="00892FF4" w:rsidRPr="003F1D58">
        <w:fldChar w:fldCharType="separate"/>
      </w:r>
      <w:r w:rsidR="00547B98" w:rsidRPr="003F1D58">
        <w:t>3</w:t>
      </w:r>
      <w:r w:rsidR="00892FF4" w:rsidRPr="003F1D58">
        <w:fldChar w:fldCharType="end"/>
      </w:r>
      <w:r w:rsidR="00892FF4" w:rsidRPr="003F1D58">
        <w:t>] and [</w:t>
      </w:r>
      <w:r w:rsidR="00892FF4" w:rsidRPr="003F1D58">
        <w:fldChar w:fldCharType="begin"/>
      </w:r>
      <w:r w:rsidR="00892FF4" w:rsidRPr="003F1D58">
        <w:instrText xml:space="preserve">REF REF_ORACLE_4 \h </w:instrText>
      </w:r>
      <w:r w:rsidR="00892FF4" w:rsidRPr="003F1D58">
        <w:fldChar w:fldCharType="separate"/>
      </w:r>
      <w:r w:rsidR="00547B98" w:rsidRPr="003F1D58">
        <w:t>4</w:t>
      </w:r>
      <w:r w:rsidR="00892FF4" w:rsidRPr="003F1D58">
        <w:fldChar w:fldCharType="end"/>
      </w:r>
      <w:r w:rsidR="00892FF4" w:rsidRPr="003F1D58">
        <w:t>]</w:t>
      </w:r>
      <w:r w:rsidRPr="003F1D58">
        <w:t>.</w:t>
      </w:r>
    </w:p>
    <w:p w14:paraId="064CAF17" w14:textId="77777777" w:rsidR="0087313C" w:rsidRPr="003F1D58" w:rsidRDefault="0087313C">
      <w:r w:rsidRPr="003F1D58">
        <w:t>The present document includes information applicable to network operators, service providers and UICC, server and database manufacturers.</w:t>
      </w:r>
    </w:p>
    <w:p w14:paraId="46E5B589" w14:textId="77777777" w:rsidR="0087313C" w:rsidRPr="003F1D58" w:rsidRDefault="0087313C">
      <w:pPr>
        <w:pStyle w:val="Heading1"/>
      </w:pPr>
      <w:bookmarkStart w:id="24" w:name="_Toc79566772"/>
      <w:bookmarkStart w:id="25" w:name="_Toc79568834"/>
      <w:r w:rsidRPr="003F1D58">
        <w:t>2</w:t>
      </w:r>
      <w:r w:rsidRPr="003F1D58">
        <w:tab/>
        <w:t>References</w:t>
      </w:r>
      <w:bookmarkEnd w:id="24"/>
      <w:bookmarkEnd w:id="25"/>
    </w:p>
    <w:p w14:paraId="75721ABD" w14:textId="77777777" w:rsidR="00CC4BC5" w:rsidRPr="003F1D58" w:rsidRDefault="00CC4BC5" w:rsidP="00CC4BC5">
      <w:pPr>
        <w:pStyle w:val="Heading2"/>
      </w:pPr>
      <w:bookmarkStart w:id="26" w:name="_Toc79566773"/>
      <w:bookmarkStart w:id="27" w:name="_Toc79568835"/>
      <w:r w:rsidRPr="003F1D58">
        <w:t>2.1</w:t>
      </w:r>
      <w:r w:rsidRPr="003F1D58">
        <w:tab/>
        <w:t>Normative references</w:t>
      </w:r>
      <w:bookmarkEnd w:id="26"/>
      <w:bookmarkEnd w:id="27"/>
    </w:p>
    <w:p w14:paraId="3578B9ED" w14:textId="77777777" w:rsidR="00DD577C" w:rsidRPr="003F1D58" w:rsidRDefault="00DD577C" w:rsidP="00DD577C">
      <w:r w:rsidRPr="003F1D58">
        <w:t>References are either specific (identified by date of publication and/or edition number or version number) or non</w:t>
      </w:r>
      <w:r w:rsidRPr="003F1D58">
        <w:noBreakHyphen/>
        <w:t>specific. For specific references, only the cited version applies. For non-specific references, the latest version of the reference</w:t>
      </w:r>
      <w:r w:rsidR="006416DD" w:rsidRPr="003F1D58">
        <w:t>d</w:t>
      </w:r>
      <w:r w:rsidRPr="003F1D58">
        <w:t xml:space="preserve"> document (including any amendments) applies.</w:t>
      </w:r>
    </w:p>
    <w:p w14:paraId="738176E9" w14:textId="03BFDE7B" w:rsidR="00DD577C" w:rsidRPr="003F1D58" w:rsidRDefault="00DD577C" w:rsidP="00DD577C">
      <w:r w:rsidRPr="003F1D58">
        <w:t xml:space="preserve">Referenced documents which are not found to be publicly available in the expected location might be found at </w:t>
      </w:r>
      <w:hyperlink r:id="rId16" w:history="1">
        <w:r w:rsidR="00DA0CF6" w:rsidRPr="008562E2">
          <w:rPr>
            <w:rStyle w:val="Hyperlink"/>
          </w:rPr>
          <w:t>https://docbox.etsi.org/Reference</w:t>
        </w:r>
      </w:hyperlink>
      <w:r w:rsidRPr="003F1D58">
        <w:t>.</w:t>
      </w:r>
    </w:p>
    <w:p w14:paraId="48BBC33A" w14:textId="77777777" w:rsidR="00DD577C" w:rsidRPr="003F1D58" w:rsidRDefault="00DD577C" w:rsidP="00DD577C">
      <w:pPr>
        <w:pStyle w:val="B1"/>
        <w:numPr>
          <w:ilvl w:val="0"/>
          <w:numId w:val="42"/>
        </w:numPr>
        <w:adjustRightInd/>
        <w:textAlignment w:val="auto"/>
      </w:pPr>
      <w:r w:rsidRPr="003F1D58">
        <w:t>In the case of a reference to a TC SCP document, a non-specific reference implicitly refers to the latest version of that document in the same Release as the present document.</w:t>
      </w:r>
    </w:p>
    <w:p w14:paraId="663D6834" w14:textId="77777777" w:rsidR="00DD577C" w:rsidRPr="003F1D58" w:rsidRDefault="00DD577C" w:rsidP="00DD577C">
      <w:pPr>
        <w:pStyle w:val="NO"/>
      </w:pPr>
      <w:r w:rsidRPr="003F1D58">
        <w:t>NOTE:</w:t>
      </w:r>
      <w:r w:rsidRPr="003F1D58">
        <w:tab/>
        <w:t>While any hyperlinks included in this clause were valid at the time of publication, ETSI cannot guarantee their long term validity.</w:t>
      </w:r>
    </w:p>
    <w:p w14:paraId="5CD36E74" w14:textId="77777777" w:rsidR="00DD577C" w:rsidRPr="003F1D58" w:rsidRDefault="00DD577C" w:rsidP="00DD577C">
      <w:pPr>
        <w:rPr>
          <w:lang w:eastAsia="en-GB"/>
        </w:rPr>
      </w:pPr>
      <w:r w:rsidRPr="003F1D58">
        <w:rPr>
          <w:lang w:eastAsia="en-GB"/>
        </w:rPr>
        <w:t>The following referenced documents are necessary for the application of the present document.</w:t>
      </w:r>
    </w:p>
    <w:p w14:paraId="364130A2" w14:textId="19B37F3D" w:rsidR="00DD577C" w:rsidRPr="003F1D58" w:rsidRDefault="00DF145D" w:rsidP="00DF145D">
      <w:pPr>
        <w:pStyle w:val="EX"/>
      </w:pPr>
      <w:r>
        <w:t>[</w:t>
      </w:r>
      <w:bookmarkStart w:id="28" w:name="REF_VOID"/>
      <w:r>
        <w:fldChar w:fldCharType="begin"/>
      </w:r>
      <w:r>
        <w:instrText>SEQ REF</w:instrText>
      </w:r>
      <w:r>
        <w:fldChar w:fldCharType="separate"/>
      </w:r>
      <w:r>
        <w:rPr>
          <w:noProof/>
        </w:rPr>
        <w:t>1</w:t>
      </w:r>
      <w:r>
        <w:fldChar w:fldCharType="end"/>
      </w:r>
      <w:bookmarkEnd w:id="28"/>
      <w:r>
        <w:t>]</w:t>
      </w:r>
      <w:r>
        <w:tab/>
      </w:r>
      <w:r w:rsidRPr="008562E2">
        <w:t>Void.</w:t>
      </w:r>
    </w:p>
    <w:p w14:paraId="7DF37E2E" w14:textId="25EEF706" w:rsidR="00DD577C" w:rsidRPr="003F1D58" w:rsidRDefault="00DF145D" w:rsidP="00DF145D">
      <w:pPr>
        <w:pStyle w:val="EX"/>
      </w:pPr>
      <w:r>
        <w:t>[</w:t>
      </w:r>
      <w:bookmarkStart w:id="29" w:name="REF_ORACLE"/>
      <w:r>
        <w:fldChar w:fldCharType="begin"/>
      </w:r>
      <w:r>
        <w:instrText>SEQ REF</w:instrText>
      </w:r>
      <w:r>
        <w:fldChar w:fldCharType="separate"/>
      </w:r>
      <w:r>
        <w:rPr>
          <w:noProof/>
        </w:rPr>
        <w:t>2</w:t>
      </w:r>
      <w:r>
        <w:fldChar w:fldCharType="end"/>
      </w:r>
      <w:bookmarkEnd w:id="29"/>
      <w:r>
        <w:t>]</w:t>
      </w:r>
      <w:r>
        <w:tab/>
      </w:r>
      <w:r w:rsidRPr="008562E2">
        <w:t>ORACLE</w:t>
      </w:r>
      <w:r>
        <w:t>: "Application Programming Interface, Java Card™ Platform, 3.0.1 Classic Edition".</w:t>
      </w:r>
    </w:p>
    <w:p w14:paraId="013CA7EC" w14:textId="74AD2156" w:rsidR="00DD577C" w:rsidRPr="003F1D58" w:rsidRDefault="00DF145D" w:rsidP="00DF145D">
      <w:pPr>
        <w:pStyle w:val="EX"/>
      </w:pPr>
      <w:r>
        <w:t>[</w:t>
      </w:r>
      <w:bookmarkStart w:id="30" w:name="REF_ORACLE_3"/>
      <w:r>
        <w:fldChar w:fldCharType="begin"/>
      </w:r>
      <w:r>
        <w:instrText>SEQ REF</w:instrText>
      </w:r>
      <w:r>
        <w:fldChar w:fldCharType="separate"/>
      </w:r>
      <w:r>
        <w:rPr>
          <w:noProof/>
        </w:rPr>
        <w:t>3</w:t>
      </w:r>
      <w:r>
        <w:fldChar w:fldCharType="end"/>
      </w:r>
      <w:bookmarkEnd w:id="30"/>
      <w:r>
        <w:t>]</w:t>
      </w:r>
      <w:r>
        <w:tab/>
        <w:t>ORACLE: "Runtime Environment Specification, Java Card™ Platform, 3.0.1 Classic Edition".</w:t>
      </w:r>
    </w:p>
    <w:p w14:paraId="0F02A9EE" w14:textId="5355F745" w:rsidR="00DD577C" w:rsidRPr="003F1D58" w:rsidRDefault="00DF145D" w:rsidP="00DF145D">
      <w:pPr>
        <w:pStyle w:val="EX"/>
      </w:pPr>
      <w:r>
        <w:t>[</w:t>
      </w:r>
      <w:bookmarkStart w:id="31" w:name="REF_ORACLE_4"/>
      <w:r>
        <w:fldChar w:fldCharType="begin"/>
      </w:r>
      <w:r>
        <w:instrText>SEQ REF</w:instrText>
      </w:r>
      <w:r>
        <w:fldChar w:fldCharType="separate"/>
      </w:r>
      <w:r>
        <w:rPr>
          <w:noProof/>
        </w:rPr>
        <w:t>4</w:t>
      </w:r>
      <w:r>
        <w:fldChar w:fldCharType="end"/>
      </w:r>
      <w:bookmarkEnd w:id="31"/>
      <w:r>
        <w:t>]</w:t>
      </w:r>
      <w:r>
        <w:tab/>
        <w:t>ORACLE: "Virtual Machine Specification Java Card™ Platform, 3.0.1 Classic Edition".</w:t>
      </w:r>
    </w:p>
    <w:p w14:paraId="743DD4D8" w14:textId="3C32D880" w:rsidR="00DD577C" w:rsidRPr="003F1D58" w:rsidRDefault="00DD577C" w:rsidP="00DD577C">
      <w:pPr>
        <w:pStyle w:val="NO"/>
        <w:rPr>
          <w:lang w:eastAsia="en-GB"/>
        </w:rPr>
      </w:pPr>
      <w:r w:rsidRPr="003F1D58">
        <w:t>NOTE:</w:t>
      </w:r>
      <w:r w:rsidRPr="003F1D58">
        <w:tab/>
        <w:t>ORACLE Java Card</w:t>
      </w:r>
      <w:r w:rsidR="000631F5" w:rsidRPr="003F1D58">
        <w:t>™</w:t>
      </w:r>
      <w:r w:rsidRPr="003F1D58">
        <w:t xml:space="preserve"> Specifications can be downloaded at </w:t>
      </w:r>
      <w:hyperlink r:id="rId17" w:history="1">
        <w:r w:rsidR="0014025B" w:rsidRPr="008562E2">
          <w:rPr>
            <w:rStyle w:val="Hyperlink"/>
          </w:rPr>
          <w:t>https://www.oracle.com/technetwork/java/embedded/javacard/downloads/default-1970005.html</w:t>
        </w:r>
      </w:hyperlink>
      <w:r w:rsidR="0014025B" w:rsidRPr="003F1D58">
        <w:rPr>
          <w:lang w:eastAsia="en-GB"/>
        </w:rPr>
        <w:t xml:space="preserve">. </w:t>
      </w:r>
    </w:p>
    <w:p w14:paraId="031B4F75" w14:textId="13568C4B" w:rsidR="00DD577C" w:rsidRPr="003F1D58" w:rsidRDefault="00DF145D" w:rsidP="00DF145D">
      <w:pPr>
        <w:pStyle w:val="EX"/>
      </w:pPr>
      <w:r>
        <w:t>[</w:t>
      </w:r>
      <w:bookmarkStart w:id="32" w:name="REF_TS101220"/>
      <w:r>
        <w:fldChar w:fldCharType="begin"/>
      </w:r>
      <w:r>
        <w:instrText>SEQ REF</w:instrText>
      </w:r>
      <w:r>
        <w:fldChar w:fldCharType="separate"/>
      </w:r>
      <w:r>
        <w:rPr>
          <w:noProof/>
        </w:rPr>
        <w:t>5</w:t>
      </w:r>
      <w:r>
        <w:fldChar w:fldCharType="end"/>
      </w:r>
      <w:bookmarkEnd w:id="32"/>
      <w:r>
        <w:t>]</w:t>
      </w:r>
      <w:r>
        <w:tab/>
      </w:r>
      <w:r w:rsidRPr="008562E2">
        <w:t>ETSI TS 101 220</w:t>
      </w:r>
      <w:r>
        <w:t>: "Smart Cards; ETSI numbering system for telecommunication application providers".</w:t>
      </w:r>
    </w:p>
    <w:p w14:paraId="49C3E371" w14:textId="079714B8" w:rsidR="00DD577C" w:rsidRPr="003F1D58" w:rsidRDefault="00DF145D" w:rsidP="00DF145D">
      <w:pPr>
        <w:pStyle w:val="EX"/>
      </w:pPr>
      <w:r>
        <w:t>[</w:t>
      </w:r>
      <w:bookmarkStart w:id="33" w:name="REF_TS102221"/>
      <w:r>
        <w:fldChar w:fldCharType="begin"/>
      </w:r>
      <w:r>
        <w:instrText>SEQ REF</w:instrText>
      </w:r>
      <w:r>
        <w:fldChar w:fldCharType="separate"/>
      </w:r>
      <w:r>
        <w:rPr>
          <w:noProof/>
        </w:rPr>
        <w:t>6</w:t>
      </w:r>
      <w:r>
        <w:fldChar w:fldCharType="end"/>
      </w:r>
      <w:bookmarkEnd w:id="33"/>
      <w:r>
        <w:t>]</w:t>
      </w:r>
      <w:r>
        <w:tab/>
      </w:r>
      <w:r w:rsidRPr="008562E2">
        <w:t>ETSI TS 102 221</w:t>
      </w:r>
      <w:r>
        <w:t>: "Smart Cards; UICC-Terminal interface; Physical and logical characteristics".</w:t>
      </w:r>
    </w:p>
    <w:p w14:paraId="7AF938C5" w14:textId="614A1D63" w:rsidR="00DD577C" w:rsidRPr="003F1D58" w:rsidRDefault="00DF145D" w:rsidP="00DF145D">
      <w:pPr>
        <w:pStyle w:val="EX"/>
      </w:pPr>
      <w:r>
        <w:t>[</w:t>
      </w:r>
      <w:bookmarkStart w:id="34" w:name="REF_TS102223"/>
      <w:r>
        <w:fldChar w:fldCharType="begin"/>
      </w:r>
      <w:r>
        <w:instrText>SEQ REF</w:instrText>
      </w:r>
      <w:r>
        <w:fldChar w:fldCharType="separate"/>
      </w:r>
      <w:r>
        <w:rPr>
          <w:noProof/>
        </w:rPr>
        <w:t>7</w:t>
      </w:r>
      <w:r>
        <w:fldChar w:fldCharType="end"/>
      </w:r>
      <w:bookmarkEnd w:id="34"/>
      <w:r>
        <w:t>]</w:t>
      </w:r>
      <w:r>
        <w:tab/>
      </w:r>
      <w:r w:rsidRPr="008562E2">
        <w:t>ETSI TS 102 223</w:t>
      </w:r>
      <w:r>
        <w:t>: "Smart Cards; Card Application Toolkit (CAT)".</w:t>
      </w:r>
    </w:p>
    <w:p w14:paraId="4603E2CA" w14:textId="4FCDB17D" w:rsidR="00DD577C" w:rsidRPr="003F1D58" w:rsidRDefault="00DF145D" w:rsidP="00DF145D">
      <w:pPr>
        <w:pStyle w:val="EX"/>
      </w:pPr>
      <w:r>
        <w:t>[</w:t>
      </w:r>
      <w:bookmarkStart w:id="35" w:name="REF_TS102222"/>
      <w:r>
        <w:fldChar w:fldCharType="begin"/>
      </w:r>
      <w:r>
        <w:instrText>SEQ REF</w:instrText>
      </w:r>
      <w:r>
        <w:fldChar w:fldCharType="separate"/>
      </w:r>
      <w:r>
        <w:rPr>
          <w:noProof/>
        </w:rPr>
        <w:t>8</w:t>
      </w:r>
      <w:r>
        <w:fldChar w:fldCharType="end"/>
      </w:r>
      <w:bookmarkEnd w:id="35"/>
      <w:r>
        <w:t>]</w:t>
      </w:r>
      <w:r>
        <w:tab/>
      </w:r>
      <w:r w:rsidRPr="008562E2">
        <w:t>ETSI TS 102 222</w:t>
      </w:r>
      <w:r>
        <w:t>: "Integrated Circuit Cards (ICC); Administrative commands for telecommunications applications".</w:t>
      </w:r>
    </w:p>
    <w:p w14:paraId="1E2037BA" w14:textId="38170BB8" w:rsidR="00DD577C" w:rsidRPr="003F1D58" w:rsidRDefault="00DF145D" w:rsidP="00DF145D">
      <w:pPr>
        <w:pStyle w:val="EX"/>
      </w:pPr>
      <w:r>
        <w:t>[</w:t>
      </w:r>
      <w:bookmarkStart w:id="36" w:name="REF_TS102225"/>
      <w:r>
        <w:fldChar w:fldCharType="begin"/>
      </w:r>
      <w:r>
        <w:instrText>SEQ REF</w:instrText>
      </w:r>
      <w:r>
        <w:fldChar w:fldCharType="separate"/>
      </w:r>
      <w:r>
        <w:rPr>
          <w:noProof/>
        </w:rPr>
        <w:t>9</w:t>
      </w:r>
      <w:r>
        <w:fldChar w:fldCharType="end"/>
      </w:r>
      <w:bookmarkEnd w:id="36"/>
      <w:r>
        <w:t>]</w:t>
      </w:r>
      <w:r>
        <w:tab/>
      </w:r>
      <w:r w:rsidRPr="008562E2">
        <w:t>ETSI TS 102 225</w:t>
      </w:r>
      <w:r>
        <w:t>: "Smart Cards; Secured packet structure for UICC based applications".</w:t>
      </w:r>
    </w:p>
    <w:p w14:paraId="550693F7" w14:textId="37045910" w:rsidR="00DD577C" w:rsidRPr="003F1D58" w:rsidRDefault="00DF145D" w:rsidP="00DF145D">
      <w:pPr>
        <w:pStyle w:val="EX"/>
      </w:pPr>
      <w:r>
        <w:t>[</w:t>
      </w:r>
      <w:bookmarkStart w:id="37" w:name="REF_TS102226"/>
      <w:r>
        <w:fldChar w:fldCharType="begin"/>
      </w:r>
      <w:r>
        <w:instrText>SEQ REF</w:instrText>
      </w:r>
      <w:r>
        <w:fldChar w:fldCharType="separate"/>
      </w:r>
      <w:r>
        <w:rPr>
          <w:noProof/>
        </w:rPr>
        <w:t>10</w:t>
      </w:r>
      <w:r>
        <w:fldChar w:fldCharType="end"/>
      </w:r>
      <w:bookmarkEnd w:id="37"/>
      <w:r>
        <w:t>]</w:t>
      </w:r>
      <w:r>
        <w:tab/>
      </w:r>
      <w:r w:rsidRPr="008562E2">
        <w:t>ETSI TS 102 226</w:t>
      </w:r>
      <w:r>
        <w:t>: "Smart Cards; Remote APDU structure for UICC based applications".</w:t>
      </w:r>
    </w:p>
    <w:p w14:paraId="786749D0" w14:textId="0170A49F" w:rsidR="00DD577C" w:rsidRPr="003F1D58" w:rsidRDefault="00DF145D" w:rsidP="00DF145D">
      <w:pPr>
        <w:pStyle w:val="EX"/>
      </w:pPr>
      <w:r>
        <w:t>[</w:t>
      </w:r>
      <w:bookmarkStart w:id="38" w:name="REF_TS102240"/>
      <w:r>
        <w:fldChar w:fldCharType="begin"/>
      </w:r>
      <w:r>
        <w:instrText>SEQ REF</w:instrText>
      </w:r>
      <w:r>
        <w:fldChar w:fldCharType="separate"/>
      </w:r>
      <w:r>
        <w:rPr>
          <w:noProof/>
        </w:rPr>
        <w:t>11</w:t>
      </w:r>
      <w:r>
        <w:fldChar w:fldCharType="end"/>
      </w:r>
      <w:bookmarkEnd w:id="38"/>
      <w:r>
        <w:t>]</w:t>
      </w:r>
      <w:r>
        <w:tab/>
      </w:r>
      <w:r w:rsidRPr="008562E2">
        <w:t>ETSI TS 102 240</w:t>
      </w:r>
      <w:r>
        <w:t>: "Smart Cards; UICC Application Programming Interface and Loader Requirements; Service description".</w:t>
      </w:r>
    </w:p>
    <w:p w14:paraId="2D879DA9" w14:textId="09208DE4" w:rsidR="00DD577C" w:rsidRPr="003F1D58" w:rsidRDefault="00DF145D" w:rsidP="00DF145D">
      <w:pPr>
        <w:pStyle w:val="EX"/>
      </w:pPr>
      <w:r>
        <w:t>[</w:t>
      </w:r>
      <w:bookmarkStart w:id="39" w:name="REF_TS123040"/>
      <w:r>
        <w:fldChar w:fldCharType="begin"/>
      </w:r>
      <w:r>
        <w:instrText>SEQ REF</w:instrText>
      </w:r>
      <w:r>
        <w:fldChar w:fldCharType="separate"/>
      </w:r>
      <w:r>
        <w:rPr>
          <w:noProof/>
        </w:rPr>
        <w:t>12</w:t>
      </w:r>
      <w:r>
        <w:fldChar w:fldCharType="end"/>
      </w:r>
      <w:bookmarkEnd w:id="39"/>
      <w:r>
        <w:t>]</w:t>
      </w:r>
      <w:r>
        <w:tab/>
      </w:r>
      <w:r w:rsidRPr="008562E2">
        <w:t>ETSI TS 123 040</w:t>
      </w:r>
      <w:r>
        <w:t xml:space="preserve"> (V6.6.0): "Digital cellular telecommunications system (Phase 2+); Universal Mobile Telecommunications System (UMTS); Technical realization of Short Message Service (SMS) (3GPP TS 23.040 version 6.6.0)".</w:t>
      </w:r>
    </w:p>
    <w:p w14:paraId="46B821DA" w14:textId="549E49CF" w:rsidR="00DD577C" w:rsidRPr="003F1D58" w:rsidRDefault="00DF145D" w:rsidP="00DF145D">
      <w:pPr>
        <w:pStyle w:val="EX"/>
      </w:pPr>
      <w:r>
        <w:lastRenderedPageBreak/>
        <w:t>[</w:t>
      </w:r>
      <w:bookmarkStart w:id="40" w:name="REF_TS102241"/>
      <w:r>
        <w:fldChar w:fldCharType="begin"/>
      </w:r>
      <w:r>
        <w:instrText>SEQ REF</w:instrText>
      </w:r>
      <w:r>
        <w:fldChar w:fldCharType="separate"/>
      </w:r>
      <w:r>
        <w:rPr>
          <w:noProof/>
        </w:rPr>
        <w:t>13</w:t>
      </w:r>
      <w:r>
        <w:fldChar w:fldCharType="end"/>
      </w:r>
      <w:bookmarkEnd w:id="40"/>
      <w:r>
        <w:t>]</w:t>
      </w:r>
      <w:r>
        <w:tab/>
      </w:r>
      <w:r w:rsidRPr="008562E2">
        <w:t>ETSI TS 102 241</w:t>
      </w:r>
      <w:r>
        <w:t>: "Smart Cards; UICC Application Programming Interface (UICC API) for Java Card™".</w:t>
      </w:r>
    </w:p>
    <w:p w14:paraId="20F790A6" w14:textId="43D99C0D" w:rsidR="00DD577C" w:rsidRPr="003F1D58" w:rsidRDefault="00DF145D" w:rsidP="00DF145D">
      <w:pPr>
        <w:pStyle w:val="EX"/>
      </w:pPr>
      <w:r>
        <w:t>[</w:t>
      </w:r>
      <w:bookmarkStart w:id="41" w:name="REF_TS102671"/>
      <w:r>
        <w:fldChar w:fldCharType="begin"/>
      </w:r>
      <w:r>
        <w:instrText>SEQ REF</w:instrText>
      </w:r>
      <w:r>
        <w:fldChar w:fldCharType="separate"/>
      </w:r>
      <w:r>
        <w:rPr>
          <w:noProof/>
        </w:rPr>
        <w:t>14</w:t>
      </w:r>
      <w:r>
        <w:fldChar w:fldCharType="end"/>
      </w:r>
      <w:bookmarkEnd w:id="41"/>
      <w:r>
        <w:t>]</w:t>
      </w:r>
      <w:r>
        <w:tab/>
      </w:r>
      <w:r w:rsidRPr="008562E2">
        <w:t>ETSI TS 102 671</w:t>
      </w:r>
      <w:r>
        <w:t>: "Smart Cards; Machine to Machine UICC; Physical and logical characteristics".</w:t>
      </w:r>
    </w:p>
    <w:p w14:paraId="5474EBB9" w14:textId="7236F07A" w:rsidR="00DD577C" w:rsidRPr="003F1D58" w:rsidRDefault="00DF145D" w:rsidP="00DF145D">
      <w:pPr>
        <w:pStyle w:val="EX"/>
      </w:pPr>
      <w:r>
        <w:t>[</w:t>
      </w:r>
      <w:bookmarkStart w:id="42" w:name="REF_GLOBALPLATFORM"/>
      <w:r>
        <w:fldChar w:fldCharType="begin"/>
      </w:r>
      <w:r>
        <w:instrText>SEQ REF</w:instrText>
      </w:r>
      <w:r>
        <w:fldChar w:fldCharType="separate"/>
      </w:r>
      <w:r>
        <w:rPr>
          <w:noProof/>
        </w:rPr>
        <w:t>15</w:t>
      </w:r>
      <w:r>
        <w:fldChar w:fldCharType="end"/>
      </w:r>
      <w:bookmarkEnd w:id="42"/>
      <w:r>
        <w:t>]</w:t>
      </w:r>
      <w:r>
        <w:tab/>
      </w:r>
      <w:r w:rsidRPr="008562E2">
        <w:t>GlobalPlatform</w:t>
      </w:r>
      <w:r>
        <w:t>: "Card Specification, version 2.3.1".</w:t>
      </w:r>
    </w:p>
    <w:p w14:paraId="2483F39F" w14:textId="77777777" w:rsidR="00DD577C" w:rsidRPr="003F1D58" w:rsidRDefault="00DD577C" w:rsidP="00DD577C">
      <w:pPr>
        <w:pStyle w:val="NO"/>
      </w:pPr>
      <w:r w:rsidRPr="003F1D58">
        <w:t>NOTE:</w:t>
      </w:r>
      <w:r w:rsidRPr="003F1D58">
        <w:tab/>
        <w:t xml:space="preserve">See </w:t>
      </w:r>
      <w:hyperlink r:id="rId18" w:history="1">
        <w:r w:rsidRPr="008562E2">
          <w:rPr>
            <w:rStyle w:val="Hyperlink"/>
          </w:rPr>
          <w:t>http://www.globalplatform.org/</w:t>
        </w:r>
      </w:hyperlink>
      <w:r w:rsidRPr="003F1D58">
        <w:t>.</w:t>
      </w:r>
    </w:p>
    <w:p w14:paraId="7525E550" w14:textId="62C34991" w:rsidR="00DD577C" w:rsidRPr="003F1D58" w:rsidRDefault="00DF145D" w:rsidP="00DF145D">
      <w:pPr>
        <w:pStyle w:val="EX"/>
      </w:pPr>
      <w:r>
        <w:t>[</w:t>
      </w:r>
      <w:bookmarkStart w:id="43" w:name="REF_GLOBALPLATFORM_16"/>
      <w:r>
        <w:fldChar w:fldCharType="begin"/>
      </w:r>
      <w:r>
        <w:instrText>SEQ REF</w:instrText>
      </w:r>
      <w:r>
        <w:fldChar w:fldCharType="separate"/>
      </w:r>
      <w:r>
        <w:rPr>
          <w:noProof/>
        </w:rPr>
        <w:t>16</w:t>
      </w:r>
      <w:r>
        <w:fldChar w:fldCharType="end"/>
      </w:r>
      <w:bookmarkEnd w:id="43"/>
      <w:r>
        <w:t>]</w:t>
      </w:r>
      <w:r>
        <w:tab/>
        <w:t>GlobalPlatform: "Java Card API and Export File for Card Specification, v2.2.1", (org.globalplatform) v1.6.</w:t>
      </w:r>
    </w:p>
    <w:p w14:paraId="49DB2400" w14:textId="77777777" w:rsidR="00DD577C" w:rsidRPr="003F1D58" w:rsidRDefault="00DD577C" w:rsidP="00DD577C">
      <w:pPr>
        <w:pStyle w:val="NO"/>
      </w:pPr>
      <w:r w:rsidRPr="003F1D58">
        <w:t>NOTE:</w:t>
      </w:r>
      <w:r w:rsidRPr="003F1D58">
        <w:tab/>
        <w:t xml:space="preserve">See </w:t>
      </w:r>
      <w:hyperlink r:id="rId19" w:history="1">
        <w:r w:rsidRPr="008562E2">
          <w:rPr>
            <w:rStyle w:val="Hyperlink"/>
          </w:rPr>
          <w:t>http://www.globalplatform.org/</w:t>
        </w:r>
      </w:hyperlink>
      <w:r w:rsidRPr="003F1D58">
        <w:t>.</w:t>
      </w:r>
    </w:p>
    <w:p w14:paraId="7700EA3D" w14:textId="4896C67A" w:rsidR="004D07CA" w:rsidRPr="003F1D58" w:rsidRDefault="00DF145D" w:rsidP="00DF145D">
      <w:pPr>
        <w:pStyle w:val="EX"/>
      </w:pPr>
      <w:r>
        <w:t>[</w:t>
      </w:r>
      <w:bookmarkStart w:id="44" w:name="REF_TS102613"/>
      <w:r>
        <w:fldChar w:fldCharType="begin"/>
      </w:r>
      <w:r>
        <w:instrText>SEQ REF</w:instrText>
      </w:r>
      <w:r>
        <w:fldChar w:fldCharType="separate"/>
      </w:r>
      <w:r>
        <w:rPr>
          <w:noProof/>
        </w:rPr>
        <w:t>17</w:t>
      </w:r>
      <w:r>
        <w:fldChar w:fldCharType="end"/>
      </w:r>
      <w:bookmarkEnd w:id="44"/>
      <w:r>
        <w:t>]</w:t>
      </w:r>
      <w:r>
        <w:tab/>
      </w:r>
      <w:r w:rsidRPr="008562E2">
        <w:t>ETSI TS 102 613</w:t>
      </w:r>
      <w:r>
        <w:t>: "Smart Cards; UICC - Contactless Front-end (CLF) Interface; Physical and data link layer characteristics".</w:t>
      </w:r>
    </w:p>
    <w:p w14:paraId="792728FB" w14:textId="1E4577D3" w:rsidR="004D07CA" w:rsidRPr="003F1D58" w:rsidRDefault="00DF145D" w:rsidP="00DF145D">
      <w:pPr>
        <w:pStyle w:val="EX"/>
      </w:pPr>
      <w:r>
        <w:t>[</w:t>
      </w:r>
      <w:bookmarkStart w:id="45" w:name="REF_TS102705"/>
      <w:r>
        <w:fldChar w:fldCharType="begin"/>
      </w:r>
      <w:r>
        <w:instrText>SEQ REF</w:instrText>
      </w:r>
      <w:r>
        <w:fldChar w:fldCharType="separate"/>
      </w:r>
      <w:r>
        <w:rPr>
          <w:noProof/>
        </w:rPr>
        <w:t>18</w:t>
      </w:r>
      <w:r>
        <w:fldChar w:fldCharType="end"/>
      </w:r>
      <w:bookmarkEnd w:id="45"/>
      <w:r>
        <w:t>]</w:t>
      </w:r>
      <w:r>
        <w:tab/>
      </w:r>
      <w:r w:rsidRPr="008562E2">
        <w:t>ETSI TS 102 705</w:t>
      </w:r>
      <w:r>
        <w:t>: "Smart Cards; UICC Application Programming Interface for Java Card™ for Contactless Applications".</w:t>
      </w:r>
    </w:p>
    <w:p w14:paraId="6E5C2B14" w14:textId="77777777" w:rsidR="00DD577C" w:rsidRPr="003F1D58" w:rsidRDefault="00DD577C" w:rsidP="00DD577C">
      <w:pPr>
        <w:pStyle w:val="Heading2"/>
      </w:pPr>
      <w:bookmarkStart w:id="46" w:name="_Toc79566774"/>
      <w:bookmarkStart w:id="47" w:name="_Toc79568836"/>
      <w:r w:rsidRPr="003F1D58">
        <w:t>2.2</w:t>
      </w:r>
      <w:r w:rsidRPr="003F1D58">
        <w:tab/>
        <w:t>Informative references</w:t>
      </w:r>
      <w:bookmarkEnd w:id="46"/>
      <w:bookmarkEnd w:id="47"/>
    </w:p>
    <w:p w14:paraId="60ED8EE2" w14:textId="77777777" w:rsidR="00DD577C" w:rsidRPr="003F1D58" w:rsidRDefault="00DD577C" w:rsidP="00DD577C">
      <w:r w:rsidRPr="003F1D58">
        <w:t>References are either specific (identified by date of publication and/or edition number or version number) or non</w:t>
      </w:r>
      <w:r w:rsidRPr="003F1D58">
        <w:noBreakHyphen/>
        <w:t>specific. For specific references, only the cited version applies. For non-specific references, the latest version of the reference</w:t>
      </w:r>
      <w:r w:rsidR="001654F9" w:rsidRPr="003F1D58">
        <w:t>d</w:t>
      </w:r>
      <w:r w:rsidRPr="003F1D58">
        <w:t xml:space="preserve"> document (including any amendments) applies.</w:t>
      </w:r>
    </w:p>
    <w:p w14:paraId="148F4E3E" w14:textId="77777777" w:rsidR="00811762" w:rsidRPr="003F1D58" w:rsidRDefault="00811762" w:rsidP="00811762">
      <w:pPr>
        <w:pStyle w:val="B1"/>
        <w:numPr>
          <w:ilvl w:val="0"/>
          <w:numId w:val="42"/>
        </w:numPr>
        <w:adjustRightInd/>
        <w:textAlignment w:val="auto"/>
      </w:pPr>
      <w:r w:rsidRPr="003F1D58">
        <w:t>In the case of a reference to a TC SCP document, a non-specific reference implicitly refers to the latest version of that document in the same Release as the present document.</w:t>
      </w:r>
    </w:p>
    <w:p w14:paraId="58B967B4" w14:textId="77777777" w:rsidR="00DD577C" w:rsidRPr="003F1D58" w:rsidRDefault="00DD577C" w:rsidP="00DD577C">
      <w:pPr>
        <w:pStyle w:val="NO"/>
      </w:pPr>
      <w:r w:rsidRPr="003F1D58">
        <w:t>NOTE:</w:t>
      </w:r>
      <w:r w:rsidRPr="003F1D58">
        <w:tab/>
        <w:t>While any hyperlinks included in this clause were valid at the time of publication, ETSI cannot guarantee their long term validity.</w:t>
      </w:r>
    </w:p>
    <w:p w14:paraId="5BCC53A8" w14:textId="77777777" w:rsidR="00DD577C" w:rsidRPr="003F1D58" w:rsidRDefault="00DD577C" w:rsidP="00DD577C">
      <w:r w:rsidRPr="003F1D58">
        <w:rPr>
          <w:lang w:eastAsia="en-GB"/>
        </w:rPr>
        <w:t xml:space="preserve">The following referenced documents are </w:t>
      </w:r>
      <w:r w:rsidRPr="003F1D58">
        <w:t>not necessary for the application of the present document but they assist the user with regard to a particular subject area</w:t>
      </w:r>
      <w:r w:rsidRPr="003F1D58">
        <w:rPr>
          <w:lang w:eastAsia="en-GB"/>
        </w:rPr>
        <w:t>.</w:t>
      </w:r>
    </w:p>
    <w:p w14:paraId="48B24A1E" w14:textId="77777777" w:rsidR="00DD577C" w:rsidRPr="003F1D58" w:rsidRDefault="00DD577C" w:rsidP="00DD577C">
      <w:r w:rsidRPr="003F1D58">
        <w:t>Not applicable.</w:t>
      </w:r>
    </w:p>
    <w:p w14:paraId="7AD244ED" w14:textId="77777777" w:rsidR="0087313C" w:rsidRPr="003F1D58" w:rsidRDefault="0087313C">
      <w:pPr>
        <w:pStyle w:val="Heading1"/>
      </w:pPr>
      <w:bookmarkStart w:id="48" w:name="ref"/>
      <w:bookmarkStart w:id="49" w:name="_Toc79566775"/>
      <w:bookmarkStart w:id="50" w:name="_Toc79568837"/>
      <w:bookmarkEnd w:id="48"/>
      <w:r w:rsidRPr="003F1D58">
        <w:t>3</w:t>
      </w:r>
      <w:r w:rsidRPr="003F1D58">
        <w:tab/>
        <w:t>Definition</w:t>
      </w:r>
      <w:r w:rsidR="00BF2178" w:rsidRPr="003F1D58">
        <w:t xml:space="preserve"> of term</w:t>
      </w:r>
      <w:r w:rsidRPr="003F1D58">
        <w:t>s</w:t>
      </w:r>
      <w:r w:rsidR="00B02812" w:rsidRPr="003F1D58">
        <w:t>, symbols</w:t>
      </w:r>
      <w:r w:rsidRPr="003F1D58">
        <w:t xml:space="preserve"> and abbreviations</w:t>
      </w:r>
      <w:bookmarkEnd w:id="49"/>
      <w:bookmarkEnd w:id="50"/>
    </w:p>
    <w:p w14:paraId="6FAB24BE" w14:textId="77777777" w:rsidR="0087313C" w:rsidRPr="003F1D58" w:rsidRDefault="0087313C">
      <w:pPr>
        <w:pStyle w:val="Heading2"/>
      </w:pPr>
      <w:bookmarkStart w:id="51" w:name="_Toc79566776"/>
      <w:bookmarkStart w:id="52" w:name="_Toc79568838"/>
      <w:r w:rsidRPr="003F1D58">
        <w:t>3.1</w:t>
      </w:r>
      <w:r w:rsidRPr="003F1D58">
        <w:tab/>
      </w:r>
      <w:r w:rsidR="00BF2178" w:rsidRPr="003F1D58">
        <w:t>Terms</w:t>
      </w:r>
      <w:bookmarkEnd w:id="51"/>
      <w:bookmarkEnd w:id="52"/>
    </w:p>
    <w:p w14:paraId="13AD758D" w14:textId="77777777" w:rsidR="0087313C" w:rsidRPr="003F1D58" w:rsidRDefault="0087313C">
      <w:pPr>
        <w:jc w:val="both"/>
      </w:pPr>
      <w:r w:rsidRPr="003F1D58">
        <w:t>For the purposes of the present document, the following terms apply:</w:t>
      </w:r>
    </w:p>
    <w:p w14:paraId="008364B0" w14:textId="77777777" w:rsidR="0087313C" w:rsidRPr="003F1D58" w:rsidRDefault="0087313C">
      <w:r w:rsidRPr="003F1D58">
        <w:rPr>
          <w:b/>
        </w:rPr>
        <w:t xml:space="preserve">applet: </w:t>
      </w:r>
      <w:r w:rsidRPr="003F1D58">
        <w:t>application built up using a number of classes which will run under the control of the Java Card</w:t>
      </w:r>
      <w:r w:rsidR="000631F5" w:rsidRPr="003F1D58">
        <w:t>™</w:t>
      </w:r>
      <w:r w:rsidRPr="003F1D58">
        <w:t xml:space="preserve"> virtual machine</w:t>
      </w:r>
    </w:p>
    <w:p w14:paraId="4BBA6BD5" w14:textId="77777777" w:rsidR="0087313C" w:rsidRPr="003F1D58" w:rsidRDefault="0087313C">
      <w:r w:rsidRPr="003F1D58">
        <w:rPr>
          <w:b/>
        </w:rPr>
        <w:t xml:space="preserve">bytecode: </w:t>
      </w:r>
      <w:r w:rsidRPr="003F1D58">
        <w:t>machine independent code generated by a Java compiler and executed by the Java interpreter</w:t>
      </w:r>
    </w:p>
    <w:p w14:paraId="49C7B78D" w14:textId="77777777" w:rsidR="0087313C" w:rsidRPr="003F1D58" w:rsidRDefault="0087313C">
      <w:r w:rsidRPr="003F1D58">
        <w:rPr>
          <w:b/>
        </w:rPr>
        <w:t xml:space="preserve">class: </w:t>
      </w:r>
      <w:r w:rsidRPr="003F1D58">
        <w:t>type that defines the implementation of a particular kind of object</w:t>
      </w:r>
    </w:p>
    <w:p w14:paraId="0DD9741E" w14:textId="77777777" w:rsidR="0087313C" w:rsidRPr="003F1D58" w:rsidRDefault="0087313C">
      <w:pPr>
        <w:pStyle w:val="NO"/>
        <w:keepLines w:val="0"/>
      </w:pPr>
      <w:r w:rsidRPr="003F1D58">
        <w:t>NOTE:</w:t>
      </w:r>
      <w:r w:rsidRPr="003F1D58">
        <w:tab/>
        <w:t>A Class definition defines instance and class variables and methods.</w:t>
      </w:r>
    </w:p>
    <w:p w14:paraId="6A4858D8" w14:textId="7C4E01BB" w:rsidR="0087313C" w:rsidRPr="003F1D58" w:rsidRDefault="0087313C">
      <w:r w:rsidRPr="003F1D58">
        <w:rPr>
          <w:b/>
        </w:rPr>
        <w:t>framework:</w:t>
      </w:r>
      <w:r w:rsidRPr="003F1D58">
        <w:t xml:space="preserve"> set of Application Programming Interface (API) classes for developing applications and for providing system services to those applications</w:t>
      </w:r>
    </w:p>
    <w:p w14:paraId="74854E47" w14:textId="77777777" w:rsidR="0087313C" w:rsidRPr="003F1D58" w:rsidRDefault="0087313C">
      <w:r w:rsidRPr="003F1D58">
        <w:rPr>
          <w:b/>
        </w:rPr>
        <w:t xml:space="preserve">java: </w:t>
      </w:r>
      <w:r w:rsidRPr="003F1D58">
        <w:t>object oriented programming language developed by Sun Microsystems designed to be platform independent</w:t>
      </w:r>
    </w:p>
    <w:p w14:paraId="3918E4A4" w14:textId="77777777" w:rsidR="0087313C" w:rsidRPr="003F1D58" w:rsidRDefault="0087313C" w:rsidP="00D7025D">
      <w:r w:rsidRPr="003F1D58">
        <w:rPr>
          <w:b/>
        </w:rPr>
        <w:t>method:</w:t>
      </w:r>
      <w:r w:rsidRPr="003F1D58">
        <w:t xml:space="preserve"> piece of executable code that can be invoked, possibly passing it certain values as arguments</w:t>
      </w:r>
    </w:p>
    <w:p w14:paraId="0B084252" w14:textId="77777777" w:rsidR="0087313C" w:rsidRPr="003F1D58" w:rsidRDefault="0087313C">
      <w:pPr>
        <w:pStyle w:val="NO"/>
        <w:keepLines w:val="0"/>
      </w:pPr>
      <w:r w:rsidRPr="003F1D58">
        <w:t>NOTE:</w:t>
      </w:r>
      <w:r w:rsidRPr="003F1D58">
        <w:tab/>
        <w:t>Every Method definition belongs to some class.</w:t>
      </w:r>
    </w:p>
    <w:p w14:paraId="56E4F5FD" w14:textId="77777777" w:rsidR="0087313C" w:rsidRPr="003F1D58" w:rsidRDefault="0087313C" w:rsidP="002A4303">
      <w:pPr>
        <w:keepNext/>
        <w:keepLines/>
      </w:pPr>
      <w:r w:rsidRPr="003F1D58">
        <w:rPr>
          <w:b/>
        </w:rPr>
        <w:lastRenderedPageBreak/>
        <w:t xml:space="preserve">object: </w:t>
      </w:r>
      <w:r w:rsidRPr="003F1D58">
        <w:t>principal building block of object oriented programs</w:t>
      </w:r>
    </w:p>
    <w:p w14:paraId="28BDDF93" w14:textId="77777777" w:rsidR="0087313C" w:rsidRPr="003F1D58" w:rsidRDefault="0087313C">
      <w:pPr>
        <w:pStyle w:val="NO"/>
        <w:keepLines w:val="0"/>
      </w:pPr>
      <w:r w:rsidRPr="003F1D58">
        <w:t>NOTE:</w:t>
      </w:r>
      <w:r w:rsidRPr="003F1D58">
        <w:tab/>
        <w:t>Each object is a programming unit consisting of data (variables) and functionality (methods).</w:t>
      </w:r>
    </w:p>
    <w:p w14:paraId="1736DD20" w14:textId="77777777" w:rsidR="0087313C" w:rsidRPr="003F1D58" w:rsidRDefault="0087313C" w:rsidP="000355EE">
      <w:r w:rsidRPr="003F1D58">
        <w:rPr>
          <w:b/>
        </w:rPr>
        <w:t>package:</w:t>
      </w:r>
      <w:r w:rsidRPr="003F1D58">
        <w:t xml:space="preserve"> group of classes</w:t>
      </w:r>
    </w:p>
    <w:p w14:paraId="2ECDDC7C" w14:textId="77777777" w:rsidR="0087313C" w:rsidRPr="003F1D58" w:rsidRDefault="0087313C" w:rsidP="000355EE">
      <w:pPr>
        <w:pStyle w:val="NO"/>
        <w:keepLines w:val="0"/>
      </w:pPr>
      <w:r w:rsidRPr="003F1D58">
        <w:t>NOTE:</w:t>
      </w:r>
      <w:r w:rsidRPr="003F1D58">
        <w:tab/>
        <w:t>Packages are declared when writing a Java Card</w:t>
      </w:r>
      <w:r w:rsidR="000631F5" w:rsidRPr="003F1D58">
        <w:t>™</w:t>
      </w:r>
      <w:r w:rsidRPr="003F1D58">
        <w:t xml:space="preserve"> program.</w:t>
      </w:r>
    </w:p>
    <w:p w14:paraId="2A903BF1" w14:textId="77777777" w:rsidR="0087313C" w:rsidRPr="003F1D58" w:rsidRDefault="0087313C" w:rsidP="000355EE">
      <w:r w:rsidRPr="003F1D58">
        <w:rPr>
          <w:b/>
        </w:rPr>
        <w:t xml:space="preserve">toolkit application: </w:t>
      </w:r>
      <w:r w:rsidRPr="003F1D58">
        <w:t>application on the UICC card which can be triggered by toolkit events issued by the Terminal and which can send proactive commands to the terminal</w:t>
      </w:r>
    </w:p>
    <w:p w14:paraId="7A585D8C" w14:textId="77777777" w:rsidR="0087313C" w:rsidRPr="003F1D58" w:rsidRDefault="0087313C" w:rsidP="000355EE">
      <w:pPr>
        <w:pStyle w:val="NO"/>
        <w:keepLines w:val="0"/>
      </w:pPr>
      <w:r w:rsidRPr="003F1D58">
        <w:t>NOTE:</w:t>
      </w:r>
      <w:r w:rsidRPr="003F1D58">
        <w:tab/>
        <w:t>These applications can be downloaded via any type of network.</w:t>
      </w:r>
    </w:p>
    <w:p w14:paraId="2B09AB43" w14:textId="60BC17F0" w:rsidR="00264803" w:rsidRPr="003F1D58" w:rsidRDefault="00264803" w:rsidP="00304458">
      <w:pPr>
        <w:rPr>
          <w:b/>
        </w:rPr>
      </w:pPr>
      <w:r w:rsidRPr="003F1D58">
        <w:rPr>
          <w:b/>
        </w:rPr>
        <w:t>UICC suspended context:</w:t>
      </w:r>
      <w:r w:rsidRPr="003F1D58">
        <w:t xml:space="preserve"> </w:t>
      </w:r>
      <w:r w:rsidR="003A0FF8" w:rsidRPr="003F1D58">
        <w:t>i</w:t>
      </w:r>
      <w:r w:rsidRPr="003F1D58">
        <w:t xml:space="preserve">nternal status of the UICC stored during a successful UICC suspension procedure according to </w:t>
      </w:r>
      <w:r w:rsidR="003A0FF8" w:rsidRPr="008562E2">
        <w:t xml:space="preserve">ETSI </w:t>
      </w:r>
      <w:r w:rsidRPr="008562E2">
        <w:t>TS 102 221 [</w:t>
      </w:r>
      <w:r w:rsidR="003A0FF8" w:rsidRPr="008562E2">
        <w:fldChar w:fldCharType="begin"/>
      </w:r>
      <w:r w:rsidR="003A0FF8" w:rsidRPr="008562E2">
        <w:instrText xml:space="preserve"> REF  REF_TS102221 \h  \* MERGEFORMAT </w:instrText>
      </w:r>
      <w:r w:rsidR="003A0FF8" w:rsidRPr="008562E2">
        <w:fldChar w:fldCharType="separate"/>
      </w:r>
      <w:r w:rsidR="00547B98" w:rsidRPr="008562E2">
        <w:t>6</w:t>
      </w:r>
      <w:r w:rsidR="003A0FF8" w:rsidRPr="008562E2">
        <w:fldChar w:fldCharType="end"/>
      </w:r>
      <w:r w:rsidRPr="008562E2">
        <w:t>]</w:t>
      </w:r>
    </w:p>
    <w:p w14:paraId="2CFBF64B" w14:textId="77777777" w:rsidR="0087313C" w:rsidRPr="003F1D58" w:rsidRDefault="0087313C">
      <w:r w:rsidRPr="003F1D58">
        <w:rPr>
          <w:b/>
        </w:rPr>
        <w:t>virtual machine:</w:t>
      </w:r>
      <w:r w:rsidRPr="003F1D58">
        <w:t xml:space="preserve"> part of the Run</w:t>
      </w:r>
      <w:r w:rsidRPr="003F1D58">
        <w:noBreakHyphen/>
        <w:t>time environment responsible for interpreting the bytecode</w:t>
      </w:r>
    </w:p>
    <w:p w14:paraId="592463A0" w14:textId="77777777" w:rsidR="00B02812" w:rsidRPr="003F1D58" w:rsidRDefault="00B02812">
      <w:pPr>
        <w:pStyle w:val="Heading2"/>
      </w:pPr>
      <w:bookmarkStart w:id="53" w:name="_Toc79566777"/>
      <w:bookmarkStart w:id="54" w:name="_Toc79568839"/>
      <w:r w:rsidRPr="003F1D58">
        <w:t>3.2</w:t>
      </w:r>
      <w:r w:rsidRPr="003F1D58">
        <w:tab/>
        <w:t>Symbols</w:t>
      </w:r>
      <w:bookmarkEnd w:id="53"/>
      <w:bookmarkEnd w:id="54"/>
    </w:p>
    <w:p w14:paraId="640EDCCC" w14:textId="77777777" w:rsidR="00B02812" w:rsidRPr="003F1D58" w:rsidRDefault="00B02812" w:rsidP="00862477">
      <w:r w:rsidRPr="003F1D58">
        <w:t>Void.</w:t>
      </w:r>
    </w:p>
    <w:p w14:paraId="293958A0" w14:textId="77777777" w:rsidR="0087313C" w:rsidRPr="003F1D58" w:rsidRDefault="0087313C">
      <w:pPr>
        <w:pStyle w:val="Heading2"/>
      </w:pPr>
      <w:bookmarkStart w:id="55" w:name="_Toc79566778"/>
      <w:bookmarkStart w:id="56" w:name="_Toc79568840"/>
      <w:r w:rsidRPr="003F1D58">
        <w:t>3.</w:t>
      </w:r>
      <w:r w:rsidR="00B02812" w:rsidRPr="003F1D58">
        <w:t>3</w:t>
      </w:r>
      <w:r w:rsidRPr="003F1D58">
        <w:tab/>
        <w:t>Abbreviations</w:t>
      </w:r>
      <w:bookmarkEnd w:id="55"/>
      <w:bookmarkEnd w:id="56"/>
    </w:p>
    <w:p w14:paraId="1809B5CA" w14:textId="47FD6811" w:rsidR="0087313C" w:rsidRPr="003F1D58" w:rsidRDefault="0087313C">
      <w:r w:rsidRPr="003F1D58">
        <w:t xml:space="preserve">For the purposes of the present document, the abbreviations </w:t>
      </w:r>
      <w:r w:rsidR="000631F5" w:rsidRPr="003F1D58">
        <w:t xml:space="preserve">given in </w:t>
      </w:r>
      <w:r w:rsidR="000631F5" w:rsidRPr="008562E2">
        <w:t>ETSI TS 102 221 [</w:t>
      </w:r>
      <w:r w:rsidR="000631F5" w:rsidRPr="008562E2">
        <w:fldChar w:fldCharType="begin"/>
      </w:r>
      <w:r w:rsidR="000631F5" w:rsidRPr="008562E2">
        <w:instrText xml:space="preserve">REF REF_TS102221  \* MERGEFORMAT  \h </w:instrText>
      </w:r>
      <w:r w:rsidR="000631F5" w:rsidRPr="008562E2">
        <w:fldChar w:fldCharType="separate"/>
      </w:r>
      <w:r w:rsidR="00547B98" w:rsidRPr="008562E2">
        <w:t>6</w:t>
      </w:r>
      <w:r w:rsidR="000631F5" w:rsidRPr="008562E2">
        <w:fldChar w:fldCharType="end"/>
      </w:r>
      <w:r w:rsidR="000631F5" w:rsidRPr="008562E2">
        <w:t>]</w:t>
      </w:r>
      <w:r w:rsidR="000631F5" w:rsidRPr="003F1D58">
        <w:t xml:space="preserve"> and the following </w:t>
      </w:r>
      <w:r w:rsidRPr="003F1D58">
        <w:t>apply:</w:t>
      </w:r>
    </w:p>
    <w:p w14:paraId="478FBAAF" w14:textId="77777777" w:rsidR="00003E25" w:rsidRPr="003F1D58" w:rsidRDefault="00003E25">
      <w:pPr>
        <w:pStyle w:val="EW"/>
        <w:keepLines w:val="0"/>
        <w:jc w:val="both"/>
      </w:pPr>
      <w:r w:rsidRPr="003F1D58">
        <w:t>ADF</w:t>
      </w:r>
      <w:r w:rsidRPr="003F1D58">
        <w:tab/>
        <w:t>Application Dedicated File</w:t>
      </w:r>
    </w:p>
    <w:p w14:paraId="6FF99D2B" w14:textId="77777777" w:rsidR="00003E25" w:rsidRPr="003F1D58" w:rsidRDefault="00003E25">
      <w:pPr>
        <w:pStyle w:val="EW"/>
        <w:keepLines w:val="0"/>
        <w:jc w:val="both"/>
      </w:pPr>
      <w:r w:rsidRPr="003F1D58">
        <w:t>AID</w:t>
      </w:r>
      <w:r w:rsidRPr="003F1D58">
        <w:tab/>
        <w:t>Application IDentifier</w:t>
      </w:r>
    </w:p>
    <w:p w14:paraId="560F7368" w14:textId="77777777" w:rsidR="00003E25" w:rsidRPr="003F1D58" w:rsidRDefault="00003E25">
      <w:pPr>
        <w:pStyle w:val="EW"/>
        <w:keepLines w:val="0"/>
        <w:jc w:val="both"/>
      </w:pPr>
      <w:r w:rsidRPr="003F1D58">
        <w:t>APDU</w:t>
      </w:r>
      <w:r w:rsidRPr="003F1D58">
        <w:tab/>
        <w:t>Application Protocol Data Unit</w:t>
      </w:r>
    </w:p>
    <w:p w14:paraId="29CB2F21" w14:textId="77777777" w:rsidR="00003E25" w:rsidRPr="003F1D58" w:rsidRDefault="00003E25">
      <w:pPr>
        <w:pStyle w:val="EW"/>
        <w:keepLines w:val="0"/>
        <w:jc w:val="both"/>
      </w:pPr>
      <w:r w:rsidRPr="003F1D58">
        <w:t>API</w:t>
      </w:r>
      <w:r w:rsidRPr="003F1D58">
        <w:tab/>
        <w:t>Application Programming Interface</w:t>
      </w:r>
    </w:p>
    <w:p w14:paraId="72DBD05D" w14:textId="77777777" w:rsidR="00003E25" w:rsidRPr="003F1D58" w:rsidRDefault="00003E25">
      <w:pPr>
        <w:pStyle w:val="EW"/>
        <w:keepLines w:val="0"/>
        <w:jc w:val="both"/>
      </w:pPr>
      <w:r w:rsidRPr="003F1D58">
        <w:t>DF</w:t>
      </w:r>
      <w:r w:rsidRPr="003F1D58">
        <w:tab/>
        <w:t>Dedicated File (abbreviation formerly used for Data Field)</w:t>
      </w:r>
    </w:p>
    <w:p w14:paraId="75D575A5" w14:textId="77777777" w:rsidR="00003E25" w:rsidRPr="003F1D58" w:rsidRDefault="00003E25">
      <w:pPr>
        <w:pStyle w:val="EW"/>
        <w:keepLines w:val="0"/>
        <w:jc w:val="both"/>
      </w:pPr>
      <w:r w:rsidRPr="003F1D58">
        <w:t>EF</w:t>
      </w:r>
      <w:r w:rsidRPr="003F1D58">
        <w:tab/>
        <w:t>Elementary File</w:t>
      </w:r>
    </w:p>
    <w:p w14:paraId="190F3082" w14:textId="77777777" w:rsidR="00003E25" w:rsidRPr="003F1D58" w:rsidRDefault="00003E25">
      <w:pPr>
        <w:pStyle w:val="EW"/>
        <w:keepLines w:val="0"/>
        <w:jc w:val="both"/>
      </w:pPr>
      <w:r w:rsidRPr="003F1D58">
        <w:t>FFS</w:t>
      </w:r>
      <w:r w:rsidRPr="003F1D58">
        <w:tab/>
        <w:t>For Further Study</w:t>
      </w:r>
    </w:p>
    <w:p w14:paraId="76C49E8D" w14:textId="77777777" w:rsidR="00003E25" w:rsidRPr="003F1D58" w:rsidRDefault="00003E25">
      <w:pPr>
        <w:pStyle w:val="EW"/>
        <w:keepLines w:val="0"/>
        <w:jc w:val="both"/>
      </w:pPr>
      <w:r w:rsidRPr="003F1D58">
        <w:t>JCRE</w:t>
      </w:r>
      <w:r w:rsidRPr="003F1D58">
        <w:tab/>
        <w:t>Java Card™ Runtime Environment</w:t>
      </w:r>
    </w:p>
    <w:p w14:paraId="70037152" w14:textId="77777777" w:rsidR="00003E25" w:rsidRPr="003F1D58" w:rsidRDefault="00003E25" w:rsidP="00154FEC">
      <w:pPr>
        <w:pStyle w:val="EW"/>
        <w:keepLines w:val="0"/>
      </w:pPr>
      <w:r w:rsidRPr="003F1D58">
        <w:t>MF</w:t>
      </w:r>
      <w:r w:rsidRPr="003F1D58">
        <w:tab/>
        <w:t>Master File</w:t>
      </w:r>
    </w:p>
    <w:p w14:paraId="4F1F386C" w14:textId="77777777" w:rsidR="00003E25" w:rsidRPr="003F1D58" w:rsidRDefault="00003E25" w:rsidP="00154FEC">
      <w:pPr>
        <w:pStyle w:val="EW"/>
        <w:keepLines w:val="0"/>
      </w:pPr>
      <w:r w:rsidRPr="003F1D58">
        <w:t>NAA</w:t>
      </w:r>
      <w:r w:rsidRPr="003F1D58">
        <w:tab/>
        <w:t>Network Access Application (e.g. SIM, USIM)</w:t>
      </w:r>
    </w:p>
    <w:p w14:paraId="7BC454C8" w14:textId="77777777" w:rsidR="00003E25" w:rsidRPr="003F1D58" w:rsidRDefault="00003E25" w:rsidP="00154FEC">
      <w:pPr>
        <w:pStyle w:val="EW"/>
        <w:keepLines w:val="0"/>
      </w:pPr>
      <w:r w:rsidRPr="003F1D58">
        <w:t>RFM</w:t>
      </w:r>
      <w:r w:rsidRPr="003F1D58">
        <w:tab/>
        <w:t>Remote File Management</w:t>
      </w:r>
    </w:p>
    <w:p w14:paraId="35F57CC9" w14:textId="77777777" w:rsidR="00887539" w:rsidRPr="003F1D58" w:rsidRDefault="00003E25" w:rsidP="00811762">
      <w:pPr>
        <w:pStyle w:val="EX"/>
      </w:pPr>
      <w:r w:rsidRPr="003F1D58">
        <w:t>TLV</w:t>
      </w:r>
      <w:r w:rsidRPr="003F1D58">
        <w:tab/>
        <w:t>Tag Length Value</w:t>
      </w:r>
    </w:p>
    <w:p w14:paraId="25C0F5E0" w14:textId="77777777" w:rsidR="0087313C" w:rsidRPr="003F1D58" w:rsidRDefault="0087313C">
      <w:pPr>
        <w:pStyle w:val="Heading1"/>
      </w:pPr>
      <w:bookmarkStart w:id="57" w:name="_Toc79566779"/>
      <w:bookmarkStart w:id="58" w:name="_Toc79568841"/>
      <w:r w:rsidRPr="003F1D58">
        <w:t>4</w:t>
      </w:r>
      <w:r w:rsidRPr="003F1D58">
        <w:tab/>
        <w:t>Description</w:t>
      </w:r>
      <w:bookmarkEnd w:id="57"/>
      <w:bookmarkEnd w:id="58"/>
    </w:p>
    <w:p w14:paraId="76A55775" w14:textId="77777777" w:rsidR="00134121" w:rsidRPr="003F1D58" w:rsidRDefault="00134121" w:rsidP="00134121">
      <w:pPr>
        <w:pStyle w:val="Heading2"/>
      </w:pPr>
      <w:bookmarkStart w:id="59" w:name="_Toc79566780"/>
      <w:bookmarkStart w:id="60" w:name="_Toc79568842"/>
      <w:r w:rsidRPr="003F1D58">
        <w:t>4.0</w:t>
      </w:r>
      <w:r w:rsidRPr="003F1D58">
        <w:tab/>
        <w:t>Purpose</w:t>
      </w:r>
      <w:bookmarkEnd w:id="59"/>
      <w:bookmarkEnd w:id="60"/>
    </w:p>
    <w:p w14:paraId="40190F7A" w14:textId="68026458" w:rsidR="0087313C" w:rsidRPr="003F1D58" w:rsidRDefault="0087313C">
      <w:r w:rsidRPr="003F1D58">
        <w:t xml:space="preserve">The present document describes an API and a Runtime Environment for the UICC platform. This API and the Runtime Environment allows application programmers to get access to the functions and data described in </w:t>
      </w:r>
      <w:r w:rsidR="00E74B69" w:rsidRPr="008562E2">
        <w:t>ETSI</w:t>
      </w:r>
      <w:r w:rsidR="00A80D2B" w:rsidRPr="008562E2">
        <w:t xml:space="preserve"> </w:t>
      </w:r>
      <w:r w:rsidR="00E74B69" w:rsidRPr="008562E2">
        <w:t>TS</w:t>
      </w:r>
      <w:r w:rsidR="00A80D2B" w:rsidRPr="008562E2">
        <w:t> </w:t>
      </w:r>
      <w:r w:rsidR="00E74B69" w:rsidRPr="008562E2">
        <w:t>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00CC4BC5" w:rsidRPr="008562E2">
        <w:t>]</w:t>
      </w:r>
      <w:r w:rsidR="00CC4BC5" w:rsidRPr="003F1D58">
        <w:t xml:space="preserve"> and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 xml:space="preserve"> such that UICC based services can be developed and loaded onto a UICC, quickly and, if necessarily, remotely, after the card has been issued.</w:t>
      </w:r>
    </w:p>
    <w:p w14:paraId="1C738B6C" w14:textId="3EC2210E" w:rsidR="0087313C" w:rsidRPr="003F1D58" w:rsidRDefault="0087313C">
      <w:r w:rsidRPr="003F1D58">
        <w:t>This API is an extension to the "</w:t>
      </w:r>
      <w:r w:rsidR="00FD52CC" w:rsidRPr="003F1D58">
        <w:t xml:space="preserve">Application Programming Interface, </w:t>
      </w:r>
      <w:r w:rsidRPr="003F1D58">
        <w:t xml:space="preserve">Java Card™ </w:t>
      </w:r>
      <w:r w:rsidR="00FD52CC" w:rsidRPr="003F1D58">
        <w:t>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 the Runtime Environment is an extension of the "</w:t>
      </w:r>
      <w:r w:rsidR="00FD52CC" w:rsidRPr="003F1D58">
        <w:t xml:space="preserve">Runtime Environment Specification, </w:t>
      </w:r>
      <w:r w:rsidRPr="003F1D58">
        <w:t xml:space="preserve">Java Card™ </w:t>
      </w:r>
      <w:r w:rsidR="00FD52CC" w:rsidRPr="003F1D58">
        <w:t>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w:t>
      </w:r>
    </w:p>
    <w:p w14:paraId="17B86862" w14:textId="77777777" w:rsidR="0087313C" w:rsidRPr="003F1D58" w:rsidRDefault="0087313C">
      <w:pPr>
        <w:pStyle w:val="Heading2"/>
      </w:pPr>
      <w:bookmarkStart w:id="61" w:name="_Toc79566781"/>
      <w:bookmarkStart w:id="62" w:name="_Toc79568843"/>
      <w:r w:rsidRPr="003F1D58">
        <w:lastRenderedPageBreak/>
        <w:t>4.1</w:t>
      </w:r>
      <w:r w:rsidRPr="003F1D58">
        <w:tab/>
        <w:t>UICC Java Card</w:t>
      </w:r>
      <w:r w:rsidR="000631F5" w:rsidRPr="003F1D58">
        <w:rPr>
          <w:rFonts w:cs="Arial"/>
        </w:rPr>
        <w:t>™</w:t>
      </w:r>
      <w:r w:rsidRPr="003F1D58">
        <w:t xml:space="preserve"> architecture</w:t>
      </w:r>
      <w:bookmarkEnd w:id="61"/>
      <w:bookmarkEnd w:id="62"/>
    </w:p>
    <w:p w14:paraId="18892948" w14:textId="2229F2F8" w:rsidR="0087313C" w:rsidRPr="003F1D58" w:rsidRDefault="0087313C">
      <w:pPr>
        <w:keepNext/>
        <w:keepLines/>
      </w:pPr>
      <w:r w:rsidRPr="003F1D58">
        <w:t xml:space="preserve">The </w:t>
      </w:r>
      <w:r w:rsidR="000631F5" w:rsidRPr="003F1D58">
        <w:t>over</w:t>
      </w:r>
      <w:r w:rsidRPr="003F1D58">
        <w:t xml:space="preserve">all architecture of the UICC API is based on Java Card™ </w:t>
      </w:r>
      <w:r w:rsidR="00FD52CC" w:rsidRPr="003F1D58">
        <w:t>Platform, 3.0.1 Classic Edition</w:t>
      </w:r>
      <w:r w:rsidR="00DF145D">
        <w:t xml:space="preserve">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 xml:space="preserve">] </w:t>
      </w:r>
      <w:r w:rsidRPr="003F1D58">
        <w:t>and</w:t>
      </w:r>
      <w:r w:rsidR="00DF145D">
        <w:t xml:space="preserve"> </w:t>
      </w:r>
      <w:r w:rsidR="00DF145D" w:rsidRPr="008562E2">
        <w:t>[</w:t>
      </w:r>
      <w:r w:rsidR="00DF145D" w:rsidRPr="008562E2">
        <w:fldChar w:fldCharType="begin"/>
      </w:r>
      <w:r w:rsidR="00DF145D" w:rsidRPr="008562E2">
        <w:instrText xml:space="preserve">REF REF_ORACLE_4 \h </w:instrText>
      </w:r>
      <w:r w:rsidR="00DF145D" w:rsidRPr="008562E2">
        <w:fldChar w:fldCharType="separate"/>
      </w:r>
      <w:r w:rsidR="00DF145D" w:rsidRPr="008562E2">
        <w:rPr>
          <w:noProof/>
        </w:rPr>
        <w:t>4</w:t>
      </w:r>
      <w:r w:rsidR="00DF145D" w:rsidRPr="008562E2">
        <w:fldChar w:fldCharType="end"/>
      </w:r>
      <w:r w:rsidR="00DF145D" w:rsidRPr="008562E2">
        <w:t>]</w:t>
      </w:r>
      <w:r w:rsidR="009C3AF6" w:rsidRPr="003F1D58">
        <w:t>.</w:t>
      </w:r>
    </w:p>
    <w:p w14:paraId="6101730A" w14:textId="77777777" w:rsidR="0051097F" w:rsidRPr="003F1D58" w:rsidRDefault="007728DE" w:rsidP="00323B93">
      <w:pPr>
        <w:pStyle w:val="FL"/>
      </w:pPr>
      <w:r w:rsidRPr="003F1D58">
        <w:object w:dxaOrig="8880" w:dyaOrig="7350" w14:anchorId="4C91F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9pt;height:294.65pt;mso-width-percent:0;mso-height-percent:0;mso-width-percent:0;mso-height-percent:0" o:ole="" filled="t">
            <v:imagedata r:id="rId20" o:title="" cropbottom="2227f" cropleft="-933f" cropright="-1654f"/>
          </v:shape>
          <o:OLEObject Type="Embed" ProgID="Word.Picture.8" ShapeID="_x0000_i1025" DrawAspect="Content" ObjectID="_1690181733" r:id="rId21"/>
        </w:object>
      </w:r>
    </w:p>
    <w:p w14:paraId="0FA73634" w14:textId="77777777" w:rsidR="0087313C" w:rsidRPr="003F1D58" w:rsidRDefault="0087313C">
      <w:pPr>
        <w:pStyle w:val="TF"/>
        <w:keepLines w:val="0"/>
      </w:pPr>
      <w:r w:rsidRPr="003F1D58">
        <w:t>Figure 1: UICC Java Card™ architecture</w:t>
      </w:r>
    </w:p>
    <w:p w14:paraId="1CD72E20" w14:textId="1491B5DA" w:rsidR="0087313C" w:rsidRPr="003F1D58" w:rsidRDefault="0087313C">
      <w:r w:rsidRPr="003F1D58">
        <w:rPr>
          <w:b/>
        </w:rPr>
        <w:t>Java Card™ Runtime Environment:</w:t>
      </w:r>
      <w:r w:rsidRPr="003F1D58">
        <w:t xml:space="preserve"> this is specified in "</w:t>
      </w:r>
      <w:r w:rsidR="00FD52CC" w:rsidRPr="003F1D58">
        <w:t xml:space="preserve">Runtime Environment Specification, </w:t>
      </w:r>
      <w:r w:rsidRPr="003F1D58">
        <w:t xml:space="preserve">Java Card™ </w:t>
      </w:r>
      <w:r w:rsidR="00FD52CC" w:rsidRPr="003F1D58">
        <w:t>Platform, 3.0.1 Classic Edition</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 xml:space="preserve"> and is able to select any specific applet and transmit to it the process of its APDU.</w:t>
      </w:r>
    </w:p>
    <w:p w14:paraId="0611552D" w14:textId="77777777" w:rsidR="0087313C" w:rsidRPr="003F1D58" w:rsidRDefault="0087313C">
      <w:r w:rsidRPr="003F1D58">
        <w:rPr>
          <w:b/>
        </w:rPr>
        <w:t>CAT Runtime Environment:</w:t>
      </w:r>
      <w:r w:rsidRPr="003F1D58">
        <w:t xml:space="preserve"> this is the CAT Runtime Environment composed of, the Toolkit Registry, the Toolkit Handlers and the Triggering Entity. It is an addition to the JCRE.</w:t>
      </w:r>
    </w:p>
    <w:p w14:paraId="61FD40C4" w14:textId="77777777" w:rsidR="00264803" w:rsidRPr="003F1D58" w:rsidRDefault="00264803">
      <w:r w:rsidRPr="003F1D58">
        <w:rPr>
          <w:b/>
        </w:rPr>
        <w:t>UICC Runtime Environment:</w:t>
      </w:r>
      <w:r w:rsidRPr="003F1D58">
        <w:t xml:space="preserve"> addition to the Java Card™ Runtime Environment.</w:t>
      </w:r>
    </w:p>
    <w:p w14:paraId="4BAA797E" w14:textId="77777777" w:rsidR="0087313C" w:rsidRPr="003F1D58" w:rsidRDefault="0087313C">
      <w:r w:rsidRPr="003F1D58">
        <w:rPr>
          <w:b/>
        </w:rPr>
        <w:t>Toolkit Registry:</w:t>
      </w:r>
      <w:r w:rsidRPr="003F1D58">
        <w:t xml:space="preserve"> this is handling all the registration information of the Toolkit applets, and their link to the JCRE registry.</w:t>
      </w:r>
    </w:p>
    <w:p w14:paraId="6603ABE4" w14:textId="77777777" w:rsidR="0087313C" w:rsidRPr="003F1D58" w:rsidRDefault="0087313C">
      <w:r w:rsidRPr="003F1D58">
        <w:rPr>
          <w:b/>
        </w:rPr>
        <w:t>Toolkit Handlers:</w:t>
      </w:r>
      <w:r w:rsidRPr="003F1D58">
        <w:t xml:space="preserve"> this is handling the availability of the system handler and the toolkit protocol (i.e. Toolkit applet suspension).</w:t>
      </w:r>
    </w:p>
    <w:p w14:paraId="35E630DB" w14:textId="198B4A71" w:rsidR="0087313C" w:rsidRPr="003F1D58" w:rsidRDefault="0087313C">
      <w:r w:rsidRPr="003F1D58">
        <w:rPr>
          <w:b/>
        </w:rPr>
        <w:t>UICC File System Server:</w:t>
      </w:r>
      <w:r w:rsidRPr="003F1D58">
        <w:t xml:space="preserve"> it contains the File System of the UICC specified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(i.e. the EF and DF under the MF).</w:t>
      </w:r>
    </w:p>
    <w:p w14:paraId="5AED1208" w14:textId="41CA479F" w:rsidR="0087313C" w:rsidRPr="003F1D58" w:rsidRDefault="0087313C">
      <w:r w:rsidRPr="003F1D58">
        <w:rPr>
          <w:b/>
        </w:rPr>
        <w:t>ADF File System Server:</w:t>
      </w:r>
      <w:r w:rsidRPr="003F1D58">
        <w:t xml:space="preserve"> it contains the files of an ADF as specified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(i.e. the EF and DF under the ADF).</w:t>
      </w:r>
    </w:p>
    <w:p w14:paraId="53D999E4" w14:textId="4FDA55A2" w:rsidR="0087313C" w:rsidRPr="003F1D58" w:rsidRDefault="0087313C">
      <w:r w:rsidRPr="003F1D58">
        <w:rPr>
          <w:b/>
        </w:rPr>
        <w:t>Applets:</w:t>
      </w:r>
      <w:r w:rsidRPr="003F1D58">
        <w:t xml:space="preserve"> these derive from </w:t>
      </w:r>
      <w:r w:rsidRPr="003F1D58">
        <w:rPr>
          <w:i/>
        </w:rPr>
        <w:t xml:space="preserve">javacard.framework.applet </w:t>
      </w:r>
      <w:r w:rsidRPr="003F1D58">
        <w:t xml:space="preserve">and provide the entry points: </w:t>
      </w:r>
      <w:r w:rsidRPr="003F1D58">
        <w:rPr>
          <w:i/>
        </w:rPr>
        <w:t xml:space="preserve">process, select, deselect, install </w:t>
      </w:r>
      <w:r w:rsidRPr="003F1D58">
        <w:t>as defined in the "</w:t>
      </w:r>
      <w:r w:rsidR="00CF7398" w:rsidRPr="003F1D58">
        <w:t xml:space="preserve">Runtime Environment Specification, </w:t>
      </w:r>
      <w:r w:rsidRPr="003F1D58">
        <w:t xml:space="preserve">Java Card™ </w:t>
      </w:r>
      <w:r w:rsidR="00CF7398" w:rsidRPr="003F1D58">
        <w:t>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w:t>
      </w:r>
    </w:p>
    <w:p w14:paraId="5DF1A9A0" w14:textId="74220218" w:rsidR="0087313C" w:rsidRPr="003F1D58" w:rsidRDefault="0087313C">
      <w:pPr>
        <w:rPr>
          <w:b/>
          <w:i/>
        </w:rPr>
      </w:pPr>
      <w:r w:rsidRPr="003F1D58">
        <w:rPr>
          <w:b/>
        </w:rPr>
        <w:t>Toolkit Applets:</w:t>
      </w:r>
      <w:r w:rsidRPr="003F1D58">
        <w:t xml:space="preserve"> are the Java Card</w:t>
      </w:r>
      <w:r w:rsidR="000631F5" w:rsidRPr="003F1D58">
        <w:t>™</w:t>
      </w:r>
      <w:r w:rsidRPr="003F1D58">
        <w:t xml:space="preserve"> based implementation of Toolkit Applications, these derive from </w:t>
      </w:r>
      <w:r w:rsidRPr="003F1D58">
        <w:rPr>
          <w:i/>
        </w:rPr>
        <w:t>javacard.framework.applet</w:t>
      </w:r>
      <w:r w:rsidRPr="003F1D58">
        <w:t xml:space="preserve">, to provide the same entry points, and provide one object implementing the </w:t>
      </w:r>
      <w:r w:rsidRPr="003F1D58">
        <w:rPr>
          <w:i/>
        </w:rPr>
        <w:t>uicc.toolkit.ToolkitInterface</w:t>
      </w:r>
      <w:r w:rsidRPr="003F1D58">
        <w:t xml:space="preserve"> interface</w:t>
      </w:r>
      <w:r w:rsidRPr="003F1D58">
        <w:rPr>
          <w:i/>
        </w:rPr>
        <w:t xml:space="preserve">, </w:t>
      </w:r>
      <w:r w:rsidRPr="003F1D58">
        <w:t xml:space="preserve">so that these applets can be triggered by an invocation of the </w:t>
      </w:r>
      <w:r w:rsidRPr="003F1D58">
        <w:rPr>
          <w:i/>
        </w:rPr>
        <w:t xml:space="preserve">processToolkit() </w:t>
      </w:r>
      <w:r w:rsidRPr="003F1D58">
        <w:t xml:space="preserve">method. The Toolkit applet(s) AID are defined in </w:t>
      </w:r>
      <w:r w:rsidR="00E74B69" w:rsidRPr="008562E2">
        <w:t>ETSI TS 101 220</w:t>
      </w:r>
      <w:r w:rsidRPr="008562E2">
        <w:t xml:space="preserve"> [</w:t>
      </w:r>
      <w:r w:rsidRPr="008562E2">
        <w:fldChar w:fldCharType="begin"/>
      </w:r>
      <w:r w:rsidR="00E74B69" w:rsidRPr="008562E2">
        <w:instrText xml:space="preserve">REF REF_TS101220  \* MERGEFORMAT  \h </w:instrText>
      </w:r>
      <w:r w:rsidRPr="008562E2">
        <w:fldChar w:fldCharType="separate"/>
      </w:r>
      <w:r w:rsidR="00547B98" w:rsidRPr="008562E2">
        <w:t>5</w:t>
      </w:r>
      <w:r w:rsidRPr="008562E2">
        <w:fldChar w:fldCharType="end"/>
      </w:r>
      <w:r w:rsidRPr="008562E2">
        <w:t>]</w:t>
      </w:r>
      <w:r w:rsidRPr="003F1D58">
        <w:t>.</w:t>
      </w:r>
    </w:p>
    <w:p w14:paraId="1B054B40" w14:textId="249884F9" w:rsidR="0087313C" w:rsidRPr="003F1D58" w:rsidRDefault="0087313C">
      <w:pPr>
        <w:keepNext/>
        <w:keepLines/>
      </w:pPr>
      <w:r w:rsidRPr="003F1D58">
        <w:rPr>
          <w:b/>
        </w:rPr>
        <w:lastRenderedPageBreak/>
        <w:t xml:space="preserve">Remote Application Management Application: </w:t>
      </w:r>
      <w:r w:rsidRPr="003F1D58">
        <w:t xml:space="preserve">this is handling the loading, installation, management and removal of applets and packages as specified in </w:t>
      </w:r>
      <w:r w:rsidR="00E74B69" w:rsidRPr="008562E2">
        <w:t>ETSI TS 102 226</w:t>
      </w:r>
      <w:r w:rsidRPr="008562E2">
        <w:t xml:space="preserve">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w:t>
      </w:r>
    </w:p>
    <w:p w14:paraId="35248DD9" w14:textId="046A9F1E" w:rsidR="0087313C" w:rsidRPr="003F1D58" w:rsidRDefault="0087313C">
      <w:pPr>
        <w:keepNext/>
        <w:keepLines/>
      </w:pPr>
      <w:r w:rsidRPr="003F1D58">
        <w:rPr>
          <w:b/>
        </w:rPr>
        <w:t xml:space="preserve">Shareable interface: </w:t>
      </w:r>
      <w:r w:rsidRPr="003F1D58">
        <w:t xml:space="preserve">this is defined in the </w:t>
      </w:r>
      <w:r w:rsidR="00CF7398" w:rsidRPr="003F1D58">
        <w:t>"Runtime Environment Specification, Java Card™ Platform, 3.0.1 Classic Edition"</w:t>
      </w:r>
      <w:r w:rsidRPr="003F1D58">
        <w:t xml:space="preserve"> specifications</w:t>
      </w:r>
      <w:r w:rsidR="00DF145D">
        <w:t xml:space="preserve">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 xml:space="preserve">] </w:t>
      </w:r>
      <w:r w:rsidRPr="003F1D58">
        <w:t>and</w:t>
      </w:r>
      <w:r w:rsidR="00DF145D">
        <w:t xml:space="preserve"> </w:t>
      </w:r>
      <w:r w:rsidR="00DF145D" w:rsidRPr="008562E2">
        <w:t>[</w:t>
      </w:r>
      <w:r w:rsidR="00DF145D" w:rsidRPr="008562E2">
        <w:fldChar w:fldCharType="begin"/>
      </w:r>
      <w:r w:rsidR="00DF145D" w:rsidRPr="008562E2">
        <w:instrText xml:space="preserve">REF REF_ORACLE_4 \h </w:instrText>
      </w:r>
      <w:r w:rsidR="00DF145D" w:rsidRPr="008562E2">
        <w:fldChar w:fldCharType="separate"/>
      </w:r>
      <w:r w:rsidR="00DF145D" w:rsidRPr="008562E2">
        <w:rPr>
          <w:noProof/>
        </w:rPr>
        <w:t>4</w:t>
      </w:r>
      <w:r w:rsidR="00DF145D" w:rsidRPr="008562E2">
        <w:fldChar w:fldCharType="end"/>
      </w:r>
      <w:r w:rsidR="00DF145D" w:rsidRPr="008562E2">
        <w:t>]</w:t>
      </w:r>
      <w:r w:rsidRPr="003F1D58">
        <w:t>.</w:t>
      </w:r>
    </w:p>
    <w:p w14:paraId="56628F21" w14:textId="77777777" w:rsidR="0087313C" w:rsidRPr="003F1D58" w:rsidRDefault="0087313C">
      <w:r w:rsidRPr="003F1D58">
        <w:rPr>
          <w:b/>
        </w:rPr>
        <w:t>CAT session:</w:t>
      </w:r>
      <w:r w:rsidRPr="003F1D58">
        <w:t xml:space="preserve"> card session opened by a terminal supporting proactive UICC, starting with the download of the Terminal Profile and ending with a subsequent reset or deactivation of the card.</w:t>
      </w:r>
    </w:p>
    <w:p w14:paraId="1E19C1E7" w14:textId="77777777" w:rsidR="0087313C" w:rsidRPr="003F1D58" w:rsidRDefault="0087313C">
      <w:pPr>
        <w:pStyle w:val="Heading1"/>
      </w:pPr>
      <w:bookmarkStart w:id="63" w:name="_Toc79566782"/>
      <w:bookmarkStart w:id="64" w:name="_Toc79568844"/>
      <w:r w:rsidRPr="003F1D58">
        <w:t>5</w:t>
      </w:r>
      <w:r w:rsidRPr="003F1D58">
        <w:tab/>
        <w:t>File access API</w:t>
      </w:r>
      <w:bookmarkEnd w:id="63"/>
      <w:bookmarkEnd w:id="64"/>
    </w:p>
    <w:p w14:paraId="5D307762" w14:textId="77777777" w:rsidR="00134121" w:rsidRPr="003F1D58" w:rsidRDefault="00134121" w:rsidP="00134121">
      <w:pPr>
        <w:pStyle w:val="Heading2"/>
      </w:pPr>
      <w:bookmarkStart w:id="65" w:name="_Toc79566783"/>
      <w:bookmarkStart w:id="66" w:name="_Toc79568845"/>
      <w:r w:rsidRPr="003F1D58">
        <w:t>5.0</w:t>
      </w:r>
      <w:r w:rsidRPr="003F1D58">
        <w:tab/>
        <w:t>Introduction</w:t>
      </w:r>
      <w:bookmarkEnd w:id="65"/>
      <w:bookmarkEnd w:id="66"/>
    </w:p>
    <w:p w14:paraId="2760DAD9" w14:textId="77777777" w:rsidR="0087313C" w:rsidRPr="003F1D58" w:rsidRDefault="0087313C">
      <w:r w:rsidRPr="003F1D58">
        <w:t xml:space="preserve">The file access API consists of the </w:t>
      </w:r>
      <w:r w:rsidRPr="003F1D58">
        <w:rPr>
          <w:i/>
        </w:rPr>
        <w:t>uicc.access</w:t>
      </w:r>
      <w:r w:rsidRPr="003F1D58">
        <w:t xml:space="preserve"> package, which allows applets to access the file systems of the UICC.</w:t>
      </w:r>
    </w:p>
    <w:p w14:paraId="49B86E0E" w14:textId="77777777" w:rsidR="0087313C" w:rsidRPr="003F1D58" w:rsidRDefault="0087313C">
      <w:pPr>
        <w:pStyle w:val="Heading2"/>
      </w:pPr>
      <w:bookmarkStart w:id="67" w:name="_Toc79566784"/>
      <w:bookmarkStart w:id="68" w:name="_Toc79568846"/>
      <w:r w:rsidRPr="003F1D58">
        <w:t>5.1</w:t>
      </w:r>
      <w:r w:rsidRPr="003F1D58">
        <w:tab/>
        <w:t>FileView objects</w:t>
      </w:r>
      <w:bookmarkEnd w:id="67"/>
      <w:bookmarkEnd w:id="68"/>
    </w:p>
    <w:p w14:paraId="4362E3E8" w14:textId="77777777" w:rsidR="0087313C" w:rsidRPr="003F1D58" w:rsidRDefault="00741BAE" w:rsidP="00323B93">
      <w:pPr>
        <w:pStyle w:val="FL"/>
      </w:pPr>
      <w:r w:rsidRPr="003F1D58">
        <w:rPr>
          <w:lang w:eastAsia="en-GB"/>
        </w:rPr>
        <w:drawing>
          <wp:inline distT="0" distB="0" distL="0" distR="0" wp14:anchorId="7A344880" wp14:editId="42CE4F22">
            <wp:extent cx="5074920" cy="2171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74920" cy="2171700"/>
                    </a:xfrm>
                    <a:prstGeom prst="rect">
                      <a:avLst/>
                    </a:prstGeom>
                    <a:noFill/>
                    <a:ln>
                      <a:noFill/>
                    </a:ln>
                  </pic:spPr>
                </pic:pic>
              </a:graphicData>
            </a:graphic>
          </wp:inline>
        </w:drawing>
      </w:r>
    </w:p>
    <w:p w14:paraId="43CE066F" w14:textId="77777777" w:rsidR="0087313C" w:rsidRPr="003F1D58" w:rsidRDefault="0087313C">
      <w:pPr>
        <w:pStyle w:val="TF"/>
        <w:keepLines w:val="0"/>
      </w:pPr>
      <w:r w:rsidRPr="003F1D58">
        <w:t>Figure 2: Logical structure of FileView</w:t>
      </w:r>
    </w:p>
    <w:p w14:paraId="51D9B148" w14:textId="77777777" w:rsidR="0087313C" w:rsidRPr="003F1D58" w:rsidRDefault="0087313C">
      <w:r w:rsidRPr="003F1D58">
        <w:t xml:space="preserve">Any applet (not only Toolkit applets) is allowed to retrieve and use a </w:t>
      </w:r>
      <w:r w:rsidRPr="003F1D58">
        <w:rPr>
          <w:i/>
        </w:rPr>
        <w:t>FileView</w:t>
      </w:r>
      <w:r w:rsidRPr="003F1D58">
        <w:t>.</w:t>
      </w:r>
    </w:p>
    <w:p w14:paraId="2772F2A5" w14:textId="77777777" w:rsidR="0087313C" w:rsidRPr="003F1D58" w:rsidRDefault="0087313C">
      <w:r w:rsidRPr="003F1D58">
        <w:t xml:space="preserve">A </w:t>
      </w:r>
      <w:r w:rsidRPr="003F1D58">
        <w:rPr>
          <w:i/>
        </w:rPr>
        <w:t xml:space="preserve">FileView </w:t>
      </w:r>
      <w:r w:rsidRPr="003F1D58">
        <w:t xml:space="preserve">object can be retrieved by invoking one of the </w:t>
      </w:r>
      <w:r w:rsidRPr="003F1D58">
        <w:rPr>
          <w:i/>
        </w:rPr>
        <w:t xml:space="preserve">getTheFileView() </w:t>
      </w:r>
      <w:r w:rsidRPr="003F1D58">
        <w:t xml:space="preserve">methods defined in the </w:t>
      </w:r>
      <w:r w:rsidRPr="003F1D58">
        <w:rPr>
          <w:i/>
        </w:rPr>
        <w:t>UICCSystem</w:t>
      </w:r>
      <w:r w:rsidRPr="003F1D58">
        <w:t xml:space="preserve"> class.</w:t>
      </w:r>
    </w:p>
    <w:p w14:paraId="7FD37576" w14:textId="77777777" w:rsidR="0087313C" w:rsidRPr="003F1D58" w:rsidRDefault="0087313C">
      <w:r w:rsidRPr="003F1D58">
        <w:t xml:space="preserve">The UICC </w:t>
      </w:r>
      <w:r w:rsidRPr="003F1D58">
        <w:rPr>
          <w:i/>
        </w:rPr>
        <w:t>FileView</w:t>
      </w:r>
      <w:r w:rsidRPr="003F1D58">
        <w:t xml:space="preserve"> allows to access the MF and all DFs and EFs that are located under the MF, including DF Telecom and any access technology specific DF located under the MF, but not the files located under any ADF. This </w:t>
      </w:r>
      <w:r w:rsidRPr="003F1D58">
        <w:rPr>
          <w:i/>
        </w:rPr>
        <w:t xml:space="preserve">FileView </w:t>
      </w:r>
      <w:r w:rsidRPr="003F1D58">
        <w:t xml:space="preserve">can be retrieved by invoking the </w:t>
      </w:r>
      <w:r w:rsidRPr="003F1D58">
        <w:rPr>
          <w:i/>
        </w:rPr>
        <w:t>getTheFileView()</w:t>
      </w:r>
      <w:r w:rsidRPr="003F1D58">
        <w:t xml:space="preserve"> method from the </w:t>
      </w:r>
      <w:r w:rsidRPr="003F1D58">
        <w:rPr>
          <w:i/>
        </w:rPr>
        <w:t>UICCSystem</w:t>
      </w:r>
      <w:r w:rsidRPr="003F1D58">
        <w:t>. The only way to access the DF GSM is to request the UICC FileView.</w:t>
      </w:r>
    </w:p>
    <w:p w14:paraId="6E4E21AE" w14:textId="77777777" w:rsidR="0087313C" w:rsidRPr="003F1D58" w:rsidRDefault="0087313C">
      <w:r w:rsidRPr="003F1D58">
        <w:t xml:space="preserve">An ADF </w:t>
      </w:r>
      <w:r w:rsidRPr="003F1D58">
        <w:rPr>
          <w:i/>
        </w:rPr>
        <w:t>FileView</w:t>
      </w:r>
      <w:r w:rsidRPr="003F1D58">
        <w:t xml:space="preserve"> allows to access only the DFs and EFs located under the ADF. It is not possible to access the MF or any DF or EF located under the MF from an ADF </w:t>
      </w:r>
      <w:r w:rsidRPr="003F1D58">
        <w:rPr>
          <w:i/>
        </w:rPr>
        <w:t>FileView</w:t>
      </w:r>
      <w:r w:rsidRPr="003F1D58">
        <w:t xml:space="preserve">. An ADF </w:t>
      </w:r>
      <w:r w:rsidRPr="003F1D58">
        <w:rPr>
          <w:i/>
        </w:rPr>
        <w:t>FileView</w:t>
      </w:r>
      <w:r w:rsidRPr="003F1D58">
        <w:t xml:space="preserve"> can be retrieved by invoking the </w:t>
      </w:r>
      <w:r w:rsidRPr="003F1D58">
        <w:rPr>
          <w:i/>
        </w:rPr>
        <w:t>getTheFileView(…)</w:t>
      </w:r>
      <w:r w:rsidRPr="003F1D58">
        <w:t xml:space="preserve"> method with passing as parameter the full AID of the application owning the ADF.</w:t>
      </w:r>
    </w:p>
    <w:p w14:paraId="466F0D1E" w14:textId="77777777" w:rsidR="0087313C" w:rsidRPr="003F1D58" w:rsidRDefault="0087313C">
      <w:r w:rsidRPr="003F1D58">
        <w:t>Each</w:t>
      </w:r>
      <w:r w:rsidRPr="003F1D58">
        <w:rPr>
          <w:i/>
        </w:rPr>
        <w:t xml:space="preserve"> FileView</w:t>
      </w:r>
      <w:r w:rsidRPr="003F1D58">
        <w:t xml:space="preserve"> object shall be provided as a permanent JCRE entry point object.</w:t>
      </w:r>
    </w:p>
    <w:p w14:paraId="2D5709F2" w14:textId="77777777" w:rsidR="0087313C" w:rsidRPr="003F1D58" w:rsidRDefault="0087313C">
      <w:r w:rsidRPr="003F1D58">
        <w:t xml:space="preserve">A separate and independent file context shall be associated with each and every </w:t>
      </w:r>
      <w:r w:rsidRPr="003F1D58">
        <w:rPr>
          <w:i/>
        </w:rPr>
        <w:t>FileView</w:t>
      </w:r>
      <w:r w:rsidRPr="003F1D58">
        <w:t xml:space="preserve"> object: the operation performed on files in a given </w:t>
      </w:r>
      <w:r w:rsidRPr="003F1D58">
        <w:rPr>
          <w:i/>
        </w:rPr>
        <w:t>FileView</w:t>
      </w:r>
      <w:r w:rsidRPr="003F1D58">
        <w:t xml:space="preserve"> object shall not affect the file context associated with any other </w:t>
      </w:r>
      <w:r w:rsidRPr="003F1D58">
        <w:rPr>
          <w:i/>
        </w:rPr>
        <w:t>FileView</w:t>
      </w:r>
      <w:r w:rsidRPr="003F1D58">
        <w:t xml:space="preserve"> object.</w:t>
      </w:r>
    </w:p>
    <w:p w14:paraId="7F255EC7" w14:textId="77777777" w:rsidR="0087313C" w:rsidRPr="003F1D58" w:rsidRDefault="0087313C">
      <w:r w:rsidRPr="003F1D58">
        <w:t xml:space="preserve">This context can be transient or persistent depending on what was required by the applet during the creation of the </w:t>
      </w:r>
      <w:r w:rsidRPr="003F1D58">
        <w:rPr>
          <w:i/>
        </w:rPr>
        <w:t>FileView</w:t>
      </w:r>
      <w:r w:rsidRPr="003F1D58">
        <w:t xml:space="preserve"> object.</w:t>
      </w:r>
    </w:p>
    <w:p w14:paraId="57B1FEA3" w14:textId="196EBE55" w:rsidR="0087313C" w:rsidRPr="003F1D58" w:rsidRDefault="0087313C" w:rsidP="009A3679">
      <w:pPr>
        <w:keepNext/>
        <w:keepLines/>
      </w:pPr>
      <w:r w:rsidRPr="003F1D58">
        <w:lastRenderedPageBreak/>
        <w:t xml:space="preserve">Each </w:t>
      </w:r>
      <w:r w:rsidRPr="003F1D58">
        <w:rPr>
          <w:i/>
        </w:rPr>
        <w:t>FileView</w:t>
      </w:r>
      <w:r w:rsidRPr="003F1D58">
        <w:t xml:space="preserve"> shall be given the access control privileges associated with the UICC or the corresponding ADF for the applet. The access control privileges are defined by the UICC access application specific parameters specified in </w:t>
      </w:r>
      <w:r w:rsidR="00E74B69" w:rsidRPr="008562E2">
        <w:t>ETSI</w:t>
      </w:r>
      <w:r w:rsidR="00B016DB" w:rsidRPr="008562E2">
        <w:t xml:space="preserve"> </w:t>
      </w:r>
      <w:r w:rsidR="00E74B69" w:rsidRPr="008562E2">
        <w:t>TS 102 226</w:t>
      </w:r>
      <w:r w:rsidRPr="008562E2">
        <w:t xml:space="preserve">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xml:space="preserve">. UICC administrative access application specific parameters shall not apply to objects retrieved from the </w:t>
      </w:r>
      <w:r w:rsidRPr="003F1D58">
        <w:rPr>
          <w:i/>
          <w:iCs/>
        </w:rPr>
        <w:t>uicc.access.UICCSystem</w:t>
      </w:r>
      <w:r w:rsidRPr="003F1D58">
        <w:t xml:space="preserve"> class. The access control privileges are verified against the access rules defined in </w:t>
      </w:r>
      <w:r w:rsidR="00E74B69" w:rsidRPr="008562E2">
        <w:t>ETSI</w:t>
      </w:r>
      <w:r w:rsidR="00B016DB" w:rsidRPr="008562E2">
        <w:t xml:space="preserve"> </w:t>
      </w:r>
      <w:r w:rsidR="00E74B69" w:rsidRPr="008562E2">
        <w:t>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each time a method of the </w:t>
      </w:r>
      <w:r w:rsidRPr="003F1D58">
        <w:rPr>
          <w:i/>
        </w:rPr>
        <w:t xml:space="preserve">FileView </w:t>
      </w:r>
      <w:r w:rsidRPr="003F1D58">
        <w:t>object is invoked.</w:t>
      </w:r>
    </w:p>
    <w:p w14:paraId="6282A747" w14:textId="77777777" w:rsidR="0087313C" w:rsidRPr="003F1D58" w:rsidRDefault="0087313C">
      <w:pPr>
        <w:keepNext/>
        <w:keepLines/>
      </w:pPr>
      <w:r w:rsidRPr="003F1D58">
        <w:t>The root of the context of a FileView object is the MF for the UICC FileView or the ADF for an ADF FileView.</w:t>
      </w:r>
    </w:p>
    <w:p w14:paraId="4958367E" w14:textId="77777777" w:rsidR="0087313C" w:rsidRPr="003F1D58" w:rsidRDefault="0087313C">
      <w:r w:rsidRPr="003F1D58">
        <w:t xml:space="preserve">At the creation of a </w:t>
      </w:r>
      <w:r w:rsidRPr="003F1D58">
        <w:rPr>
          <w:i/>
        </w:rPr>
        <w:t>FileView</w:t>
      </w:r>
      <w:r w:rsidRPr="003F1D58">
        <w:t xml:space="preserve"> object, the current DF of the FileView's context is the root. When the transient context of a FileView is cleared, the current DF becomes the root of the FileView.</w:t>
      </w:r>
    </w:p>
    <w:p w14:paraId="582F6899" w14:textId="77777777" w:rsidR="0087313C" w:rsidRPr="003F1D58" w:rsidRDefault="0087313C">
      <w:pPr>
        <w:pStyle w:val="Heading2"/>
      </w:pPr>
      <w:bookmarkStart w:id="69" w:name="_Toc79566785"/>
      <w:bookmarkStart w:id="70" w:name="_Toc79568847"/>
      <w:r w:rsidRPr="003F1D58">
        <w:t>5.2</w:t>
      </w:r>
      <w:r w:rsidRPr="003F1D58">
        <w:tab/>
        <w:t>FileView operations</w:t>
      </w:r>
      <w:bookmarkEnd w:id="69"/>
      <w:bookmarkEnd w:id="70"/>
    </w:p>
    <w:p w14:paraId="2DCC93D8" w14:textId="77777777" w:rsidR="0087313C" w:rsidRPr="003F1D58" w:rsidRDefault="0087313C">
      <w:r w:rsidRPr="003F1D58">
        <w:t xml:space="preserve">The following functions are provided by the methods defined in the </w:t>
      </w:r>
      <w:r w:rsidRPr="003F1D58">
        <w:rPr>
          <w:i/>
        </w:rPr>
        <w:t>uicc.access.FileView</w:t>
      </w:r>
      <w:r w:rsidRPr="003F1D58">
        <w:t xml:space="preserve"> interface see annex A:</w:t>
      </w:r>
    </w:p>
    <w:p w14:paraId="1C508C47" w14:textId="670F6594" w:rsidR="0087313C" w:rsidRPr="003F1D58" w:rsidRDefault="0087313C">
      <w:pPr>
        <w:pStyle w:val="B1"/>
      </w:pPr>
      <w:r w:rsidRPr="003F1D58">
        <w:t xml:space="preserve">ACTIVATE FILE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w:t>
      </w:r>
    </w:p>
    <w:p w14:paraId="59224C38" w14:textId="66B36801" w:rsidR="0087313C" w:rsidRPr="003F1D58" w:rsidRDefault="0087313C">
      <w:pPr>
        <w:pStyle w:val="B1"/>
      </w:pPr>
      <w:r w:rsidRPr="003F1D58">
        <w:t xml:space="preserve">DEACTIVATE FILE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w:t>
      </w:r>
    </w:p>
    <w:p w14:paraId="13D2E4AD" w14:textId="3F3EE136" w:rsidR="0087313C" w:rsidRPr="003F1D58" w:rsidRDefault="0087313C">
      <w:pPr>
        <w:pStyle w:val="B1"/>
      </w:pPr>
      <w:r w:rsidRPr="003F1D58">
        <w:t xml:space="preserve">INCREASE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1C9B7CA5" w14:textId="7C0E7922" w:rsidR="0087313C" w:rsidRPr="003F1D58" w:rsidRDefault="0087313C">
      <w:pPr>
        <w:pStyle w:val="B1"/>
      </w:pPr>
      <w:r w:rsidRPr="003F1D58">
        <w:t xml:space="preserve">READ BINARY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14097779" w14:textId="380CBC78" w:rsidR="0087313C" w:rsidRPr="003F1D58" w:rsidRDefault="0087313C">
      <w:pPr>
        <w:pStyle w:val="B1"/>
      </w:pPr>
      <w:r w:rsidRPr="003F1D58">
        <w:t xml:space="preserve">READ RECORD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4A3912E8" w14:textId="3B94C7E1" w:rsidR="0087313C" w:rsidRPr="003F1D58" w:rsidRDefault="0087313C">
      <w:pPr>
        <w:pStyle w:val="B1"/>
      </w:pPr>
      <w:r w:rsidRPr="003F1D58">
        <w:t xml:space="preserve">SEARCH RECORD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0A971FBB" w14:textId="0D14128C" w:rsidR="0087313C" w:rsidRPr="003F1D58" w:rsidRDefault="0087313C">
      <w:pPr>
        <w:pStyle w:val="B1"/>
      </w:pPr>
      <w:r w:rsidRPr="003F1D58">
        <w:t xml:space="preserve">SELECT by File ID or by Path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62A90D6B" w14:textId="6B3BD22D" w:rsidR="0087313C" w:rsidRPr="003F1D58" w:rsidRDefault="0087313C">
      <w:pPr>
        <w:pStyle w:val="B1"/>
      </w:pPr>
      <w:r w:rsidRPr="003F1D58">
        <w:t xml:space="preserve">STATUS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0A749C77" w14:textId="3CAAC050" w:rsidR="0087313C" w:rsidRPr="003F1D58" w:rsidRDefault="0087313C">
      <w:pPr>
        <w:pStyle w:val="B1"/>
      </w:pPr>
      <w:r w:rsidRPr="003F1D58">
        <w:t xml:space="preserve">UPDATE BINARY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36A3257F" w14:textId="056A0AD5" w:rsidR="0087313C" w:rsidRPr="003F1D58" w:rsidRDefault="0087313C">
      <w:pPr>
        <w:pStyle w:val="B1"/>
      </w:pPr>
      <w:r w:rsidRPr="003F1D58">
        <w:t xml:space="preserve">UPDATE RECORD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2BE24FAE" w14:textId="77777777" w:rsidR="0087313C" w:rsidRPr="003F1D58" w:rsidRDefault="0087313C">
      <w:pPr>
        <w:pStyle w:val="Heading2"/>
      </w:pPr>
      <w:bookmarkStart w:id="71" w:name="_Toc79566786"/>
      <w:bookmarkStart w:id="72" w:name="_Toc79568848"/>
      <w:r w:rsidRPr="003F1D58">
        <w:t>5.3</w:t>
      </w:r>
      <w:r w:rsidRPr="003F1D58">
        <w:tab/>
        <w:t>BERTLVFileView operations</w:t>
      </w:r>
      <w:bookmarkEnd w:id="71"/>
      <w:bookmarkEnd w:id="72"/>
    </w:p>
    <w:p w14:paraId="2417982F" w14:textId="282CD517" w:rsidR="0087313C" w:rsidRPr="003F1D58" w:rsidRDefault="0087313C">
      <w:r w:rsidRPr="003F1D58">
        <w:t xml:space="preserve">BER TLV files functions may be optionally supported by an implementation. If supported, an implementation shall provide the </w:t>
      </w:r>
      <w:r w:rsidRPr="003F1D58">
        <w:rPr>
          <w:i/>
          <w:iCs/>
        </w:rPr>
        <w:t xml:space="preserve">uicc.access.bertlvfile </w:t>
      </w:r>
      <w:r w:rsidRPr="003F1D58">
        <w:t>package and the 32-bit integer data type support defined optional in "</w:t>
      </w:r>
      <w:r w:rsidR="00CF7398" w:rsidRPr="003F1D58">
        <w:t>Virtual Machine Specification Java Card™ Platform, 3.0.1 Classic Edition</w:t>
      </w:r>
      <w:r w:rsidRPr="003F1D58">
        <w:t xml:space="preserve">" </w:t>
      </w:r>
      <w:r w:rsidR="00DF145D" w:rsidRPr="008562E2">
        <w:t>[</w:t>
      </w:r>
      <w:r w:rsidR="00DF145D" w:rsidRPr="008562E2">
        <w:fldChar w:fldCharType="begin"/>
      </w:r>
      <w:r w:rsidR="00DF145D" w:rsidRPr="008562E2">
        <w:instrText xml:space="preserve">REF REF_ORACLE_4 \h </w:instrText>
      </w:r>
      <w:r w:rsidR="00DF145D" w:rsidRPr="008562E2">
        <w:fldChar w:fldCharType="separate"/>
      </w:r>
      <w:r w:rsidR="00DF145D" w:rsidRPr="008562E2">
        <w:rPr>
          <w:noProof/>
        </w:rPr>
        <w:t>4</w:t>
      </w:r>
      <w:r w:rsidR="00DF145D" w:rsidRPr="008562E2">
        <w:fldChar w:fldCharType="end"/>
      </w:r>
      <w:r w:rsidR="00DF145D" w:rsidRPr="008562E2">
        <w:t>]</w:t>
      </w:r>
      <w:r w:rsidRPr="003F1D58">
        <w:t xml:space="preserve"> is mandatory.</w:t>
      </w:r>
    </w:p>
    <w:p w14:paraId="383611F9" w14:textId="77777777" w:rsidR="0087313C" w:rsidRPr="003F1D58" w:rsidRDefault="0087313C">
      <w:r w:rsidRPr="003F1D58">
        <w:t xml:space="preserve">The interface </w:t>
      </w:r>
      <w:r w:rsidRPr="003F1D58">
        <w:rPr>
          <w:i/>
          <w:iCs/>
        </w:rPr>
        <w:t>uicc.access.bertlvfile.BERTLVFileView</w:t>
      </w:r>
      <w:r w:rsidRPr="003F1D58">
        <w:t xml:space="preserve"> extends the interface </w:t>
      </w:r>
      <w:r w:rsidRPr="003F1D58">
        <w:rPr>
          <w:i/>
          <w:iCs/>
        </w:rPr>
        <w:t>uicc.access.FileView</w:t>
      </w:r>
      <w:r w:rsidRPr="003F1D58">
        <w:t xml:space="preserve">, i.e. objects implementing the interface </w:t>
      </w:r>
      <w:r w:rsidRPr="003F1D58">
        <w:rPr>
          <w:i/>
          <w:iCs/>
        </w:rPr>
        <w:t>BERTLVFileView</w:t>
      </w:r>
      <w:r w:rsidRPr="003F1D58">
        <w:t xml:space="preserve"> inherit </w:t>
      </w:r>
      <w:r w:rsidRPr="003F1D58">
        <w:rPr>
          <w:i/>
          <w:iCs/>
        </w:rPr>
        <w:t>FileView</w:t>
      </w:r>
      <w:r w:rsidRPr="003F1D58">
        <w:t xml:space="preserve"> functionality.</w:t>
      </w:r>
    </w:p>
    <w:p w14:paraId="0D5C6191" w14:textId="77777777" w:rsidR="0087313C" w:rsidRPr="003F1D58" w:rsidRDefault="0087313C">
      <w:r w:rsidRPr="003F1D58">
        <w:t xml:space="preserve">If BER TLV files functions are supported by an implementation, the </w:t>
      </w:r>
      <w:r w:rsidRPr="003F1D58">
        <w:rPr>
          <w:i/>
          <w:iCs/>
        </w:rPr>
        <w:t>getTheFileView()</w:t>
      </w:r>
      <w:r w:rsidRPr="003F1D58">
        <w:t xml:space="preserve"> and </w:t>
      </w:r>
      <w:r w:rsidRPr="003F1D58">
        <w:rPr>
          <w:i/>
          <w:iCs/>
        </w:rPr>
        <w:t>getTheUICCView()</w:t>
      </w:r>
      <w:r w:rsidRPr="003F1D58">
        <w:t xml:space="preserve"> methods defined in the </w:t>
      </w:r>
      <w:r w:rsidRPr="003F1D58">
        <w:rPr>
          <w:i/>
          <w:iCs/>
        </w:rPr>
        <w:t>UICCSystem</w:t>
      </w:r>
      <w:r w:rsidRPr="003F1D58">
        <w:t xml:space="preserve"> class shall return the reference of an object implementing the </w:t>
      </w:r>
      <w:r w:rsidRPr="003F1D58">
        <w:rPr>
          <w:i/>
          <w:iCs/>
        </w:rPr>
        <w:t>BERTLVFileView</w:t>
      </w:r>
      <w:r w:rsidRPr="003F1D58">
        <w:t xml:space="preserve"> interface.</w:t>
      </w:r>
    </w:p>
    <w:p w14:paraId="2C179E91" w14:textId="77777777" w:rsidR="0087313C" w:rsidRPr="003F1D58" w:rsidRDefault="0087313C" w:rsidP="009C3AF6">
      <w:pPr>
        <w:keepNext/>
        <w:keepLines/>
      </w:pPr>
      <w:r w:rsidRPr="003F1D58">
        <w:t xml:space="preserve">The following functions are provided by the methods defined in the </w:t>
      </w:r>
      <w:r w:rsidRPr="003F1D58">
        <w:rPr>
          <w:i/>
        </w:rPr>
        <w:t>uicc.access.bertlvfile.BERTLVFileView</w:t>
      </w:r>
      <w:r w:rsidRPr="003F1D58">
        <w:t xml:space="preserve"> interface see annex A:</w:t>
      </w:r>
    </w:p>
    <w:p w14:paraId="212ADE92" w14:textId="54CCF171" w:rsidR="0087313C" w:rsidRPr="003F1D58" w:rsidRDefault="0087313C" w:rsidP="009C3AF6">
      <w:pPr>
        <w:pStyle w:val="B1"/>
        <w:keepNext/>
        <w:keepLines/>
      </w:pPr>
      <w:r w:rsidRPr="003F1D58">
        <w:t xml:space="preserve">RETRIEVE DATA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04A93BDE" w14:textId="11580D57" w:rsidR="0087313C" w:rsidRPr="003F1D58" w:rsidRDefault="0087313C" w:rsidP="009C3AF6">
      <w:pPr>
        <w:pStyle w:val="B1"/>
        <w:keepNext/>
        <w:keepLines/>
      </w:pPr>
      <w:r w:rsidRPr="003F1D58">
        <w:t xml:space="preserve">SET DATA as defined in </w:t>
      </w:r>
      <w:r w:rsidR="00E74B69" w:rsidRPr="008562E2">
        <w:t>ETSI TS 102 221</w:t>
      </w:r>
      <w:r w:rsidRPr="008562E2">
        <w:t xml:space="preserve"> [</w:t>
      </w:r>
      <w:r w:rsidRPr="008562E2">
        <w:fldChar w:fldCharType="begin"/>
      </w:r>
      <w:r w:rsidR="00E74B69" w:rsidRPr="008562E2">
        <w:instrText xml:space="preserve">REF REF_TS102221 \h </w:instrText>
      </w:r>
      <w:r w:rsidRPr="008562E2">
        <w:fldChar w:fldCharType="separate"/>
      </w:r>
      <w:r w:rsidR="00547B98" w:rsidRPr="008562E2">
        <w:t>6</w:t>
      </w:r>
      <w:r w:rsidRPr="008562E2">
        <w:fldChar w:fldCharType="end"/>
      </w:r>
      <w:r w:rsidRPr="008562E2">
        <w:t>]</w:t>
      </w:r>
      <w:r w:rsidRPr="003F1D58">
        <w:t>.</w:t>
      </w:r>
    </w:p>
    <w:p w14:paraId="6B6A694B" w14:textId="77777777" w:rsidR="0087313C" w:rsidRPr="003F1D58" w:rsidRDefault="0087313C">
      <w:pPr>
        <w:pStyle w:val="Heading1"/>
      </w:pPr>
      <w:bookmarkStart w:id="73" w:name="_Toc79566787"/>
      <w:bookmarkStart w:id="74" w:name="_Toc79568849"/>
      <w:r w:rsidRPr="003F1D58">
        <w:t>6</w:t>
      </w:r>
      <w:r w:rsidRPr="003F1D58">
        <w:tab/>
        <w:t>Toolkit API and CAT Runtime Environment</w:t>
      </w:r>
      <w:bookmarkEnd w:id="73"/>
      <w:bookmarkEnd w:id="74"/>
    </w:p>
    <w:p w14:paraId="6C56648B" w14:textId="77777777" w:rsidR="00134121" w:rsidRPr="003F1D58" w:rsidRDefault="00134121" w:rsidP="00134121">
      <w:pPr>
        <w:pStyle w:val="Heading2"/>
      </w:pPr>
      <w:bookmarkStart w:id="75" w:name="_Toc79566788"/>
      <w:bookmarkStart w:id="76" w:name="_Toc79568850"/>
      <w:r w:rsidRPr="003F1D58">
        <w:t>6.0</w:t>
      </w:r>
      <w:r w:rsidRPr="003F1D58">
        <w:tab/>
        <w:t>Introduction</w:t>
      </w:r>
      <w:bookmarkEnd w:id="75"/>
      <w:bookmarkEnd w:id="76"/>
    </w:p>
    <w:p w14:paraId="495C23E7" w14:textId="76A26A37" w:rsidR="0087313C" w:rsidRPr="003F1D58" w:rsidRDefault="0087313C">
      <w:r w:rsidRPr="003F1D58">
        <w:t xml:space="preserve">The toolkit API consists of the </w:t>
      </w:r>
      <w:r w:rsidRPr="003F1D58">
        <w:rPr>
          <w:i/>
        </w:rPr>
        <w:t>uicc.toolkit</w:t>
      </w:r>
      <w:r w:rsidRPr="003F1D58">
        <w:t xml:space="preserve"> package, which allows applets to access the toolkit features defined in </w:t>
      </w:r>
      <w:r w:rsidR="00E74B69" w:rsidRPr="008562E2">
        <w:t>ETSI</w:t>
      </w:r>
      <w:r w:rsidR="00B016DB" w:rsidRPr="008562E2">
        <w:t xml:space="preserve"> </w:t>
      </w:r>
      <w:r w:rsidR="00E74B69" w:rsidRPr="008562E2">
        <w:t>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w:t>
      </w:r>
    </w:p>
    <w:p w14:paraId="6EDA350C" w14:textId="77777777" w:rsidR="0087313C" w:rsidRPr="003F1D58" w:rsidRDefault="0087313C">
      <w:pPr>
        <w:pStyle w:val="Heading2"/>
      </w:pPr>
      <w:bookmarkStart w:id="77" w:name="_Toc79566789"/>
      <w:bookmarkStart w:id="78" w:name="_Toc79568851"/>
      <w:r w:rsidRPr="003F1D58">
        <w:lastRenderedPageBreak/>
        <w:t>6.1</w:t>
      </w:r>
      <w:r w:rsidRPr="003F1D58">
        <w:tab/>
        <w:t>Applet triggering</w:t>
      </w:r>
      <w:bookmarkEnd w:id="77"/>
      <w:bookmarkEnd w:id="78"/>
    </w:p>
    <w:p w14:paraId="44320F49" w14:textId="77777777" w:rsidR="006A0014" w:rsidRPr="003F1D58" w:rsidRDefault="006A0014" w:rsidP="006A0014">
      <w:pPr>
        <w:pStyle w:val="Heading3"/>
      </w:pPr>
      <w:bookmarkStart w:id="79" w:name="_Toc79566790"/>
      <w:bookmarkStart w:id="80" w:name="_Toc79568852"/>
      <w:r w:rsidRPr="003F1D58">
        <w:t>6.1.0</w:t>
      </w:r>
      <w:r w:rsidRPr="003F1D58">
        <w:tab/>
        <w:t>Triggering mechanism</w:t>
      </w:r>
      <w:bookmarkEnd w:id="79"/>
      <w:bookmarkEnd w:id="80"/>
    </w:p>
    <w:p w14:paraId="4F813C29" w14:textId="77777777" w:rsidR="0087313C" w:rsidRPr="003F1D58" w:rsidRDefault="0087313C">
      <w:r w:rsidRPr="003F1D58">
        <w:t>The application triggering portion of the CAT Runtime Environment is responsible for the activation of Toolkit applets, based on the APDU received by the UICC.</w:t>
      </w:r>
    </w:p>
    <w:p w14:paraId="2BEDC62A" w14:textId="77777777" w:rsidR="0087313C" w:rsidRPr="003F1D58" w:rsidRDefault="00741BAE" w:rsidP="00323B93">
      <w:pPr>
        <w:pStyle w:val="FL"/>
      </w:pPr>
      <w:r w:rsidRPr="003F1D58">
        <w:rPr>
          <w:lang w:eastAsia="en-GB"/>
        </w:rPr>
        <w:drawing>
          <wp:inline distT="0" distB="0" distL="0" distR="0" wp14:anchorId="7FBEB645" wp14:editId="52637CFC">
            <wp:extent cx="5836920" cy="1478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36920" cy="1478280"/>
                    </a:xfrm>
                    <a:prstGeom prst="rect">
                      <a:avLst/>
                    </a:prstGeom>
                    <a:noFill/>
                    <a:ln>
                      <a:noFill/>
                    </a:ln>
                  </pic:spPr>
                </pic:pic>
              </a:graphicData>
            </a:graphic>
          </wp:inline>
        </w:drawing>
      </w:r>
    </w:p>
    <w:p w14:paraId="5BD807DB" w14:textId="77777777" w:rsidR="0087313C" w:rsidRPr="003F1D58" w:rsidRDefault="0087313C">
      <w:pPr>
        <w:pStyle w:val="TF"/>
        <w:keepLines w:val="0"/>
      </w:pPr>
      <w:r w:rsidRPr="003F1D58">
        <w:t>Figure 3: Toolkit applet triggering diagram</w:t>
      </w:r>
    </w:p>
    <w:p w14:paraId="09B24B28" w14:textId="77777777" w:rsidR="0087313C" w:rsidRPr="003F1D58" w:rsidRDefault="0087313C">
      <w:r w:rsidRPr="003F1D58">
        <w:t>The Translator converts the information from an incoming APDU into the corresponding Event information.</w:t>
      </w:r>
    </w:p>
    <w:p w14:paraId="17F9F4E8" w14:textId="77777777" w:rsidR="0087313C" w:rsidRPr="003F1D58" w:rsidRDefault="0087313C">
      <w:r w:rsidRPr="003F1D58">
        <w:t>The Triggering Entity requests the information from the Toolkit Registry, which Toolkit applets are registered to this Event. The Triggering Entity then triggers the Toolkit applet. The terminal shall not be adversely affected by the presence of applets on the UICC card. For instance a syntactically correct Envelope shall not result in an error status word in case of a failure of an applet. The applications seen by the terminal are first level applications (e.g. SIM, USIM).</w:t>
      </w:r>
    </w:p>
    <w:p w14:paraId="6B3524AC" w14:textId="77777777" w:rsidR="0087313C" w:rsidRPr="003F1D58" w:rsidRDefault="0087313C">
      <w:r w:rsidRPr="003F1D58">
        <w:t>The difference between a Java Card™ applet and a Toolkit applet is that the latter does not handle APDUs directly. It will handle higher</w:t>
      </w:r>
      <w:r w:rsidRPr="003F1D58">
        <w:noBreakHyphen/>
        <w:t>level messages. Furthermore the execution of a method could span over multiple APDUs, in particular, the proactive protocol commands (Fetch, Terminal Response).</w:t>
      </w:r>
    </w:p>
    <w:p w14:paraId="70CCC3C2" w14:textId="77777777" w:rsidR="0087313C" w:rsidRPr="003F1D58" w:rsidRDefault="0087313C">
      <w:r w:rsidRPr="003F1D58">
        <w:t xml:space="preserve">As written above, when a first level application is the selected application and when a Toolkit applet is triggered the </w:t>
      </w:r>
      <w:r w:rsidRPr="003F1D58">
        <w:rPr>
          <w:i/>
        </w:rPr>
        <w:t>select</w:t>
      </w:r>
      <w:r w:rsidRPr="003F1D58">
        <w:t>() method of the Toolkit applet shall not be launched since the Toolkit applet itself is not selected.</w:t>
      </w:r>
    </w:p>
    <w:p w14:paraId="7A7ECB41" w14:textId="6499405C" w:rsidR="0087313C" w:rsidRPr="003F1D58" w:rsidRDefault="0087313C">
      <w:pPr>
        <w:rPr>
          <w:i/>
        </w:rPr>
      </w:pPr>
      <w:r w:rsidRPr="003F1D58">
        <w:t xml:space="preserve">The CAT Runtime Environment shall only trigger a Toolkit applet if it is in the selectable state as defined in </w:t>
      </w:r>
      <w:r w:rsidR="00E74B69" w:rsidRPr="008562E2">
        <w:t>ETSI</w:t>
      </w:r>
      <w:r w:rsidR="00B016DB" w:rsidRPr="008562E2">
        <w:t xml:space="preserve"> </w:t>
      </w:r>
      <w:r w:rsidR="00E74B69" w:rsidRPr="008562E2">
        <w:t>TS 102 226</w:t>
      </w:r>
      <w:r w:rsidRPr="008562E2">
        <w:t>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w:t>
      </w:r>
    </w:p>
    <w:p w14:paraId="6D487E76" w14:textId="4EEB6BEF" w:rsidR="0087313C" w:rsidRPr="003F1D58" w:rsidRDefault="0087313C">
      <w:r w:rsidRPr="003F1D58">
        <w:t xml:space="preserve">The CAT Runtime Environment shall trigger the Toolkit applets according to their priority level assigned at installation time. The priority level specifies the order of activation of an applet compared to the other applets registered to the same event. If two or more applets are registered to the same event and have the same priority level, except for the internal event EVENT_PROACTIVE_HANDLER_AVAILABLE (see clause 6.2), the applets are triggered according to their installation time (i.e. the most recent applet is activated first). </w:t>
      </w:r>
      <w:r w:rsidR="00E74B69" w:rsidRPr="008562E2">
        <w:t>ETSI TS 102 226</w:t>
      </w:r>
      <w:r w:rsidRPr="008562E2">
        <w:t>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xml:space="preserve"> defined the priority level coding and how this parameter is provided to the UICC.</w:t>
      </w:r>
    </w:p>
    <w:p w14:paraId="11286CD5" w14:textId="77777777" w:rsidR="0087313C" w:rsidRPr="003F1D58" w:rsidRDefault="0087313C">
      <w:r w:rsidRPr="003F1D58">
        <w:t xml:space="preserve">When the CAT Runtime Environment has to trigger several applets on the same event, the next applet is triggered on the return of the </w:t>
      </w:r>
      <w:r w:rsidRPr="003F1D58">
        <w:rPr>
          <w:i/>
        </w:rPr>
        <w:t>processToolkit()</w:t>
      </w:r>
      <w:r w:rsidRPr="003F1D58">
        <w:t xml:space="preserve"> method of the previous Toolkit applet.</w:t>
      </w:r>
    </w:p>
    <w:p w14:paraId="56E3D383" w14:textId="77777777" w:rsidR="00264803" w:rsidRPr="003F1D58" w:rsidRDefault="00264803">
      <w:r w:rsidRPr="003F1D58">
        <w:t>If a UICC suspended context exists at the initiation o</w:t>
      </w:r>
      <w:r w:rsidR="007455AE" w:rsidRPr="003F1D58">
        <w:t>f the card session (see clause 10</w:t>
      </w:r>
      <w:r w:rsidRPr="003F1D58">
        <w:t xml:space="preserve">), the CAT Runtime Environment shall not trigger applets on events (e.g. </w:t>
      </w:r>
      <w:r w:rsidRPr="003F1D58">
        <w:rPr>
          <w:iCs/>
        </w:rPr>
        <w:t>EVENT_FIRST_COMMAND_AFTER_ATR</w:t>
      </w:r>
      <w:r w:rsidRPr="003F1D58">
        <w:t>) but shall queue them. If the resume operation is successfully processed, this list of queued events shall be voided. Otherwise if the resume operation is cancelled (e.g. disallowed APDU command, bad resume token</w:t>
      </w:r>
      <w:r w:rsidR="00E91892" w:rsidRPr="003F1D58">
        <w:t xml:space="preserve">, etc.), </w:t>
      </w:r>
      <w:r w:rsidRPr="003F1D58">
        <w:t>the CAT Runtime Environment shall trigger Toolkit applets on queued events in the order of appearance of those events.</w:t>
      </w:r>
    </w:p>
    <w:p w14:paraId="7D3621E7" w14:textId="77777777" w:rsidR="00264803" w:rsidRPr="003F1D58" w:rsidRDefault="00264803" w:rsidP="007455AE">
      <w:pPr>
        <w:pStyle w:val="NO"/>
        <w:keepLines w:val="0"/>
      </w:pPr>
      <w:r w:rsidRPr="003F1D58">
        <w:t>NOTE:</w:t>
      </w:r>
      <w:r w:rsidRPr="003F1D58">
        <w:tab/>
        <w:t xml:space="preserve">When the resume operation is rejected, this is equivalent to a power off for applets selected at the time of the suspend operation as they are neither called on their </w:t>
      </w:r>
      <w:r w:rsidRPr="003F1D58">
        <w:rPr>
          <w:i/>
        </w:rPr>
        <w:t>deselect()</w:t>
      </w:r>
      <w:r w:rsidRPr="003F1D58">
        <w:t xml:space="preserve"> method nor informed on the cancelled resume.</w:t>
      </w:r>
    </w:p>
    <w:p w14:paraId="20BF888A" w14:textId="77777777" w:rsidR="0087313C" w:rsidRPr="003F1D58" w:rsidRDefault="0087313C">
      <w:pPr>
        <w:pStyle w:val="Heading3"/>
      </w:pPr>
      <w:bookmarkStart w:id="81" w:name="_Toc79566791"/>
      <w:bookmarkStart w:id="82" w:name="_Toc79568853"/>
      <w:r w:rsidRPr="003F1D58">
        <w:t>6.1.1</w:t>
      </w:r>
      <w:r w:rsidRPr="003F1D58">
        <w:tab/>
        <w:t>Exception handling</w:t>
      </w:r>
      <w:bookmarkEnd w:id="81"/>
      <w:bookmarkEnd w:id="82"/>
    </w:p>
    <w:p w14:paraId="6EE5E614" w14:textId="77777777" w:rsidR="0087313C" w:rsidRPr="003F1D58" w:rsidRDefault="0087313C">
      <w:r w:rsidRPr="003F1D58">
        <w:t>A Toolkit applet may throw an exception or an exception can occur during its processing. The CAT Runtime Environment shall catch any exception type or class and process as described here after.</w:t>
      </w:r>
    </w:p>
    <w:p w14:paraId="04B88634" w14:textId="77777777" w:rsidR="0087313C" w:rsidRPr="003F1D58" w:rsidRDefault="0087313C">
      <w:r w:rsidRPr="003F1D58">
        <w:lastRenderedPageBreak/>
        <w:t>If more than one applet shall be triggered by the currently processed event all Exceptions shall be caught by the CAT Runtime Environment and shall not be sent to the terminal. The CAT Runtime Environment shall proceed with the triggering.</w:t>
      </w:r>
    </w:p>
    <w:p w14:paraId="360132F6" w14:textId="77777777" w:rsidR="0087313C" w:rsidRPr="003F1D58" w:rsidRDefault="0087313C">
      <w:r w:rsidRPr="003F1D58">
        <w:t>If only one applet shall be triggered by the currently processed event and an ISOException with the following reason code is thrown it shall be sent to the terminal:</w:t>
      </w:r>
    </w:p>
    <w:p w14:paraId="670CD870" w14:textId="77777777" w:rsidR="0087313C" w:rsidRPr="003F1D58" w:rsidRDefault="0087313C">
      <w:pPr>
        <w:pStyle w:val="B1"/>
      </w:pPr>
      <w:r w:rsidRPr="003F1D58">
        <w:t>ISOException with reason code REPLY_BUSY (0x9300).</w:t>
      </w:r>
    </w:p>
    <w:p w14:paraId="72D82F0E" w14:textId="77777777" w:rsidR="0087313C" w:rsidRPr="003F1D58" w:rsidRDefault="0087313C">
      <w:r w:rsidRPr="003F1D58">
        <w:t>Other Exceptions shall not be propagated to the terminal, this behaviour may be extended by an access technology depended specification.</w:t>
      </w:r>
    </w:p>
    <w:p w14:paraId="6A921B47" w14:textId="77777777" w:rsidR="0087313C" w:rsidRPr="003F1D58" w:rsidRDefault="0087313C" w:rsidP="00106374">
      <w:pPr>
        <w:pStyle w:val="Heading2"/>
      </w:pPr>
      <w:bookmarkStart w:id="83" w:name="_Toc79566792"/>
      <w:bookmarkStart w:id="84" w:name="_Toc79568854"/>
      <w:r w:rsidRPr="003F1D58">
        <w:t>6.2</w:t>
      </w:r>
      <w:r w:rsidRPr="003F1D58">
        <w:tab/>
        <w:t>Definition of events</w:t>
      </w:r>
      <w:bookmarkEnd w:id="83"/>
      <w:bookmarkEnd w:id="84"/>
    </w:p>
    <w:p w14:paraId="022D61EA" w14:textId="77777777" w:rsidR="0087313C" w:rsidRPr="003F1D58" w:rsidRDefault="0087313C" w:rsidP="001C0734">
      <w:pPr>
        <w:keepNext/>
        <w:keepLines/>
      </w:pPr>
      <w:r w:rsidRPr="003F1D58">
        <w:t>The following even</w:t>
      </w:r>
      <w:r w:rsidR="009C3AF6" w:rsidRPr="003F1D58">
        <w:t>ts can trigger a Toolkit applet.</w:t>
      </w:r>
    </w:p>
    <w:p w14:paraId="22120FCC" w14:textId="77777777" w:rsidR="0087313C" w:rsidRPr="003F1D58" w:rsidRDefault="0087313C" w:rsidP="001C0734">
      <w:pPr>
        <w:pStyle w:val="TH"/>
      </w:pPr>
      <w:r w:rsidRPr="003F1D58">
        <w:t>Table 1: UICC toolkit event list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078"/>
        <w:gridCol w:w="2057"/>
      </w:tblGrid>
      <w:tr w:rsidR="0087313C" w:rsidRPr="003F1D58" w14:paraId="1446720D" w14:textId="77777777" w:rsidTr="008262D5">
        <w:trPr>
          <w:cantSplit/>
          <w:tblHeader/>
          <w:jc w:val="center"/>
        </w:trPr>
        <w:tc>
          <w:tcPr>
            <w:tcW w:w="6078" w:type="dxa"/>
          </w:tcPr>
          <w:p w14:paraId="29F4CB06" w14:textId="77777777" w:rsidR="0087313C" w:rsidRPr="003F1D58" w:rsidRDefault="0087313C" w:rsidP="008262D5">
            <w:pPr>
              <w:pStyle w:val="TAH"/>
            </w:pPr>
            <w:r w:rsidRPr="003F1D58">
              <w:t>Event</w:t>
            </w:r>
            <w:r w:rsidR="008262D5" w:rsidRPr="003F1D58">
              <w:t xml:space="preserve"> </w:t>
            </w:r>
            <w:r w:rsidRPr="003F1D58">
              <w:t>Name</w:t>
            </w:r>
          </w:p>
        </w:tc>
        <w:tc>
          <w:tcPr>
            <w:tcW w:w="2057" w:type="dxa"/>
          </w:tcPr>
          <w:p w14:paraId="2F1D5B5B" w14:textId="77777777" w:rsidR="0087313C" w:rsidRPr="003F1D58" w:rsidRDefault="0087313C" w:rsidP="008262D5">
            <w:pPr>
              <w:pStyle w:val="TAH"/>
            </w:pPr>
            <w:r w:rsidRPr="003F1D58">
              <w:t>Reserved</w:t>
            </w:r>
            <w:r w:rsidR="008262D5" w:rsidRPr="003F1D58">
              <w:t xml:space="preserve"> </w:t>
            </w:r>
            <w:r w:rsidRPr="003F1D58">
              <w:t>short</w:t>
            </w:r>
            <w:r w:rsidR="008262D5" w:rsidRPr="003F1D58">
              <w:t xml:space="preserve"> </w:t>
            </w:r>
            <w:r w:rsidRPr="003F1D58">
              <w:t>value</w:t>
            </w:r>
          </w:p>
        </w:tc>
      </w:tr>
      <w:tr w:rsidR="0087313C" w:rsidRPr="003F1D58" w14:paraId="7D939122" w14:textId="77777777" w:rsidTr="008262D5">
        <w:trPr>
          <w:jc w:val="center"/>
        </w:trPr>
        <w:tc>
          <w:tcPr>
            <w:tcW w:w="6078" w:type="dxa"/>
          </w:tcPr>
          <w:p w14:paraId="6D9214D7" w14:textId="77777777" w:rsidR="0087313C" w:rsidRPr="003F1D58" w:rsidRDefault="0087313C" w:rsidP="001C0734">
            <w:pPr>
              <w:pStyle w:val="TAL"/>
            </w:pPr>
            <w:r w:rsidRPr="003F1D58">
              <w:t>Not</w:t>
            </w:r>
            <w:r w:rsidR="008262D5" w:rsidRPr="003F1D58">
              <w:t xml:space="preserve"> </w:t>
            </w:r>
            <w:r w:rsidRPr="003F1D58">
              <w:t>to</w:t>
            </w:r>
            <w:r w:rsidR="008262D5" w:rsidRPr="003F1D58">
              <w:t xml:space="preserve"> </w:t>
            </w:r>
            <w:r w:rsidRPr="003F1D58">
              <w:t>be</w:t>
            </w:r>
            <w:r w:rsidR="008262D5" w:rsidRPr="003F1D58">
              <w:t xml:space="preserve"> </w:t>
            </w:r>
            <w:r w:rsidRPr="003F1D58">
              <w:t>used</w:t>
            </w:r>
          </w:p>
        </w:tc>
        <w:tc>
          <w:tcPr>
            <w:tcW w:w="2057" w:type="dxa"/>
          </w:tcPr>
          <w:p w14:paraId="18367E2F" w14:textId="77777777" w:rsidR="0087313C" w:rsidRPr="003F1D58" w:rsidRDefault="0087313C" w:rsidP="0071178B">
            <w:pPr>
              <w:pStyle w:val="TAC"/>
            </w:pPr>
            <w:r w:rsidRPr="003F1D58">
              <w:t>0</w:t>
            </w:r>
          </w:p>
        </w:tc>
      </w:tr>
      <w:tr w:rsidR="0087313C" w:rsidRPr="003F1D58" w14:paraId="0FEE5C2A" w14:textId="77777777" w:rsidTr="008262D5">
        <w:trPr>
          <w:jc w:val="center"/>
        </w:trPr>
        <w:tc>
          <w:tcPr>
            <w:tcW w:w="6078" w:type="dxa"/>
          </w:tcPr>
          <w:p w14:paraId="2133D12C" w14:textId="77777777" w:rsidR="0087313C" w:rsidRPr="003F1D58" w:rsidRDefault="0087313C">
            <w:pPr>
              <w:pStyle w:val="TAL"/>
              <w:keepNext w:val="0"/>
              <w:keepLines w:val="0"/>
            </w:pPr>
            <w:r w:rsidRPr="003F1D58">
              <w:t>EVENT_PROFILE_DOWNLOAD</w:t>
            </w:r>
          </w:p>
        </w:tc>
        <w:tc>
          <w:tcPr>
            <w:tcW w:w="2057" w:type="dxa"/>
          </w:tcPr>
          <w:p w14:paraId="5BEC365C" w14:textId="77777777" w:rsidR="0087313C" w:rsidRPr="003F1D58" w:rsidRDefault="0087313C" w:rsidP="0071178B">
            <w:pPr>
              <w:pStyle w:val="TAC"/>
            </w:pPr>
            <w:r w:rsidRPr="003F1D58">
              <w:t>1</w:t>
            </w:r>
          </w:p>
        </w:tc>
      </w:tr>
      <w:tr w:rsidR="0087313C" w:rsidRPr="003F1D58" w14:paraId="570E52B3" w14:textId="77777777" w:rsidTr="008262D5">
        <w:trPr>
          <w:jc w:val="center"/>
        </w:trPr>
        <w:tc>
          <w:tcPr>
            <w:tcW w:w="6078" w:type="dxa"/>
          </w:tcPr>
          <w:p w14:paraId="46526A95"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62CFC03A" w14:textId="77777777" w:rsidR="0087313C" w:rsidRPr="003F1D58" w:rsidRDefault="0087313C" w:rsidP="0071178B">
            <w:pPr>
              <w:pStyle w:val="TAC"/>
            </w:pPr>
            <w:r w:rsidRPr="003F1D58">
              <w:t>2</w:t>
            </w:r>
          </w:p>
        </w:tc>
      </w:tr>
      <w:tr w:rsidR="0087313C" w:rsidRPr="003F1D58" w14:paraId="35064F3D" w14:textId="77777777" w:rsidTr="008262D5">
        <w:trPr>
          <w:jc w:val="center"/>
        </w:trPr>
        <w:tc>
          <w:tcPr>
            <w:tcW w:w="6078" w:type="dxa"/>
          </w:tcPr>
          <w:p w14:paraId="5B8790DD"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7ACD6771" w14:textId="77777777" w:rsidR="0087313C" w:rsidRPr="003F1D58" w:rsidRDefault="0087313C" w:rsidP="0071178B">
            <w:pPr>
              <w:pStyle w:val="TAC"/>
            </w:pPr>
            <w:r w:rsidRPr="003F1D58">
              <w:t>3</w:t>
            </w:r>
          </w:p>
        </w:tc>
      </w:tr>
      <w:tr w:rsidR="0087313C" w:rsidRPr="003F1D58" w14:paraId="6090B910" w14:textId="77777777" w:rsidTr="008262D5">
        <w:trPr>
          <w:jc w:val="center"/>
        </w:trPr>
        <w:tc>
          <w:tcPr>
            <w:tcW w:w="6078" w:type="dxa"/>
          </w:tcPr>
          <w:p w14:paraId="4E1AB44C"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718398FB" w14:textId="77777777" w:rsidR="0087313C" w:rsidRPr="003F1D58" w:rsidRDefault="0087313C" w:rsidP="0071178B">
            <w:pPr>
              <w:pStyle w:val="TAC"/>
            </w:pPr>
            <w:r w:rsidRPr="003F1D58">
              <w:t>4</w:t>
            </w:r>
          </w:p>
        </w:tc>
      </w:tr>
      <w:tr w:rsidR="0087313C" w:rsidRPr="003F1D58" w14:paraId="73E7BBC7" w14:textId="77777777" w:rsidTr="008262D5">
        <w:trPr>
          <w:jc w:val="center"/>
        </w:trPr>
        <w:tc>
          <w:tcPr>
            <w:tcW w:w="6078" w:type="dxa"/>
          </w:tcPr>
          <w:p w14:paraId="2B187999"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64FDB3CD" w14:textId="77777777" w:rsidR="0087313C" w:rsidRPr="003F1D58" w:rsidRDefault="0087313C" w:rsidP="0071178B">
            <w:pPr>
              <w:pStyle w:val="TAC"/>
            </w:pPr>
            <w:r w:rsidRPr="003F1D58">
              <w:t>5</w:t>
            </w:r>
          </w:p>
        </w:tc>
      </w:tr>
      <w:tr w:rsidR="0087313C" w:rsidRPr="003F1D58" w14:paraId="138F972E" w14:textId="77777777" w:rsidTr="008262D5">
        <w:trPr>
          <w:jc w:val="center"/>
        </w:trPr>
        <w:tc>
          <w:tcPr>
            <w:tcW w:w="6078" w:type="dxa"/>
          </w:tcPr>
          <w:p w14:paraId="1C1BA83F"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6C12428A" w14:textId="77777777" w:rsidR="0087313C" w:rsidRPr="003F1D58" w:rsidRDefault="0087313C" w:rsidP="0071178B">
            <w:pPr>
              <w:pStyle w:val="TAC"/>
            </w:pPr>
            <w:r w:rsidRPr="003F1D58">
              <w:t>6</w:t>
            </w:r>
          </w:p>
        </w:tc>
      </w:tr>
      <w:tr w:rsidR="0087313C" w:rsidRPr="003F1D58" w14:paraId="23A9CAA1" w14:textId="77777777" w:rsidTr="008262D5">
        <w:trPr>
          <w:jc w:val="center"/>
        </w:trPr>
        <w:tc>
          <w:tcPr>
            <w:tcW w:w="6078" w:type="dxa"/>
          </w:tcPr>
          <w:p w14:paraId="06A77AAF" w14:textId="77777777" w:rsidR="0087313C" w:rsidRPr="003F1D58" w:rsidRDefault="0087313C">
            <w:pPr>
              <w:pStyle w:val="TAL"/>
              <w:keepNext w:val="0"/>
              <w:keepLines w:val="0"/>
            </w:pPr>
            <w:r w:rsidRPr="003F1D58">
              <w:t>EVENT_MENU_SELECTION</w:t>
            </w:r>
          </w:p>
        </w:tc>
        <w:tc>
          <w:tcPr>
            <w:tcW w:w="2057" w:type="dxa"/>
          </w:tcPr>
          <w:p w14:paraId="621A3D2D" w14:textId="77777777" w:rsidR="0087313C" w:rsidRPr="003F1D58" w:rsidRDefault="0087313C" w:rsidP="0071178B">
            <w:pPr>
              <w:pStyle w:val="TAC"/>
            </w:pPr>
            <w:r w:rsidRPr="003F1D58">
              <w:t>7</w:t>
            </w:r>
          </w:p>
        </w:tc>
      </w:tr>
      <w:tr w:rsidR="0087313C" w:rsidRPr="003F1D58" w14:paraId="418AFB16" w14:textId="77777777" w:rsidTr="008262D5">
        <w:trPr>
          <w:jc w:val="center"/>
        </w:trPr>
        <w:tc>
          <w:tcPr>
            <w:tcW w:w="6078" w:type="dxa"/>
          </w:tcPr>
          <w:p w14:paraId="43CF4FD0" w14:textId="77777777" w:rsidR="0087313C" w:rsidRPr="003F1D58" w:rsidRDefault="0087313C">
            <w:pPr>
              <w:pStyle w:val="TAL"/>
              <w:keepNext w:val="0"/>
              <w:keepLines w:val="0"/>
            </w:pPr>
            <w:r w:rsidRPr="003F1D58">
              <w:t>EVENT_MENU_SELECTION_HELP_REQUEST</w:t>
            </w:r>
          </w:p>
        </w:tc>
        <w:tc>
          <w:tcPr>
            <w:tcW w:w="2057" w:type="dxa"/>
          </w:tcPr>
          <w:p w14:paraId="0335C9CA" w14:textId="77777777" w:rsidR="0087313C" w:rsidRPr="003F1D58" w:rsidRDefault="0087313C" w:rsidP="0071178B">
            <w:pPr>
              <w:pStyle w:val="TAC"/>
            </w:pPr>
            <w:r w:rsidRPr="003F1D58">
              <w:t>8</w:t>
            </w:r>
          </w:p>
        </w:tc>
      </w:tr>
      <w:tr w:rsidR="0087313C" w:rsidRPr="003F1D58" w14:paraId="49F6F1B1" w14:textId="77777777" w:rsidTr="008262D5">
        <w:trPr>
          <w:jc w:val="center"/>
        </w:trPr>
        <w:tc>
          <w:tcPr>
            <w:tcW w:w="6078" w:type="dxa"/>
          </w:tcPr>
          <w:p w14:paraId="0BCF5762" w14:textId="77777777" w:rsidR="0087313C" w:rsidRPr="003F1D58" w:rsidRDefault="0087313C">
            <w:pPr>
              <w:pStyle w:val="TAL"/>
              <w:keepNext w:val="0"/>
              <w:keepLines w:val="0"/>
            </w:pPr>
            <w:r w:rsidRPr="003F1D58">
              <w:t>EVENT_CALL_CONTROL_BY_NAA</w:t>
            </w:r>
          </w:p>
        </w:tc>
        <w:tc>
          <w:tcPr>
            <w:tcW w:w="2057" w:type="dxa"/>
          </w:tcPr>
          <w:p w14:paraId="2C5813A8" w14:textId="77777777" w:rsidR="0087313C" w:rsidRPr="003F1D58" w:rsidRDefault="0087313C" w:rsidP="0071178B">
            <w:pPr>
              <w:pStyle w:val="TAC"/>
            </w:pPr>
            <w:r w:rsidRPr="003F1D58">
              <w:t>9</w:t>
            </w:r>
            <w:r w:rsidR="008262D5" w:rsidRPr="003F1D58">
              <w:t xml:space="preserve"> </w:t>
            </w:r>
          </w:p>
        </w:tc>
      </w:tr>
      <w:tr w:rsidR="0087313C" w:rsidRPr="003F1D58" w14:paraId="5CD7134C" w14:textId="77777777" w:rsidTr="008262D5">
        <w:trPr>
          <w:jc w:val="center"/>
        </w:trPr>
        <w:tc>
          <w:tcPr>
            <w:tcW w:w="6078" w:type="dxa"/>
          </w:tcPr>
          <w:p w14:paraId="21A2EF17" w14:textId="77777777" w:rsidR="0087313C" w:rsidRPr="003F1D58" w:rsidRDefault="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02BB0C64" w14:textId="77777777" w:rsidR="0087313C" w:rsidRPr="003F1D58" w:rsidRDefault="0087313C" w:rsidP="0071178B">
            <w:pPr>
              <w:pStyle w:val="TAC"/>
            </w:pPr>
            <w:r w:rsidRPr="003F1D58">
              <w:t>10</w:t>
            </w:r>
          </w:p>
        </w:tc>
      </w:tr>
      <w:tr w:rsidR="0087313C" w:rsidRPr="003F1D58" w14:paraId="57A53332" w14:textId="77777777" w:rsidTr="008262D5">
        <w:trPr>
          <w:jc w:val="center"/>
        </w:trPr>
        <w:tc>
          <w:tcPr>
            <w:tcW w:w="6078" w:type="dxa"/>
          </w:tcPr>
          <w:p w14:paraId="420C2294" w14:textId="77777777" w:rsidR="0087313C" w:rsidRPr="003F1D58" w:rsidRDefault="0087313C">
            <w:pPr>
              <w:pStyle w:val="TAL"/>
              <w:keepNext w:val="0"/>
              <w:keepLines w:val="0"/>
            </w:pPr>
            <w:r w:rsidRPr="003F1D58">
              <w:t>EVENT_TIMER_EXPIRATION</w:t>
            </w:r>
          </w:p>
        </w:tc>
        <w:tc>
          <w:tcPr>
            <w:tcW w:w="2057" w:type="dxa"/>
          </w:tcPr>
          <w:p w14:paraId="66975BAF" w14:textId="77777777" w:rsidR="0087313C" w:rsidRPr="003F1D58" w:rsidRDefault="0087313C" w:rsidP="0071178B">
            <w:pPr>
              <w:pStyle w:val="TAC"/>
            </w:pPr>
            <w:r w:rsidRPr="003F1D58">
              <w:t>11</w:t>
            </w:r>
          </w:p>
        </w:tc>
      </w:tr>
      <w:tr w:rsidR="0087313C" w:rsidRPr="003F1D58" w14:paraId="476DE52A" w14:textId="77777777" w:rsidTr="008262D5">
        <w:trPr>
          <w:jc w:val="center"/>
        </w:trPr>
        <w:tc>
          <w:tcPr>
            <w:tcW w:w="6078" w:type="dxa"/>
          </w:tcPr>
          <w:p w14:paraId="77A9F135" w14:textId="77777777" w:rsidR="0087313C" w:rsidRPr="003F1D58" w:rsidRDefault="0087313C">
            <w:pPr>
              <w:pStyle w:val="TAL"/>
              <w:keepNext w:val="0"/>
              <w:keepLines w:val="0"/>
            </w:pPr>
            <w:r w:rsidRPr="003F1D58">
              <w:t>EVENT_EVENT_DOWNLOAD_MT_CALL</w:t>
            </w:r>
          </w:p>
        </w:tc>
        <w:tc>
          <w:tcPr>
            <w:tcW w:w="2057" w:type="dxa"/>
          </w:tcPr>
          <w:p w14:paraId="4D977B9C" w14:textId="77777777" w:rsidR="0087313C" w:rsidRPr="003F1D58" w:rsidRDefault="0087313C" w:rsidP="0071178B">
            <w:pPr>
              <w:pStyle w:val="TAC"/>
            </w:pPr>
            <w:r w:rsidRPr="003F1D58">
              <w:t>12</w:t>
            </w:r>
          </w:p>
        </w:tc>
      </w:tr>
      <w:tr w:rsidR="0087313C" w:rsidRPr="003F1D58" w14:paraId="756FF765" w14:textId="77777777" w:rsidTr="008262D5">
        <w:trPr>
          <w:jc w:val="center"/>
        </w:trPr>
        <w:tc>
          <w:tcPr>
            <w:tcW w:w="6078" w:type="dxa"/>
          </w:tcPr>
          <w:p w14:paraId="5DFD5FC3" w14:textId="77777777" w:rsidR="0087313C" w:rsidRPr="003F1D58" w:rsidRDefault="0087313C">
            <w:pPr>
              <w:pStyle w:val="TAL"/>
              <w:keepNext w:val="0"/>
              <w:keepLines w:val="0"/>
            </w:pPr>
            <w:r w:rsidRPr="003F1D58">
              <w:t>EVENT_EVENT_DOWNLOAD_CALL_CONNECTED</w:t>
            </w:r>
          </w:p>
        </w:tc>
        <w:tc>
          <w:tcPr>
            <w:tcW w:w="2057" w:type="dxa"/>
          </w:tcPr>
          <w:p w14:paraId="5C4F9E12" w14:textId="77777777" w:rsidR="0087313C" w:rsidRPr="003F1D58" w:rsidRDefault="0087313C" w:rsidP="0071178B">
            <w:pPr>
              <w:pStyle w:val="TAC"/>
            </w:pPr>
            <w:r w:rsidRPr="003F1D58">
              <w:t>13</w:t>
            </w:r>
          </w:p>
        </w:tc>
      </w:tr>
      <w:tr w:rsidR="0087313C" w:rsidRPr="003F1D58" w14:paraId="45A79CF3" w14:textId="77777777" w:rsidTr="008262D5">
        <w:trPr>
          <w:jc w:val="center"/>
        </w:trPr>
        <w:tc>
          <w:tcPr>
            <w:tcW w:w="6078" w:type="dxa"/>
          </w:tcPr>
          <w:p w14:paraId="6372DC3E" w14:textId="77777777" w:rsidR="0087313C" w:rsidRPr="003F1D58" w:rsidRDefault="0087313C">
            <w:pPr>
              <w:pStyle w:val="TAL"/>
              <w:keepNext w:val="0"/>
              <w:keepLines w:val="0"/>
            </w:pPr>
            <w:r w:rsidRPr="003F1D58">
              <w:t>EVENT_EVENT_DOWNLOAD_CALL_DISCONNECTED</w:t>
            </w:r>
          </w:p>
        </w:tc>
        <w:tc>
          <w:tcPr>
            <w:tcW w:w="2057" w:type="dxa"/>
          </w:tcPr>
          <w:p w14:paraId="48782EC8" w14:textId="77777777" w:rsidR="0087313C" w:rsidRPr="003F1D58" w:rsidRDefault="0087313C" w:rsidP="0071178B">
            <w:pPr>
              <w:pStyle w:val="TAC"/>
            </w:pPr>
            <w:r w:rsidRPr="003F1D58">
              <w:t>14</w:t>
            </w:r>
          </w:p>
        </w:tc>
      </w:tr>
      <w:tr w:rsidR="0087313C" w:rsidRPr="003F1D58" w14:paraId="0E24A570" w14:textId="77777777" w:rsidTr="008262D5">
        <w:trPr>
          <w:jc w:val="center"/>
        </w:trPr>
        <w:tc>
          <w:tcPr>
            <w:tcW w:w="6078" w:type="dxa"/>
          </w:tcPr>
          <w:p w14:paraId="4A3CFE81" w14:textId="77777777" w:rsidR="0087313C" w:rsidRPr="003F1D58" w:rsidRDefault="0087313C">
            <w:pPr>
              <w:pStyle w:val="TAL"/>
              <w:keepNext w:val="0"/>
              <w:keepLines w:val="0"/>
            </w:pPr>
            <w:r w:rsidRPr="003F1D58">
              <w:t>EVENT_EVENT_DOWNLOAD_LOCATION_STATUS</w:t>
            </w:r>
          </w:p>
        </w:tc>
        <w:tc>
          <w:tcPr>
            <w:tcW w:w="2057" w:type="dxa"/>
          </w:tcPr>
          <w:p w14:paraId="20FC67BE" w14:textId="77777777" w:rsidR="0087313C" w:rsidRPr="003F1D58" w:rsidRDefault="0087313C" w:rsidP="0071178B">
            <w:pPr>
              <w:pStyle w:val="TAC"/>
            </w:pPr>
            <w:r w:rsidRPr="003F1D58">
              <w:t>15</w:t>
            </w:r>
          </w:p>
        </w:tc>
      </w:tr>
      <w:tr w:rsidR="0087313C" w:rsidRPr="003F1D58" w14:paraId="773276D0" w14:textId="77777777" w:rsidTr="008262D5">
        <w:trPr>
          <w:jc w:val="center"/>
        </w:trPr>
        <w:tc>
          <w:tcPr>
            <w:tcW w:w="6078" w:type="dxa"/>
          </w:tcPr>
          <w:p w14:paraId="2EEB831E" w14:textId="77777777" w:rsidR="0087313C" w:rsidRPr="003F1D58" w:rsidRDefault="0087313C">
            <w:pPr>
              <w:pStyle w:val="TAL"/>
              <w:keepNext w:val="0"/>
              <w:keepLines w:val="0"/>
            </w:pPr>
            <w:r w:rsidRPr="003F1D58">
              <w:t>EVENT_EVENT_DOWNLOAD_USER_ACTIVITY</w:t>
            </w:r>
          </w:p>
        </w:tc>
        <w:tc>
          <w:tcPr>
            <w:tcW w:w="2057" w:type="dxa"/>
          </w:tcPr>
          <w:p w14:paraId="1C11F00A" w14:textId="77777777" w:rsidR="0087313C" w:rsidRPr="003F1D58" w:rsidRDefault="0087313C" w:rsidP="0071178B">
            <w:pPr>
              <w:pStyle w:val="TAC"/>
            </w:pPr>
            <w:r w:rsidRPr="003F1D58">
              <w:t>16</w:t>
            </w:r>
          </w:p>
        </w:tc>
      </w:tr>
      <w:tr w:rsidR="0087313C" w:rsidRPr="003F1D58" w14:paraId="6B145058" w14:textId="77777777" w:rsidTr="008262D5">
        <w:trPr>
          <w:jc w:val="center"/>
        </w:trPr>
        <w:tc>
          <w:tcPr>
            <w:tcW w:w="6078" w:type="dxa"/>
          </w:tcPr>
          <w:p w14:paraId="6604F8D4" w14:textId="77777777" w:rsidR="0087313C" w:rsidRPr="003F1D58" w:rsidRDefault="0087313C">
            <w:pPr>
              <w:pStyle w:val="TAL"/>
              <w:keepNext w:val="0"/>
              <w:keepLines w:val="0"/>
            </w:pPr>
            <w:r w:rsidRPr="003F1D58">
              <w:t>EVENT_EVENT_DOWNLOAD_IDLE_SCREEN_AVAILABLE</w:t>
            </w:r>
          </w:p>
        </w:tc>
        <w:tc>
          <w:tcPr>
            <w:tcW w:w="2057" w:type="dxa"/>
          </w:tcPr>
          <w:p w14:paraId="67CAD32D" w14:textId="77777777" w:rsidR="0087313C" w:rsidRPr="003F1D58" w:rsidRDefault="0087313C" w:rsidP="0071178B">
            <w:pPr>
              <w:pStyle w:val="TAC"/>
            </w:pPr>
            <w:r w:rsidRPr="003F1D58">
              <w:t>17</w:t>
            </w:r>
          </w:p>
        </w:tc>
      </w:tr>
      <w:tr w:rsidR="0087313C" w:rsidRPr="003F1D58" w14:paraId="06C695D8" w14:textId="77777777" w:rsidTr="008262D5">
        <w:trPr>
          <w:jc w:val="center"/>
        </w:trPr>
        <w:tc>
          <w:tcPr>
            <w:tcW w:w="6078" w:type="dxa"/>
          </w:tcPr>
          <w:p w14:paraId="055B287F" w14:textId="77777777" w:rsidR="0087313C" w:rsidRPr="003F1D58" w:rsidRDefault="0087313C">
            <w:pPr>
              <w:pStyle w:val="TAL"/>
              <w:keepNext w:val="0"/>
              <w:keepLines w:val="0"/>
            </w:pPr>
            <w:r w:rsidRPr="003F1D58">
              <w:t>EVENT_EVENT_DOWNLOAD_CARD_READER_STATUS</w:t>
            </w:r>
          </w:p>
        </w:tc>
        <w:tc>
          <w:tcPr>
            <w:tcW w:w="2057" w:type="dxa"/>
          </w:tcPr>
          <w:p w14:paraId="152D529A" w14:textId="77777777" w:rsidR="0087313C" w:rsidRPr="003F1D58" w:rsidRDefault="0087313C" w:rsidP="0071178B">
            <w:pPr>
              <w:pStyle w:val="TAC"/>
            </w:pPr>
            <w:r w:rsidRPr="003F1D58">
              <w:t>18</w:t>
            </w:r>
          </w:p>
        </w:tc>
      </w:tr>
      <w:tr w:rsidR="0087313C" w:rsidRPr="003F1D58" w14:paraId="4844EEAC" w14:textId="77777777" w:rsidTr="008262D5">
        <w:trPr>
          <w:jc w:val="center"/>
        </w:trPr>
        <w:tc>
          <w:tcPr>
            <w:tcW w:w="6078" w:type="dxa"/>
          </w:tcPr>
          <w:p w14:paraId="0B6F4648" w14:textId="77777777" w:rsidR="0087313C" w:rsidRPr="003F1D58" w:rsidRDefault="0087313C">
            <w:pPr>
              <w:pStyle w:val="TAL"/>
              <w:keepNext w:val="0"/>
              <w:keepLines w:val="0"/>
            </w:pPr>
            <w:r w:rsidRPr="003F1D58">
              <w:t>EVENT_STATUS_COMMAND</w:t>
            </w:r>
          </w:p>
        </w:tc>
        <w:tc>
          <w:tcPr>
            <w:tcW w:w="2057" w:type="dxa"/>
          </w:tcPr>
          <w:p w14:paraId="46E7DE38" w14:textId="77777777" w:rsidR="0087313C" w:rsidRPr="003F1D58" w:rsidRDefault="0087313C" w:rsidP="0071178B">
            <w:pPr>
              <w:pStyle w:val="TAC"/>
            </w:pPr>
            <w:r w:rsidRPr="003F1D58">
              <w:t>19</w:t>
            </w:r>
          </w:p>
        </w:tc>
      </w:tr>
      <w:tr w:rsidR="0087313C" w:rsidRPr="003F1D58" w14:paraId="264344E8" w14:textId="77777777" w:rsidTr="008262D5">
        <w:trPr>
          <w:jc w:val="center"/>
        </w:trPr>
        <w:tc>
          <w:tcPr>
            <w:tcW w:w="6078" w:type="dxa"/>
          </w:tcPr>
          <w:p w14:paraId="17851EA5" w14:textId="77777777" w:rsidR="0087313C" w:rsidRPr="003F1D58" w:rsidRDefault="0087313C">
            <w:pPr>
              <w:pStyle w:val="TAL"/>
              <w:keepNext w:val="0"/>
              <w:keepLines w:val="0"/>
            </w:pPr>
            <w:r w:rsidRPr="003F1D58">
              <w:t>EVENT_EVENT_DOWNLOAD_LANGUAGE_SELECTION</w:t>
            </w:r>
          </w:p>
        </w:tc>
        <w:tc>
          <w:tcPr>
            <w:tcW w:w="2057" w:type="dxa"/>
          </w:tcPr>
          <w:p w14:paraId="68F55178" w14:textId="77777777" w:rsidR="0087313C" w:rsidRPr="003F1D58" w:rsidRDefault="0087313C" w:rsidP="0071178B">
            <w:pPr>
              <w:pStyle w:val="TAC"/>
            </w:pPr>
            <w:r w:rsidRPr="003F1D58">
              <w:t>20</w:t>
            </w:r>
          </w:p>
        </w:tc>
      </w:tr>
      <w:tr w:rsidR="0087313C" w:rsidRPr="003F1D58" w14:paraId="03B7969D" w14:textId="77777777" w:rsidTr="008262D5">
        <w:trPr>
          <w:jc w:val="center"/>
        </w:trPr>
        <w:tc>
          <w:tcPr>
            <w:tcW w:w="6078" w:type="dxa"/>
          </w:tcPr>
          <w:p w14:paraId="7DB749BA" w14:textId="77777777" w:rsidR="0087313C" w:rsidRPr="003F1D58" w:rsidRDefault="0087313C">
            <w:pPr>
              <w:pStyle w:val="TAL"/>
              <w:keepNext w:val="0"/>
              <w:keepLines w:val="0"/>
            </w:pPr>
            <w:r w:rsidRPr="003F1D58">
              <w:t>EVENT_EVENT_DOWNLOAD_BROWSER_TERMINATION</w:t>
            </w:r>
          </w:p>
        </w:tc>
        <w:tc>
          <w:tcPr>
            <w:tcW w:w="2057" w:type="dxa"/>
          </w:tcPr>
          <w:p w14:paraId="7B944F6A" w14:textId="77777777" w:rsidR="0087313C" w:rsidRPr="003F1D58" w:rsidRDefault="0087313C" w:rsidP="0071178B">
            <w:pPr>
              <w:pStyle w:val="TAC"/>
            </w:pPr>
            <w:r w:rsidRPr="003F1D58">
              <w:t>21</w:t>
            </w:r>
          </w:p>
        </w:tc>
      </w:tr>
      <w:tr w:rsidR="0087313C" w:rsidRPr="003F1D58" w14:paraId="5895847A" w14:textId="77777777" w:rsidTr="008262D5">
        <w:trPr>
          <w:jc w:val="center"/>
        </w:trPr>
        <w:tc>
          <w:tcPr>
            <w:tcW w:w="6078" w:type="dxa"/>
          </w:tcPr>
          <w:p w14:paraId="3519B750" w14:textId="77777777" w:rsidR="0087313C" w:rsidRPr="003F1D58" w:rsidRDefault="0087313C">
            <w:pPr>
              <w:pStyle w:val="TAL"/>
              <w:keepNext w:val="0"/>
              <w:keepLines w:val="0"/>
            </w:pPr>
            <w:r w:rsidRPr="003F1D58">
              <w:t>EVENT</w:t>
            </w:r>
            <w:r w:rsidRPr="003F1D58">
              <w:rPr>
                <w:color w:val="000000"/>
              </w:rPr>
              <w:t>_</w:t>
            </w:r>
            <w:r w:rsidRPr="003F1D58">
              <w:t>EVENT</w:t>
            </w:r>
            <w:r w:rsidRPr="003F1D58">
              <w:rPr>
                <w:color w:val="000000"/>
              </w:rPr>
              <w:t>_DOWNLOAD_DATA_AVAILABLE</w:t>
            </w:r>
          </w:p>
        </w:tc>
        <w:tc>
          <w:tcPr>
            <w:tcW w:w="2057" w:type="dxa"/>
          </w:tcPr>
          <w:p w14:paraId="369A4D55" w14:textId="77777777" w:rsidR="0087313C" w:rsidRPr="003F1D58" w:rsidRDefault="0087313C" w:rsidP="0071178B">
            <w:pPr>
              <w:pStyle w:val="TAC"/>
            </w:pPr>
            <w:r w:rsidRPr="003F1D58">
              <w:t>22</w:t>
            </w:r>
          </w:p>
        </w:tc>
      </w:tr>
      <w:tr w:rsidR="0087313C" w:rsidRPr="003F1D58" w14:paraId="0F51CBDB" w14:textId="77777777" w:rsidTr="008262D5">
        <w:trPr>
          <w:jc w:val="center"/>
        </w:trPr>
        <w:tc>
          <w:tcPr>
            <w:tcW w:w="6078" w:type="dxa"/>
          </w:tcPr>
          <w:p w14:paraId="7B082AE9"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_DOWNLOAD_CHANNEL_</w:t>
            </w:r>
            <w:r w:rsidRPr="003F1D58">
              <w:t>STATUS</w:t>
            </w:r>
          </w:p>
        </w:tc>
        <w:tc>
          <w:tcPr>
            <w:tcW w:w="2057" w:type="dxa"/>
          </w:tcPr>
          <w:p w14:paraId="036330BF" w14:textId="77777777" w:rsidR="0087313C" w:rsidRPr="003F1D58" w:rsidRDefault="0087313C" w:rsidP="0071178B">
            <w:pPr>
              <w:pStyle w:val="TAC"/>
            </w:pPr>
            <w:r w:rsidRPr="003F1D58">
              <w:t>23</w:t>
            </w:r>
          </w:p>
        </w:tc>
      </w:tr>
      <w:tr w:rsidR="0087313C" w:rsidRPr="003F1D58" w14:paraId="06EF4A41" w14:textId="77777777" w:rsidTr="008262D5">
        <w:trPr>
          <w:jc w:val="center"/>
        </w:trPr>
        <w:tc>
          <w:tcPr>
            <w:tcW w:w="6078" w:type="dxa"/>
          </w:tcPr>
          <w:p w14:paraId="50065A70" w14:textId="77777777" w:rsidR="0087313C" w:rsidRPr="003F1D58" w:rsidRDefault="0087313C">
            <w:pPr>
              <w:pStyle w:val="TAL"/>
              <w:keepNext w:val="0"/>
              <w:keepLines w:val="0"/>
              <w:rPr>
                <w:color w:val="000000"/>
              </w:rPr>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1EC85846" w14:textId="77777777" w:rsidR="0087313C" w:rsidRPr="003F1D58" w:rsidRDefault="0087313C" w:rsidP="0071178B">
            <w:pPr>
              <w:pStyle w:val="TAC"/>
            </w:pPr>
            <w:r w:rsidRPr="003F1D58">
              <w:t>24</w:t>
            </w:r>
          </w:p>
        </w:tc>
      </w:tr>
      <w:tr w:rsidR="0087313C" w:rsidRPr="003F1D58" w14:paraId="23ADB25D" w14:textId="77777777" w:rsidTr="008262D5">
        <w:trPr>
          <w:jc w:val="center"/>
        </w:trPr>
        <w:tc>
          <w:tcPr>
            <w:tcW w:w="6078" w:type="dxa"/>
          </w:tcPr>
          <w:p w14:paraId="25004468"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_DOWNLOAD_ACCESS_TECHNOLOGY_CHANGE</w:t>
            </w:r>
          </w:p>
        </w:tc>
        <w:tc>
          <w:tcPr>
            <w:tcW w:w="2057" w:type="dxa"/>
          </w:tcPr>
          <w:p w14:paraId="164D0461" w14:textId="77777777" w:rsidR="0087313C" w:rsidRPr="003F1D58" w:rsidRDefault="0087313C" w:rsidP="0071178B">
            <w:pPr>
              <w:pStyle w:val="TAC"/>
            </w:pPr>
            <w:r w:rsidRPr="003F1D58">
              <w:t>25</w:t>
            </w:r>
          </w:p>
        </w:tc>
      </w:tr>
      <w:tr w:rsidR="0087313C" w:rsidRPr="003F1D58" w14:paraId="3E048BA3" w14:textId="77777777" w:rsidTr="008262D5">
        <w:trPr>
          <w:jc w:val="center"/>
        </w:trPr>
        <w:tc>
          <w:tcPr>
            <w:tcW w:w="6078" w:type="dxa"/>
          </w:tcPr>
          <w:p w14:paraId="59A06B4E"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_DOWNLOAD_DISPLAY_PARAMETER_CHANGED</w:t>
            </w:r>
          </w:p>
        </w:tc>
        <w:tc>
          <w:tcPr>
            <w:tcW w:w="2057" w:type="dxa"/>
          </w:tcPr>
          <w:p w14:paraId="7A418126" w14:textId="77777777" w:rsidR="0087313C" w:rsidRPr="003F1D58" w:rsidRDefault="0087313C" w:rsidP="0071178B">
            <w:pPr>
              <w:pStyle w:val="TAC"/>
            </w:pPr>
            <w:r w:rsidRPr="003F1D58">
              <w:t>26</w:t>
            </w:r>
          </w:p>
        </w:tc>
      </w:tr>
      <w:tr w:rsidR="0087313C" w:rsidRPr="003F1D58" w14:paraId="5AC6514B" w14:textId="77777777" w:rsidTr="008262D5">
        <w:trPr>
          <w:jc w:val="center"/>
        </w:trPr>
        <w:tc>
          <w:tcPr>
            <w:tcW w:w="6078" w:type="dxa"/>
          </w:tcPr>
          <w:p w14:paraId="4F6DB75E"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_DOWNLOAD_LOCAL_CONNECTION</w:t>
            </w:r>
          </w:p>
        </w:tc>
        <w:tc>
          <w:tcPr>
            <w:tcW w:w="2057" w:type="dxa"/>
          </w:tcPr>
          <w:p w14:paraId="3F20721B" w14:textId="77777777" w:rsidR="0087313C" w:rsidRPr="003F1D58" w:rsidRDefault="0087313C" w:rsidP="0071178B">
            <w:pPr>
              <w:pStyle w:val="TAC"/>
            </w:pPr>
            <w:r w:rsidRPr="003F1D58">
              <w:t>27</w:t>
            </w:r>
          </w:p>
        </w:tc>
      </w:tr>
      <w:tr w:rsidR="0087313C" w:rsidRPr="003F1D58" w14:paraId="40A75E4E" w14:textId="77777777" w:rsidTr="008262D5">
        <w:trPr>
          <w:jc w:val="center"/>
        </w:trPr>
        <w:tc>
          <w:tcPr>
            <w:tcW w:w="6078" w:type="dxa"/>
          </w:tcPr>
          <w:p w14:paraId="0529A223"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_DOWNLOAD_NETWORK_</w:t>
            </w:r>
            <w:r w:rsidRPr="003F1D58">
              <w:t>SEARCH</w:t>
            </w:r>
            <w:r w:rsidRPr="003F1D58">
              <w:rPr>
                <w:color w:val="000000"/>
              </w:rPr>
              <w:t>_</w:t>
            </w:r>
            <w:r w:rsidRPr="003F1D58">
              <w:t>MODE</w:t>
            </w:r>
            <w:r w:rsidRPr="003F1D58">
              <w:rPr>
                <w:color w:val="000000"/>
              </w:rPr>
              <w:t>_CHANGE</w:t>
            </w:r>
          </w:p>
        </w:tc>
        <w:tc>
          <w:tcPr>
            <w:tcW w:w="2057" w:type="dxa"/>
          </w:tcPr>
          <w:p w14:paraId="293DBDCE" w14:textId="77777777" w:rsidR="0087313C" w:rsidRPr="003F1D58" w:rsidRDefault="0087313C" w:rsidP="0071178B">
            <w:pPr>
              <w:pStyle w:val="TAC"/>
            </w:pPr>
            <w:r w:rsidRPr="003F1D58">
              <w:t>28</w:t>
            </w:r>
          </w:p>
        </w:tc>
      </w:tr>
      <w:tr w:rsidR="0087313C" w:rsidRPr="003F1D58" w14:paraId="66EE32DA" w14:textId="77777777" w:rsidTr="008262D5">
        <w:trPr>
          <w:jc w:val="center"/>
        </w:trPr>
        <w:tc>
          <w:tcPr>
            <w:tcW w:w="6078" w:type="dxa"/>
          </w:tcPr>
          <w:p w14:paraId="6FD9A156" w14:textId="77777777" w:rsidR="0087313C" w:rsidRPr="003F1D58" w:rsidRDefault="0087313C">
            <w:pPr>
              <w:pStyle w:val="TAL"/>
              <w:keepNext w:val="0"/>
              <w:keepLines w:val="0"/>
              <w:rPr>
                <w:color w:val="000000"/>
              </w:rPr>
            </w:pPr>
            <w:r w:rsidRPr="003F1D58">
              <w:t>EVENT</w:t>
            </w:r>
            <w:r w:rsidRPr="003F1D58">
              <w:rPr>
                <w:color w:val="000000"/>
              </w:rPr>
              <w:t>_</w:t>
            </w:r>
            <w:r w:rsidRPr="003F1D58">
              <w:t>EVENT</w:t>
            </w:r>
            <w:r w:rsidRPr="003F1D58">
              <w:rPr>
                <w:color w:val="000000"/>
              </w:rPr>
              <w:t>_DOWNLOAD_BROWSING_</w:t>
            </w:r>
            <w:r w:rsidRPr="003F1D58">
              <w:t>STATUS</w:t>
            </w:r>
          </w:p>
        </w:tc>
        <w:tc>
          <w:tcPr>
            <w:tcW w:w="2057" w:type="dxa"/>
          </w:tcPr>
          <w:p w14:paraId="0B0F59A1" w14:textId="77777777" w:rsidR="0087313C" w:rsidRPr="003F1D58" w:rsidRDefault="0087313C" w:rsidP="0071178B">
            <w:pPr>
              <w:pStyle w:val="TAC"/>
            </w:pPr>
            <w:r w:rsidRPr="003F1D58">
              <w:t>29</w:t>
            </w:r>
          </w:p>
        </w:tc>
      </w:tr>
      <w:tr w:rsidR="0087313C" w:rsidRPr="003F1D58" w14:paraId="73C35B30" w14:textId="77777777" w:rsidTr="008262D5">
        <w:trPr>
          <w:jc w:val="center"/>
        </w:trPr>
        <w:tc>
          <w:tcPr>
            <w:tcW w:w="6078" w:type="dxa"/>
          </w:tcPr>
          <w:p w14:paraId="5B21CC54" w14:textId="77777777" w:rsidR="0087313C" w:rsidRPr="003F1D58" w:rsidRDefault="0087313C">
            <w:pPr>
              <w:pStyle w:val="TAL"/>
              <w:keepNext w:val="0"/>
              <w:keepLines w:val="0"/>
              <w:rPr>
                <w:color w:val="000000"/>
              </w:rPr>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3AA8AB60" w14:textId="77777777" w:rsidR="0087313C" w:rsidRPr="003F1D58" w:rsidRDefault="0087313C" w:rsidP="0071178B">
            <w:pPr>
              <w:pStyle w:val="TAC"/>
            </w:pPr>
            <w:r w:rsidRPr="003F1D58">
              <w:t>30</w:t>
            </w:r>
          </w:p>
        </w:tc>
      </w:tr>
      <w:tr w:rsidR="00B014A3" w:rsidRPr="003F1D58" w14:paraId="4D66ACA0" w14:textId="77777777" w:rsidTr="008262D5">
        <w:trPr>
          <w:jc w:val="center"/>
        </w:trPr>
        <w:tc>
          <w:tcPr>
            <w:tcW w:w="6078" w:type="dxa"/>
          </w:tcPr>
          <w:p w14:paraId="288E2E0F" w14:textId="77777777" w:rsidR="00B014A3" w:rsidRPr="003F1D58" w:rsidRDefault="00B014A3" w:rsidP="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7189C565" w14:textId="77777777" w:rsidR="00B014A3" w:rsidRPr="003F1D58" w:rsidRDefault="00B014A3" w:rsidP="0071178B">
            <w:pPr>
              <w:pStyle w:val="TAC"/>
            </w:pPr>
            <w:r w:rsidRPr="003F1D58">
              <w:t>31</w:t>
            </w:r>
          </w:p>
        </w:tc>
      </w:tr>
      <w:tr w:rsidR="00B014A3" w:rsidRPr="003F1D58" w14:paraId="341B1756" w14:textId="77777777" w:rsidTr="008262D5">
        <w:trPr>
          <w:jc w:val="center"/>
        </w:trPr>
        <w:tc>
          <w:tcPr>
            <w:tcW w:w="6078" w:type="dxa"/>
          </w:tcPr>
          <w:p w14:paraId="76F9568E" w14:textId="77777777" w:rsidR="00B014A3" w:rsidRPr="003F1D58" w:rsidRDefault="00B014A3" w:rsidP="0087313C">
            <w:pPr>
              <w:pStyle w:val="TAL"/>
              <w:keepNext w:val="0"/>
              <w:keepLines w:val="0"/>
            </w:pPr>
            <w:r w:rsidRPr="003F1D58">
              <w:t>EVENT_EVENT_DOWNLOAD_HCI_CONNECTIVITY</w:t>
            </w:r>
          </w:p>
        </w:tc>
        <w:tc>
          <w:tcPr>
            <w:tcW w:w="2057" w:type="dxa"/>
          </w:tcPr>
          <w:p w14:paraId="567A7D05" w14:textId="77777777" w:rsidR="00B014A3" w:rsidRPr="003F1D58" w:rsidRDefault="00B014A3" w:rsidP="0071178B">
            <w:pPr>
              <w:pStyle w:val="TAC"/>
            </w:pPr>
            <w:r w:rsidRPr="003F1D58">
              <w:t>32</w:t>
            </w:r>
          </w:p>
        </w:tc>
      </w:tr>
      <w:tr w:rsidR="00B014A3" w:rsidRPr="003F1D58" w14:paraId="138600D9" w14:textId="77777777" w:rsidTr="008262D5">
        <w:trPr>
          <w:jc w:val="center"/>
        </w:trPr>
        <w:tc>
          <w:tcPr>
            <w:tcW w:w="6078" w:type="dxa"/>
          </w:tcPr>
          <w:p w14:paraId="0E5B1503" w14:textId="77777777" w:rsidR="00B014A3" w:rsidRPr="003F1D58" w:rsidRDefault="00B014A3" w:rsidP="0087313C">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5741D49A" w14:textId="77777777" w:rsidR="00B014A3" w:rsidRPr="003F1D58" w:rsidRDefault="00B014A3" w:rsidP="0071178B">
            <w:pPr>
              <w:pStyle w:val="TAC"/>
            </w:pPr>
            <w:r w:rsidRPr="003F1D58">
              <w:t>33</w:t>
            </w:r>
          </w:p>
        </w:tc>
      </w:tr>
      <w:tr w:rsidR="00B014A3" w:rsidRPr="003F1D58" w14:paraId="2845F549" w14:textId="77777777" w:rsidTr="008262D5">
        <w:trPr>
          <w:jc w:val="center"/>
        </w:trPr>
        <w:tc>
          <w:tcPr>
            <w:tcW w:w="6078" w:type="dxa"/>
          </w:tcPr>
          <w:p w14:paraId="16DB43B3" w14:textId="77777777" w:rsidR="00B014A3" w:rsidRPr="003F1D58" w:rsidRDefault="00B014A3" w:rsidP="0087313C">
            <w:pPr>
              <w:pStyle w:val="TAL"/>
              <w:keepNext w:val="0"/>
              <w:keepLines w:val="0"/>
            </w:pPr>
            <w:r w:rsidRPr="003F1D58">
              <w:t>EVENT_EVENT_DOWNLOAD_FRAMES_INFORMATION_CHANGED</w:t>
            </w:r>
          </w:p>
        </w:tc>
        <w:tc>
          <w:tcPr>
            <w:tcW w:w="2057" w:type="dxa"/>
          </w:tcPr>
          <w:p w14:paraId="74C0ECB6" w14:textId="77777777" w:rsidR="00B014A3" w:rsidRPr="003F1D58" w:rsidRDefault="00B014A3" w:rsidP="0071178B">
            <w:pPr>
              <w:pStyle w:val="TAC"/>
            </w:pPr>
            <w:r w:rsidRPr="003F1D58">
              <w:t>34</w:t>
            </w:r>
          </w:p>
        </w:tc>
      </w:tr>
      <w:tr w:rsidR="00432F31" w:rsidRPr="003F1D58" w14:paraId="43593DD0" w14:textId="77777777" w:rsidTr="008262D5">
        <w:trPr>
          <w:jc w:val="center"/>
        </w:trPr>
        <w:tc>
          <w:tcPr>
            <w:tcW w:w="6078" w:type="dxa"/>
          </w:tcPr>
          <w:p w14:paraId="1EDFAC0A" w14:textId="77777777" w:rsidR="00432F31" w:rsidRPr="003F1D58" w:rsidRDefault="00432F31" w:rsidP="00361683">
            <w:pPr>
              <w:pStyle w:val="TAL"/>
              <w:keepNext w:val="0"/>
              <w:keepLines w:val="0"/>
              <w:rPr>
                <w:color w:val="000000"/>
              </w:rPr>
            </w:pPr>
            <w:r w:rsidRPr="003F1D58">
              <w:t>EVENT_EVENT_DOWNLOAD_CONTACTLESS_STATE_REQUEST</w:t>
            </w:r>
          </w:p>
        </w:tc>
        <w:tc>
          <w:tcPr>
            <w:tcW w:w="2057" w:type="dxa"/>
          </w:tcPr>
          <w:p w14:paraId="05D7D028" w14:textId="77777777" w:rsidR="00432F31" w:rsidRPr="003F1D58" w:rsidRDefault="00432F31" w:rsidP="0071178B">
            <w:pPr>
              <w:pStyle w:val="TAC"/>
            </w:pPr>
            <w:r w:rsidRPr="003F1D58">
              <w:t>35</w:t>
            </w:r>
          </w:p>
        </w:tc>
      </w:tr>
      <w:tr w:rsidR="007B080B" w:rsidRPr="003F1D58" w14:paraId="29718A49" w14:textId="77777777" w:rsidTr="008262D5">
        <w:trPr>
          <w:jc w:val="center"/>
        </w:trPr>
        <w:tc>
          <w:tcPr>
            <w:tcW w:w="6078" w:type="dxa"/>
          </w:tcPr>
          <w:p w14:paraId="51A51FA4" w14:textId="77777777" w:rsidR="007B080B" w:rsidRPr="003F1D58" w:rsidRDefault="007B080B" w:rsidP="00361683">
            <w:pPr>
              <w:pStyle w:val="TAL"/>
              <w:keepNext w:val="0"/>
              <w:keepLines w:val="0"/>
            </w:pPr>
            <w:r w:rsidRPr="003F1D58">
              <w:t>EVENT_EVENT_POLL_INTERVAL_NEGOTIATION</w:t>
            </w:r>
          </w:p>
        </w:tc>
        <w:tc>
          <w:tcPr>
            <w:tcW w:w="2057" w:type="dxa"/>
          </w:tcPr>
          <w:p w14:paraId="46BBB091" w14:textId="77777777" w:rsidR="007B080B" w:rsidRPr="003F1D58" w:rsidRDefault="007B080B" w:rsidP="0071178B">
            <w:pPr>
              <w:pStyle w:val="TAC"/>
            </w:pPr>
            <w:r w:rsidRPr="003F1D58">
              <w:t>36</w:t>
            </w:r>
          </w:p>
        </w:tc>
      </w:tr>
      <w:tr w:rsidR="00562FCC" w:rsidRPr="003F1D58" w14:paraId="7FC79B98" w14:textId="77777777" w:rsidTr="008262D5">
        <w:trPr>
          <w:jc w:val="center"/>
        </w:trPr>
        <w:tc>
          <w:tcPr>
            <w:tcW w:w="6078" w:type="dxa"/>
          </w:tcPr>
          <w:p w14:paraId="5CF7BF7A" w14:textId="67AC28D8" w:rsidR="00562FCC" w:rsidRPr="003F1D58" w:rsidRDefault="00487420">
            <w:pPr>
              <w:pStyle w:val="TAL"/>
              <w:keepNext w:val="0"/>
              <w:keepLines w:val="0"/>
            </w:pPr>
            <w:r w:rsidRPr="003F1D58">
              <w:t>Reserved by 3GPP</w:t>
            </w:r>
          </w:p>
        </w:tc>
        <w:tc>
          <w:tcPr>
            <w:tcW w:w="2057" w:type="dxa"/>
          </w:tcPr>
          <w:p w14:paraId="27799EA3" w14:textId="6B28FC23" w:rsidR="00562FCC" w:rsidRPr="003F1D58" w:rsidRDefault="00562FCC" w:rsidP="0071178B">
            <w:pPr>
              <w:pStyle w:val="TAC"/>
            </w:pPr>
            <w:r w:rsidRPr="003F1D58">
              <w:t>37</w:t>
            </w:r>
          </w:p>
        </w:tc>
      </w:tr>
      <w:tr w:rsidR="0087313C" w:rsidRPr="003F1D58" w14:paraId="3BAC11CB" w14:textId="77777777" w:rsidTr="008262D5">
        <w:trPr>
          <w:jc w:val="center"/>
        </w:trPr>
        <w:tc>
          <w:tcPr>
            <w:tcW w:w="6078" w:type="dxa"/>
          </w:tcPr>
          <w:p w14:paraId="03D2E3AC" w14:textId="77777777" w:rsidR="0087313C" w:rsidRPr="003F1D58" w:rsidRDefault="0087313C">
            <w:pPr>
              <w:pStyle w:val="TAL"/>
              <w:keepNext w:val="0"/>
              <w:keepLines w:val="0"/>
              <w:rPr>
                <w:color w:val="000000"/>
              </w:rPr>
            </w:pPr>
            <w:r w:rsidRPr="003F1D58">
              <w:t>RFU</w:t>
            </w:r>
          </w:p>
        </w:tc>
        <w:tc>
          <w:tcPr>
            <w:tcW w:w="2057" w:type="dxa"/>
          </w:tcPr>
          <w:p w14:paraId="4C74E618" w14:textId="708609E7" w:rsidR="0087313C" w:rsidRPr="003F1D58" w:rsidRDefault="0087313C" w:rsidP="0071178B">
            <w:pPr>
              <w:pStyle w:val="TAC"/>
            </w:pPr>
            <w:r w:rsidRPr="003F1D58">
              <w:t>3</w:t>
            </w:r>
            <w:r w:rsidR="00562FCC" w:rsidRPr="003F1D58">
              <w:t>8</w:t>
            </w:r>
            <w:r w:rsidR="008262D5" w:rsidRPr="003F1D58">
              <w:t xml:space="preserve"> </w:t>
            </w:r>
            <w:r w:rsidRPr="003F1D58">
              <w:t>to</w:t>
            </w:r>
            <w:r w:rsidR="008262D5" w:rsidRPr="003F1D58">
              <w:t xml:space="preserve"> </w:t>
            </w:r>
            <w:r w:rsidRPr="003F1D58">
              <w:t>1</w:t>
            </w:r>
            <w:r w:rsidR="008E20EE" w:rsidRPr="003F1D58">
              <w:t>18</w:t>
            </w:r>
          </w:p>
        </w:tc>
      </w:tr>
      <w:tr w:rsidR="008E20EE" w:rsidRPr="003F1D58" w14:paraId="01660509" w14:textId="77777777" w:rsidTr="008262D5">
        <w:trPr>
          <w:jc w:val="center"/>
        </w:trPr>
        <w:tc>
          <w:tcPr>
            <w:tcW w:w="6078" w:type="dxa"/>
          </w:tcPr>
          <w:p w14:paraId="533361E0" w14:textId="77777777" w:rsidR="008E20EE" w:rsidRPr="003F1D58" w:rsidRDefault="008E20EE">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753EB300" w14:textId="77777777" w:rsidR="008E20EE" w:rsidRPr="003F1D58" w:rsidRDefault="008E20EE" w:rsidP="0071178B">
            <w:pPr>
              <w:pStyle w:val="TAC"/>
            </w:pPr>
            <w:r w:rsidRPr="003F1D58">
              <w:t>119</w:t>
            </w:r>
          </w:p>
        </w:tc>
      </w:tr>
      <w:tr w:rsidR="008E20EE" w:rsidRPr="003F1D58" w14:paraId="6F8FC8FA" w14:textId="77777777" w:rsidTr="008262D5">
        <w:trPr>
          <w:jc w:val="center"/>
        </w:trPr>
        <w:tc>
          <w:tcPr>
            <w:tcW w:w="6078" w:type="dxa"/>
          </w:tcPr>
          <w:p w14:paraId="41DBCB77" w14:textId="77777777" w:rsidR="008E20EE" w:rsidRPr="003F1D58" w:rsidRDefault="008E20EE">
            <w:pPr>
              <w:pStyle w:val="TAL"/>
              <w:keepNext w:val="0"/>
              <w:keepLines w:val="0"/>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2819599E" w14:textId="77777777" w:rsidR="008E20EE" w:rsidRPr="003F1D58" w:rsidRDefault="008E20EE" w:rsidP="0071178B">
            <w:pPr>
              <w:pStyle w:val="TAC"/>
            </w:pPr>
            <w:r w:rsidRPr="003F1D58">
              <w:t>120</w:t>
            </w:r>
          </w:p>
        </w:tc>
      </w:tr>
      <w:tr w:rsidR="0087313C" w:rsidRPr="003F1D58" w14:paraId="7AB98C9F" w14:textId="77777777" w:rsidTr="008262D5">
        <w:trPr>
          <w:jc w:val="center"/>
        </w:trPr>
        <w:tc>
          <w:tcPr>
            <w:tcW w:w="6078" w:type="dxa"/>
          </w:tcPr>
          <w:p w14:paraId="7A1E2311" w14:textId="77777777" w:rsidR="0087313C" w:rsidRPr="003F1D58" w:rsidRDefault="0087313C">
            <w:pPr>
              <w:pStyle w:val="TAL"/>
              <w:keepNext w:val="0"/>
              <w:keepLines w:val="0"/>
              <w:rPr>
                <w:color w:val="000000"/>
              </w:rPr>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713433F1" w14:textId="77777777" w:rsidR="0087313C" w:rsidRPr="003F1D58" w:rsidRDefault="0087313C" w:rsidP="0071178B">
            <w:pPr>
              <w:pStyle w:val="TAC"/>
            </w:pPr>
            <w:r w:rsidRPr="003F1D58">
              <w:t>121</w:t>
            </w:r>
          </w:p>
        </w:tc>
      </w:tr>
      <w:tr w:rsidR="0087313C" w:rsidRPr="003F1D58" w14:paraId="63E3A3D7" w14:textId="77777777" w:rsidTr="008262D5">
        <w:trPr>
          <w:jc w:val="center"/>
        </w:trPr>
        <w:tc>
          <w:tcPr>
            <w:tcW w:w="6078" w:type="dxa"/>
          </w:tcPr>
          <w:p w14:paraId="3B54BB81" w14:textId="77777777" w:rsidR="0087313C" w:rsidRPr="003F1D58" w:rsidRDefault="0087313C">
            <w:pPr>
              <w:pStyle w:val="TAL"/>
              <w:keepNext w:val="0"/>
              <w:keepLines w:val="0"/>
              <w:rPr>
                <w:color w:val="000000"/>
              </w:rPr>
            </w:pPr>
            <w:r w:rsidRPr="003F1D58">
              <w:t>Reserved</w:t>
            </w:r>
            <w:r w:rsidR="008262D5" w:rsidRPr="003F1D58">
              <w:t xml:space="preserve"> </w:t>
            </w:r>
            <w:r w:rsidRPr="003F1D58">
              <w:t>by</w:t>
            </w:r>
            <w:r w:rsidR="008262D5" w:rsidRPr="003F1D58">
              <w:t xml:space="preserve"> </w:t>
            </w:r>
            <w:r w:rsidRPr="003F1D58">
              <w:t>3GPP</w:t>
            </w:r>
          </w:p>
        </w:tc>
        <w:tc>
          <w:tcPr>
            <w:tcW w:w="2057" w:type="dxa"/>
          </w:tcPr>
          <w:p w14:paraId="3CAA1490" w14:textId="77777777" w:rsidR="0087313C" w:rsidRPr="003F1D58" w:rsidRDefault="0087313C" w:rsidP="0071178B">
            <w:pPr>
              <w:pStyle w:val="TAC"/>
            </w:pPr>
            <w:r w:rsidRPr="003F1D58">
              <w:t>122</w:t>
            </w:r>
          </w:p>
        </w:tc>
      </w:tr>
      <w:tr w:rsidR="0087313C" w:rsidRPr="003F1D58" w14:paraId="610357A2" w14:textId="77777777" w:rsidTr="008262D5">
        <w:trPr>
          <w:jc w:val="center"/>
        </w:trPr>
        <w:tc>
          <w:tcPr>
            <w:tcW w:w="6078" w:type="dxa"/>
          </w:tcPr>
          <w:p w14:paraId="2F114C8B" w14:textId="77777777" w:rsidR="0087313C" w:rsidRPr="003F1D58" w:rsidRDefault="0087313C">
            <w:pPr>
              <w:pStyle w:val="TAL"/>
              <w:keepNext w:val="0"/>
              <w:keepLines w:val="0"/>
            </w:pPr>
            <w:r w:rsidRPr="003F1D58">
              <w:t>EVENT_</w:t>
            </w:r>
            <w:r w:rsidRPr="003F1D58">
              <w:rPr>
                <w:iCs/>
              </w:rPr>
              <w:t>PROACTIVE_HANDLER_AVAILABLE</w:t>
            </w:r>
          </w:p>
        </w:tc>
        <w:tc>
          <w:tcPr>
            <w:tcW w:w="2057" w:type="dxa"/>
          </w:tcPr>
          <w:p w14:paraId="45B23761" w14:textId="77777777" w:rsidR="0087313C" w:rsidRPr="003F1D58" w:rsidRDefault="0087313C" w:rsidP="0071178B">
            <w:pPr>
              <w:pStyle w:val="TAC"/>
            </w:pPr>
            <w:r w:rsidRPr="003F1D58">
              <w:t>123</w:t>
            </w:r>
          </w:p>
        </w:tc>
      </w:tr>
      <w:tr w:rsidR="0087313C" w:rsidRPr="003F1D58" w14:paraId="3B96C08E" w14:textId="77777777" w:rsidTr="008262D5">
        <w:trPr>
          <w:jc w:val="center"/>
        </w:trPr>
        <w:tc>
          <w:tcPr>
            <w:tcW w:w="6078" w:type="dxa"/>
          </w:tcPr>
          <w:p w14:paraId="5845C20F" w14:textId="77777777" w:rsidR="0087313C" w:rsidRPr="003F1D58" w:rsidRDefault="0087313C">
            <w:pPr>
              <w:pStyle w:val="TAL"/>
              <w:keepNext w:val="0"/>
              <w:keepLines w:val="0"/>
            </w:pPr>
            <w:r w:rsidRPr="003F1D58">
              <w:lastRenderedPageBreak/>
              <w:t>EVENT</w:t>
            </w:r>
            <w:r w:rsidRPr="003F1D58">
              <w:rPr>
                <w:color w:val="000000"/>
              </w:rPr>
              <w:t>_EXTERNAL_</w:t>
            </w:r>
            <w:r w:rsidRPr="003F1D58">
              <w:t>FILE</w:t>
            </w:r>
            <w:r w:rsidRPr="003F1D58">
              <w:rPr>
                <w:color w:val="000000"/>
              </w:rPr>
              <w:t>_</w:t>
            </w:r>
            <w:r w:rsidRPr="003F1D58">
              <w:t>UPDATE</w:t>
            </w:r>
          </w:p>
        </w:tc>
        <w:tc>
          <w:tcPr>
            <w:tcW w:w="2057" w:type="dxa"/>
          </w:tcPr>
          <w:p w14:paraId="07329BFC" w14:textId="77777777" w:rsidR="0087313C" w:rsidRPr="003F1D58" w:rsidRDefault="0087313C" w:rsidP="0071178B">
            <w:pPr>
              <w:pStyle w:val="TAC"/>
            </w:pPr>
            <w:r w:rsidRPr="003F1D58">
              <w:t>124</w:t>
            </w:r>
          </w:p>
        </w:tc>
      </w:tr>
      <w:tr w:rsidR="0087313C" w:rsidRPr="003F1D58" w14:paraId="5902EAEA" w14:textId="77777777" w:rsidTr="008262D5">
        <w:trPr>
          <w:jc w:val="center"/>
        </w:trPr>
        <w:tc>
          <w:tcPr>
            <w:tcW w:w="6078" w:type="dxa"/>
          </w:tcPr>
          <w:p w14:paraId="2165CF4B" w14:textId="77777777" w:rsidR="0087313C" w:rsidRPr="003F1D58" w:rsidRDefault="0087313C">
            <w:pPr>
              <w:pStyle w:val="TAL"/>
              <w:keepNext w:val="0"/>
              <w:keepLines w:val="0"/>
            </w:pPr>
            <w:r w:rsidRPr="003F1D58">
              <w:t>EVENT</w:t>
            </w:r>
            <w:r w:rsidRPr="003F1D58">
              <w:rPr>
                <w:color w:val="000000"/>
              </w:rPr>
              <w:t>_REMOTE_</w:t>
            </w:r>
            <w:r w:rsidRPr="003F1D58">
              <w:t>FILE</w:t>
            </w:r>
            <w:r w:rsidRPr="003F1D58">
              <w:rPr>
                <w:color w:val="000000"/>
              </w:rPr>
              <w:t>_</w:t>
            </w:r>
            <w:r w:rsidRPr="003F1D58">
              <w:t>UPDATE</w:t>
            </w:r>
          </w:p>
        </w:tc>
        <w:tc>
          <w:tcPr>
            <w:tcW w:w="2057" w:type="dxa"/>
          </w:tcPr>
          <w:p w14:paraId="59CE4391" w14:textId="77777777" w:rsidR="0087313C" w:rsidRPr="003F1D58" w:rsidRDefault="0087313C" w:rsidP="0071178B">
            <w:pPr>
              <w:pStyle w:val="TAC"/>
            </w:pPr>
            <w:r w:rsidRPr="003F1D58">
              <w:t>125</w:t>
            </w:r>
          </w:p>
        </w:tc>
      </w:tr>
      <w:tr w:rsidR="0087313C" w:rsidRPr="003F1D58" w14:paraId="0EA4738F" w14:textId="77777777" w:rsidTr="008262D5">
        <w:trPr>
          <w:jc w:val="center"/>
        </w:trPr>
        <w:tc>
          <w:tcPr>
            <w:tcW w:w="6078" w:type="dxa"/>
          </w:tcPr>
          <w:p w14:paraId="5FFAF9A8" w14:textId="77777777" w:rsidR="0087313C" w:rsidRPr="003F1D58" w:rsidRDefault="0087313C">
            <w:pPr>
              <w:pStyle w:val="TAL"/>
              <w:keepNext w:val="0"/>
              <w:keepLines w:val="0"/>
            </w:pPr>
            <w:r w:rsidRPr="003F1D58">
              <w:t>EVENT_APPLICATION_DESELECT</w:t>
            </w:r>
          </w:p>
        </w:tc>
        <w:tc>
          <w:tcPr>
            <w:tcW w:w="2057" w:type="dxa"/>
          </w:tcPr>
          <w:p w14:paraId="3A489C64" w14:textId="77777777" w:rsidR="0087313C" w:rsidRPr="003F1D58" w:rsidRDefault="0087313C" w:rsidP="0071178B">
            <w:pPr>
              <w:pStyle w:val="TAC"/>
            </w:pPr>
            <w:r w:rsidRPr="003F1D58">
              <w:t>126</w:t>
            </w:r>
          </w:p>
        </w:tc>
      </w:tr>
      <w:tr w:rsidR="0087313C" w:rsidRPr="003F1D58" w14:paraId="6F6546E6" w14:textId="77777777" w:rsidTr="008262D5">
        <w:trPr>
          <w:jc w:val="center"/>
        </w:trPr>
        <w:tc>
          <w:tcPr>
            <w:tcW w:w="6078" w:type="dxa"/>
          </w:tcPr>
          <w:p w14:paraId="55F1F683" w14:textId="77777777" w:rsidR="0087313C" w:rsidRPr="003F1D58" w:rsidRDefault="0087313C">
            <w:pPr>
              <w:pStyle w:val="TAL"/>
              <w:keepNext w:val="0"/>
              <w:keepLines w:val="0"/>
              <w:rPr>
                <w:iCs/>
              </w:rPr>
            </w:pPr>
            <w:r w:rsidRPr="003F1D58">
              <w:rPr>
                <w:iCs/>
              </w:rPr>
              <w:t>EVENT_FIRST_COMMAND_AFTER_ATR</w:t>
            </w:r>
          </w:p>
        </w:tc>
        <w:tc>
          <w:tcPr>
            <w:tcW w:w="2057" w:type="dxa"/>
          </w:tcPr>
          <w:p w14:paraId="3E8AD6F5" w14:textId="77777777" w:rsidR="0087313C" w:rsidRPr="003F1D58" w:rsidRDefault="0087313C" w:rsidP="0071178B">
            <w:pPr>
              <w:pStyle w:val="TAC"/>
            </w:pPr>
            <w:r w:rsidRPr="003F1D58">
              <w:t>127</w:t>
            </w:r>
          </w:p>
        </w:tc>
      </w:tr>
      <w:tr w:rsidR="00CA520D" w:rsidRPr="003F1D58" w14:paraId="672F5053" w14:textId="77777777" w:rsidTr="008262D5">
        <w:trPr>
          <w:jc w:val="center"/>
        </w:trPr>
        <w:tc>
          <w:tcPr>
            <w:tcW w:w="6078" w:type="dxa"/>
          </w:tcPr>
          <w:p w14:paraId="1B5DD3DA" w14:textId="77777777" w:rsidR="00CA520D" w:rsidRPr="003F1D58" w:rsidRDefault="00CA520D">
            <w:pPr>
              <w:pStyle w:val="TAL"/>
              <w:keepNext w:val="0"/>
              <w:keepLines w:val="0"/>
              <w:rPr>
                <w:iCs/>
              </w:rPr>
            </w:pPr>
            <w:r w:rsidRPr="003F1D58">
              <w:t>EVENT</w:t>
            </w:r>
            <w:r w:rsidRPr="003F1D58">
              <w:rPr>
                <w:color w:val="000000"/>
              </w:rPr>
              <w:t>_</w:t>
            </w:r>
            <w:r w:rsidRPr="003F1D58">
              <w:t>EVENT</w:t>
            </w:r>
            <w:r w:rsidRPr="003F1D58">
              <w:rPr>
                <w:color w:val="000000"/>
              </w:rPr>
              <w:t>_DOWNLOAD_ACCESS_TECHNOLOGY_CHANGE_</w:t>
            </w:r>
            <w:r w:rsidR="00B016DB" w:rsidRPr="003F1D58">
              <w:rPr>
                <w:color w:val="000000"/>
              </w:rPr>
              <w:br/>
            </w:r>
            <w:r w:rsidRPr="003F1D58">
              <w:rPr>
                <w:color w:val="000000"/>
              </w:rPr>
              <w:t>MULTIPLE</w:t>
            </w:r>
          </w:p>
        </w:tc>
        <w:tc>
          <w:tcPr>
            <w:tcW w:w="2057" w:type="dxa"/>
          </w:tcPr>
          <w:p w14:paraId="7995140E" w14:textId="77777777" w:rsidR="00CA520D" w:rsidRPr="003F1D58" w:rsidRDefault="00CA520D" w:rsidP="0071178B">
            <w:pPr>
              <w:pStyle w:val="TAC"/>
            </w:pPr>
            <w:r w:rsidRPr="003F1D58">
              <w:t>128</w:t>
            </w:r>
          </w:p>
        </w:tc>
      </w:tr>
      <w:tr w:rsidR="005D0152" w:rsidRPr="003F1D58" w14:paraId="58F47EBF" w14:textId="77777777" w:rsidTr="008262D5">
        <w:trPr>
          <w:jc w:val="center"/>
        </w:trPr>
        <w:tc>
          <w:tcPr>
            <w:tcW w:w="6078" w:type="dxa"/>
          </w:tcPr>
          <w:p w14:paraId="1D296815" w14:textId="77777777" w:rsidR="005D0152" w:rsidRPr="003F1D58" w:rsidRDefault="005D0152">
            <w:pPr>
              <w:pStyle w:val="TAL"/>
              <w:keepNext w:val="0"/>
              <w:keepLines w:val="0"/>
            </w:pPr>
            <w:r w:rsidRPr="003F1D58">
              <w:t>EVENT_MEMORY_FAILURE</w:t>
            </w:r>
          </w:p>
        </w:tc>
        <w:tc>
          <w:tcPr>
            <w:tcW w:w="2057" w:type="dxa"/>
          </w:tcPr>
          <w:p w14:paraId="588A9EA1" w14:textId="77777777" w:rsidR="005D0152" w:rsidRPr="003F1D58" w:rsidRDefault="005D0152" w:rsidP="0071178B">
            <w:pPr>
              <w:pStyle w:val="TAC"/>
            </w:pPr>
            <w:r w:rsidRPr="003F1D58">
              <w:t>129</w:t>
            </w:r>
          </w:p>
        </w:tc>
      </w:tr>
      <w:tr w:rsidR="00A52BFA" w:rsidRPr="003F1D58" w14:paraId="0E77EF91" w14:textId="77777777" w:rsidTr="008262D5">
        <w:trPr>
          <w:jc w:val="center"/>
        </w:trPr>
        <w:tc>
          <w:tcPr>
            <w:tcW w:w="6078" w:type="dxa"/>
          </w:tcPr>
          <w:p w14:paraId="36AF53AF" w14:textId="77777777" w:rsidR="00A52BFA" w:rsidRPr="003F1D58" w:rsidRDefault="00A52BFA">
            <w:pPr>
              <w:pStyle w:val="TAL"/>
              <w:keepNext w:val="0"/>
              <w:keepLines w:val="0"/>
            </w:pPr>
            <w:r w:rsidRPr="003F1D58">
              <w:t>EVENT_TERMINAL_APPLICATIONS</w:t>
            </w:r>
          </w:p>
        </w:tc>
        <w:tc>
          <w:tcPr>
            <w:tcW w:w="2057" w:type="dxa"/>
          </w:tcPr>
          <w:p w14:paraId="7F2A226F" w14:textId="77777777" w:rsidR="00A52BFA" w:rsidRPr="003F1D58" w:rsidRDefault="00A52BFA" w:rsidP="0071178B">
            <w:pPr>
              <w:pStyle w:val="TAC"/>
            </w:pPr>
            <w:r w:rsidRPr="003F1D58">
              <w:t>130</w:t>
            </w:r>
          </w:p>
        </w:tc>
      </w:tr>
      <w:tr w:rsidR="004C2E79" w:rsidRPr="003F1D58" w14:paraId="750E42F0" w14:textId="77777777" w:rsidTr="008262D5">
        <w:trPr>
          <w:jc w:val="center"/>
        </w:trPr>
        <w:tc>
          <w:tcPr>
            <w:tcW w:w="6078" w:type="dxa"/>
          </w:tcPr>
          <w:p w14:paraId="2A2E4F3D" w14:textId="77777777" w:rsidR="004C2E79" w:rsidRPr="003F1D58" w:rsidRDefault="004C2E79">
            <w:pPr>
              <w:pStyle w:val="TAL"/>
              <w:keepNext w:val="0"/>
              <w:keepLines w:val="0"/>
            </w:pPr>
            <w:r w:rsidRPr="003F1D58">
              <w:t>EVENT_TERMINAL_CAPABILITY</w:t>
            </w:r>
          </w:p>
        </w:tc>
        <w:tc>
          <w:tcPr>
            <w:tcW w:w="2057" w:type="dxa"/>
          </w:tcPr>
          <w:p w14:paraId="4DA2AE87" w14:textId="77777777" w:rsidR="004C2E79" w:rsidRPr="003F1D58" w:rsidRDefault="004C2E79" w:rsidP="0071178B">
            <w:pPr>
              <w:pStyle w:val="TAC"/>
            </w:pPr>
            <w:r w:rsidRPr="003F1D58">
              <w:t>131</w:t>
            </w:r>
          </w:p>
        </w:tc>
      </w:tr>
      <w:tr w:rsidR="00CA520D" w:rsidRPr="003F1D58" w14:paraId="3CA20C86" w14:textId="77777777" w:rsidTr="008262D5">
        <w:trPr>
          <w:jc w:val="center"/>
        </w:trPr>
        <w:tc>
          <w:tcPr>
            <w:tcW w:w="6078" w:type="dxa"/>
          </w:tcPr>
          <w:p w14:paraId="3F2ADF7B" w14:textId="77777777" w:rsidR="00CA520D" w:rsidRPr="003F1D58" w:rsidRDefault="00CA520D">
            <w:pPr>
              <w:pStyle w:val="TAL"/>
              <w:keepNext w:val="0"/>
              <w:keepLines w:val="0"/>
            </w:pPr>
            <w:r w:rsidRPr="003F1D58">
              <w:t>RFU</w:t>
            </w:r>
          </w:p>
        </w:tc>
        <w:tc>
          <w:tcPr>
            <w:tcW w:w="2057" w:type="dxa"/>
          </w:tcPr>
          <w:p w14:paraId="6ACC59E8" w14:textId="77777777" w:rsidR="00CA520D" w:rsidRPr="003F1D58" w:rsidRDefault="00CA520D" w:rsidP="0071178B">
            <w:pPr>
              <w:pStyle w:val="TAC"/>
            </w:pPr>
            <w:r w:rsidRPr="003F1D58">
              <w:t>1</w:t>
            </w:r>
            <w:r w:rsidR="005D0152" w:rsidRPr="003F1D58">
              <w:t>3</w:t>
            </w:r>
            <w:r w:rsidR="004C2E79" w:rsidRPr="003F1D58">
              <w:t>2</w:t>
            </w:r>
            <w:r w:rsidR="008262D5" w:rsidRPr="003F1D58">
              <w:t xml:space="preserve"> </w:t>
            </w:r>
            <w:r w:rsidRPr="003F1D58">
              <w:t>to</w:t>
            </w:r>
            <w:r w:rsidR="008262D5" w:rsidRPr="003F1D58">
              <w:t xml:space="preserve"> </w:t>
            </w:r>
            <w:r w:rsidRPr="003F1D58">
              <w:t>32</w:t>
            </w:r>
            <w:r w:rsidR="008262D5" w:rsidRPr="003F1D58">
              <w:t xml:space="preserve"> </w:t>
            </w:r>
            <w:r w:rsidRPr="003F1D58">
              <w:t>767</w:t>
            </w:r>
          </w:p>
        </w:tc>
      </w:tr>
      <w:tr w:rsidR="00CA520D" w:rsidRPr="003F1D58" w14:paraId="1C6F3BBA" w14:textId="77777777" w:rsidTr="008262D5">
        <w:trPr>
          <w:jc w:val="center"/>
        </w:trPr>
        <w:tc>
          <w:tcPr>
            <w:tcW w:w="6078" w:type="dxa"/>
          </w:tcPr>
          <w:p w14:paraId="2FC7323E" w14:textId="77777777" w:rsidR="00CA520D" w:rsidRPr="003F1D58" w:rsidRDefault="00CA520D" w:rsidP="00CC4BC5">
            <w:pPr>
              <w:pStyle w:val="TAL"/>
            </w:pPr>
            <w:r w:rsidRPr="003F1D58">
              <w:t>EVENT_UNRECOGNIZED_ENVELOPE</w:t>
            </w:r>
          </w:p>
        </w:tc>
        <w:tc>
          <w:tcPr>
            <w:tcW w:w="2057" w:type="dxa"/>
          </w:tcPr>
          <w:p w14:paraId="07DF4BE5" w14:textId="77777777" w:rsidR="00CA520D" w:rsidRPr="003F1D58" w:rsidRDefault="00CA520D" w:rsidP="0071178B">
            <w:pPr>
              <w:pStyle w:val="TAC"/>
            </w:pPr>
            <w:r w:rsidRPr="003F1D58">
              <w:t>-1</w:t>
            </w:r>
          </w:p>
        </w:tc>
      </w:tr>
      <w:tr w:rsidR="00CA520D" w:rsidRPr="003F1D58" w14:paraId="32E20D28" w14:textId="77777777" w:rsidTr="008262D5">
        <w:trPr>
          <w:jc w:val="center"/>
        </w:trPr>
        <w:tc>
          <w:tcPr>
            <w:tcW w:w="6078" w:type="dxa"/>
          </w:tcPr>
          <w:p w14:paraId="72531680" w14:textId="77777777" w:rsidR="00CA520D" w:rsidRPr="003F1D58" w:rsidRDefault="00CA520D" w:rsidP="00CC4BC5">
            <w:pPr>
              <w:pStyle w:val="TAL"/>
            </w:pPr>
            <w:r w:rsidRPr="003F1D58">
              <w:t>Reserved</w:t>
            </w:r>
            <w:r w:rsidR="008262D5" w:rsidRPr="003F1D58">
              <w:t xml:space="preserve"> </w:t>
            </w:r>
            <w:r w:rsidRPr="003F1D58">
              <w:t>for</w:t>
            </w:r>
            <w:r w:rsidR="008262D5" w:rsidRPr="003F1D58">
              <w:t xml:space="preserve"> </w:t>
            </w:r>
            <w:r w:rsidRPr="003F1D58">
              <w:t>Proprietary</w:t>
            </w:r>
            <w:r w:rsidR="008262D5" w:rsidRPr="003F1D58">
              <w:t xml:space="preserve"> </w:t>
            </w:r>
            <w:r w:rsidRPr="003F1D58">
              <w:t>Use:</w:t>
            </w:r>
          </w:p>
          <w:p w14:paraId="789314B9" w14:textId="77777777" w:rsidR="00CA520D" w:rsidRPr="003F1D58" w:rsidRDefault="00CA520D" w:rsidP="008262D5">
            <w:pPr>
              <w:pStyle w:val="TB2"/>
            </w:pPr>
            <w:r w:rsidRPr="003F1D58">
              <w:t>range</w:t>
            </w:r>
            <w:r w:rsidR="008262D5" w:rsidRPr="003F1D58">
              <w:t xml:space="preserve"> </w:t>
            </w:r>
            <w:r w:rsidRPr="003F1D58">
              <w:t>for</w:t>
            </w:r>
            <w:r w:rsidR="008262D5" w:rsidRPr="003F1D58">
              <w:t xml:space="preserve"> </w:t>
            </w:r>
            <w:r w:rsidRPr="003F1D58">
              <w:t>Card</w:t>
            </w:r>
            <w:r w:rsidR="008262D5" w:rsidRPr="003F1D58">
              <w:t xml:space="preserve"> </w:t>
            </w:r>
            <w:r w:rsidRPr="003F1D58">
              <w:t>manufacturer</w:t>
            </w:r>
            <w:r w:rsidR="008262D5" w:rsidRPr="003F1D58">
              <w:t xml:space="preserve"> </w:t>
            </w:r>
            <w:r w:rsidRPr="003F1D58">
              <w:t>proprietary</w:t>
            </w:r>
            <w:r w:rsidR="008262D5" w:rsidRPr="003F1D58">
              <w:t xml:space="preserve"> </w:t>
            </w:r>
            <w:r w:rsidRPr="003F1D58">
              <w:t>events</w:t>
            </w:r>
          </w:p>
          <w:p w14:paraId="3D8EF086" w14:textId="77777777" w:rsidR="00CA520D" w:rsidRPr="003F1D58" w:rsidRDefault="00CA520D" w:rsidP="008262D5">
            <w:pPr>
              <w:pStyle w:val="TB2"/>
            </w:pPr>
            <w:r w:rsidRPr="003F1D58">
              <w:t>range</w:t>
            </w:r>
            <w:r w:rsidR="008262D5" w:rsidRPr="003F1D58">
              <w:t xml:space="preserve"> </w:t>
            </w:r>
            <w:r w:rsidRPr="003F1D58">
              <w:t>for</w:t>
            </w:r>
            <w:r w:rsidR="008262D5" w:rsidRPr="003F1D58">
              <w:t xml:space="preserve"> </w:t>
            </w:r>
            <w:r w:rsidRPr="003F1D58">
              <w:t>Card</w:t>
            </w:r>
            <w:r w:rsidR="008262D5" w:rsidRPr="003F1D58">
              <w:t xml:space="preserve"> </w:t>
            </w:r>
            <w:r w:rsidRPr="003F1D58">
              <w:t>Issuer</w:t>
            </w:r>
            <w:r w:rsidR="008262D5" w:rsidRPr="003F1D58">
              <w:t xml:space="preserve"> </w:t>
            </w:r>
            <w:r w:rsidRPr="003F1D58">
              <w:t>proprietary</w:t>
            </w:r>
            <w:r w:rsidR="008262D5" w:rsidRPr="003F1D58">
              <w:t xml:space="preserve"> </w:t>
            </w:r>
            <w:r w:rsidRPr="003F1D58">
              <w:t>events</w:t>
            </w:r>
          </w:p>
        </w:tc>
        <w:tc>
          <w:tcPr>
            <w:tcW w:w="2057" w:type="dxa"/>
          </w:tcPr>
          <w:p w14:paraId="2FAE0D23" w14:textId="77777777" w:rsidR="00CA520D" w:rsidRPr="003F1D58" w:rsidRDefault="00CA520D" w:rsidP="0071178B">
            <w:pPr>
              <w:pStyle w:val="TAC"/>
            </w:pPr>
          </w:p>
          <w:p w14:paraId="433AC3FE" w14:textId="77777777" w:rsidR="00CA520D" w:rsidRPr="003F1D58" w:rsidRDefault="00015530" w:rsidP="0071178B">
            <w:pPr>
              <w:pStyle w:val="TAC"/>
            </w:pPr>
            <w:r w:rsidRPr="003F1D58">
              <w:t>-</w:t>
            </w:r>
            <w:r w:rsidR="00CA520D" w:rsidRPr="003F1D58">
              <w:t>2</w:t>
            </w:r>
            <w:r w:rsidR="008262D5" w:rsidRPr="003F1D58">
              <w:t xml:space="preserve"> </w:t>
            </w:r>
            <w:r w:rsidR="00CA520D" w:rsidRPr="003F1D58">
              <w:t>to</w:t>
            </w:r>
            <w:r w:rsidR="008262D5" w:rsidRPr="003F1D58">
              <w:t xml:space="preserve"> </w:t>
            </w:r>
            <w:r w:rsidR="00CA520D" w:rsidRPr="003F1D58">
              <w:t>-64</w:t>
            </w:r>
          </w:p>
          <w:p w14:paraId="407DBDAB" w14:textId="77777777" w:rsidR="00CA520D" w:rsidRPr="003F1D58" w:rsidRDefault="00CA520D" w:rsidP="0071178B">
            <w:pPr>
              <w:pStyle w:val="TAC"/>
            </w:pPr>
            <w:r w:rsidRPr="003F1D58">
              <w:t>-65</w:t>
            </w:r>
            <w:r w:rsidR="008262D5" w:rsidRPr="003F1D58">
              <w:t xml:space="preserve"> </w:t>
            </w:r>
            <w:r w:rsidRPr="003F1D58">
              <w:t>to</w:t>
            </w:r>
            <w:r w:rsidR="008262D5" w:rsidRPr="003F1D58">
              <w:t xml:space="preserve"> </w:t>
            </w:r>
            <w:r w:rsidRPr="003F1D58">
              <w:t>-128</w:t>
            </w:r>
          </w:p>
        </w:tc>
      </w:tr>
      <w:tr w:rsidR="00CA520D" w:rsidRPr="003F1D58" w14:paraId="18EAEF67" w14:textId="77777777" w:rsidTr="008262D5">
        <w:trPr>
          <w:jc w:val="center"/>
        </w:trPr>
        <w:tc>
          <w:tcPr>
            <w:tcW w:w="6078" w:type="dxa"/>
          </w:tcPr>
          <w:p w14:paraId="251F8EAD" w14:textId="77777777" w:rsidR="00CA520D" w:rsidRPr="003F1D58" w:rsidRDefault="00CA520D" w:rsidP="00CC4BC5">
            <w:pPr>
              <w:pStyle w:val="TAL"/>
            </w:pPr>
            <w:r w:rsidRPr="003F1D58">
              <w:t>RFU</w:t>
            </w:r>
          </w:p>
        </w:tc>
        <w:tc>
          <w:tcPr>
            <w:tcW w:w="2057" w:type="dxa"/>
          </w:tcPr>
          <w:p w14:paraId="46B13FD7" w14:textId="77777777" w:rsidR="00CA520D" w:rsidRPr="003F1D58" w:rsidRDefault="00CA520D" w:rsidP="0071178B">
            <w:pPr>
              <w:pStyle w:val="TAC"/>
            </w:pPr>
            <w:r w:rsidRPr="003F1D58">
              <w:t>-129</w:t>
            </w:r>
            <w:r w:rsidR="008262D5" w:rsidRPr="003F1D58">
              <w:t xml:space="preserve"> </w:t>
            </w:r>
            <w:r w:rsidRPr="003F1D58">
              <w:t>to</w:t>
            </w:r>
            <w:r w:rsidR="008262D5" w:rsidRPr="003F1D58">
              <w:t xml:space="preserve"> </w:t>
            </w:r>
            <w:r w:rsidRPr="003F1D58">
              <w:t>-32</w:t>
            </w:r>
            <w:r w:rsidR="008262D5" w:rsidRPr="003F1D58">
              <w:t xml:space="preserve"> </w:t>
            </w:r>
            <w:r w:rsidRPr="003F1D58">
              <w:t>768</w:t>
            </w:r>
          </w:p>
        </w:tc>
      </w:tr>
    </w:tbl>
    <w:p w14:paraId="07EF0329" w14:textId="77777777" w:rsidR="0087313C" w:rsidRPr="003F1D58" w:rsidRDefault="0087313C"/>
    <w:p w14:paraId="7758ECF8" w14:textId="77777777" w:rsidR="0087313C" w:rsidRPr="003F1D58" w:rsidRDefault="0087313C">
      <w:pPr>
        <w:rPr>
          <w:i/>
        </w:rPr>
      </w:pPr>
      <w:r w:rsidRPr="003F1D58">
        <w:rPr>
          <w:i/>
        </w:rPr>
        <w:t>EVENT_PROFILE_DOWNLOAD</w:t>
      </w:r>
    </w:p>
    <w:p w14:paraId="2987E553" w14:textId="16EA3A49" w:rsidR="0087313C" w:rsidRPr="003F1D58" w:rsidRDefault="0087313C">
      <w:pPr>
        <w:pStyle w:val="B10"/>
      </w:pPr>
      <w:r w:rsidRPr="003F1D58">
        <w:tab/>
        <w:t xml:space="preserve">Upon reception of a TERMINAL PROFILE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store the terminal profile and trigger all the Toolkit applet(s) registered to this event.</w:t>
      </w:r>
    </w:p>
    <w:p w14:paraId="5D75651C" w14:textId="77777777" w:rsidR="004714B7" w:rsidRPr="003F1D58" w:rsidRDefault="004714B7" w:rsidP="004714B7">
      <w:pPr>
        <w:keepNext/>
        <w:keepLines/>
        <w:rPr>
          <w:i/>
        </w:rPr>
      </w:pPr>
      <w:r w:rsidRPr="003F1D58">
        <w:rPr>
          <w:i/>
        </w:rPr>
        <w:t>EVENT_TERMINAL_CAPABILITY</w:t>
      </w:r>
    </w:p>
    <w:p w14:paraId="799363CD" w14:textId="6BAB63AE" w:rsidR="00E959CB" w:rsidRPr="003F1D58" w:rsidRDefault="004714B7" w:rsidP="00E959CB">
      <w:pPr>
        <w:pStyle w:val="B10"/>
        <w:keepNext/>
        <w:keepLines/>
      </w:pPr>
      <w:r w:rsidRPr="003F1D58">
        <w:tab/>
        <w:t xml:space="preserve">Upon reception of a TERMINAL CAPABILITY APDU command as defined in </w:t>
      </w:r>
      <w:r w:rsidRPr="008562E2">
        <w:t>ETSI TS 102 221 [</w:t>
      </w:r>
      <w:r w:rsidR="00FF2D6D" w:rsidRPr="008562E2">
        <w:fldChar w:fldCharType="begin"/>
      </w:r>
      <w:r w:rsidR="00FF2D6D" w:rsidRPr="008562E2">
        <w:instrText xml:space="preserve">REF REF_TS102221  \* MERGEFORMAT  \h </w:instrText>
      </w:r>
      <w:r w:rsidR="00FF2D6D" w:rsidRPr="008562E2">
        <w:fldChar w:fldCharType="separate"/>
      </w:r>
      <w:r w:rsidR="00547B98" w:rsidRPr="008562E2">
        <w:t>6</w:t>
      </w:r>
      <w:r w:rsidR="00FF2D6D" w:rsidRPr="008562E2">
        <w:fldChar w:fldCharType="end"/>
      </w:r>
      <w:r w:rsidRPr="008562E2">
        <w:t>]</w:t>
      </w:r>
      <w:r w:rsidRPr="003F1D58">
        <w:t xml:space="preserve"> the CAT Runtime Environment shall store the terminal capability and trigger all the Toolkit applet(s) registered to this event.</w:t>
      </w:r>
      <w:r w:rsidR="00E959CB" w:rsidRPr="003F1D58">
        <w:t xml:space="preserve"> </w:t>
      </w:r>
    </w:p>
    <w:p w14:paraId="7BB4D9B5" w14:textId="20ACAA5E" w:rsidR="004714B7" w:rsidRPr="003F1D58" w:rsidRDefault="00E959CB" w:rsidP="000E7348">
      <w:pPr>
        <w:pStyle w:val="B10"/>
        <w:keepNext/>
        <w:keepLines/>
        <w:ind w:firstLine="0"/>
      </w:pPr>
      <w:r w:rsidRPr="003F1D58">
        <w:t xml:space="preserve">If the Applet is triggered on a queued TERMINAL_CAPABILITY event, the </w:t>
      </w:r>
      <w:r w:rsidRPr="003F1D58">
        <w:rPr>
          <w:i/>
        </w:rPr>
        <w:t>TerminalCapabilityHandler</w:t>
      </w:r>
      <w:r w:rsidRPr="003F1D58">
        <w:t xml:space="preserve"> shall provide means to retrieve the Terminal Capability TLV sent by the terminal in the TERMINAL CAPABILITY APDU command prior to the resume operation as defined in</w:t>
      </w:r>
      <w:r w:rsidR="00DF145D">
        <w:t xml:space="preserve"> </w:t>
      </w:r>
      <w:r w:rsidR="00DF145D" w:rsidRPr="008562E2">
        <w:t>[</w:t>
      </w:r>
      <w:r w:rsidR="00DF145D" w:rsidRPr="008562E2">
        <w:fldChar w:fldCharType="begin"/>
      </w:r>
      <w:r w:rsidR="00DF145D" w:rsidRPr="008562E2">
        <w:instrText xml:space="preserve">REF REF_TS102221 \h </w:instrText>
      </w:r>
      <w:r w:rsidR="00DF145D" w:rsidRPr="008562E2">
        <w:fldChar w:fldCharType="separate"/>
      </w:r>
      <w:r w:rsidR="00DF145D" w:rsidRPr="008562E2">
        <w:rPr>
          <w:noProof/>
        </w:rPr>
        <w:t>6</w:t>
      </w:r>
      <w:r w:rsidR="00DF145D" w:rsidRPr="008562E2">
        <w:fldChar w:fldCharType="end"/>
      </w:r>
      <w:r w:rsidR="00DF145D" w:rsidRPr="008562E2">
        <w:t>]</w:t>
      </w:r>
      <w:r w:rsidRPr="003F1D58">
        <w:t>.</w:t>
      </w:r>
    </w:p>
    <w:p w14:paraId="6410DC3A" w14:textId="77777777" w:rsidR="0087313C" w:rsidRPr="003F1D58" w:rsidRDefault="0087313C">
      <w:pPr>
        <w:keepNext/>
        <w:keepLines/>
        <w:rPr>
          <w:i/>
        </w:rPr>
      </w:pPr>
      <w:r w:rsidRPr="003F1D58">
        <w:rPr>
          <w:i/>
        </w:rPr>
        <w:t>EVENT_MENU_SELECTION, EVENT_MENU_SELECTION_HELP_REQUEST</w:t>
      </w:r>
    </w:p>
    <w:p w14:paraId="75DD976D" w14:textId="73F7BFA5" w:rsidR="0087313C" w:rsidRPr="003F1D58" w:rsidRDefault="0087313C">
      <w:pPr>
        <w:pStyle w:val="B10"/>
        <w:keepNext/>
        <w:keepLines/>
      </w:pPr>
      <w:r w:rsidRPr="003F1D58">
        <w:tab/>
        <w:t xml:space="preserve">Upon reception of an ENVELOPE (MENU SELECTION) APDU command as defined in </w:t>
      </w:r>
      <w:r w:rsidR="00E74B69" w:rsidRPr="008562E2">
        <w:t>ETSI</w:t>
      </w:r>
      <w:r w:rsidR="00B016DB" w:rsidRPr="008562E2">
        <w:t xml:space="preserve"> </w:t>
      </w:r>
      <w:r w:rsidR="00E74B69" w:rsidRPr="008562E2">
        <w:t>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only trigger the Toolkit applet registered to the corresponding event with the associated menu identifier.</w:t>
      </w:r>
    </w:p>
    <w:p w14:paraId="51072230" w14:textId="77777777" w:rsidR="0087313C" w:rsidRPr="003F1D58" w:rsidRDefault="0087313C">
      <w:pPr>
        <w:pStyle w:val="B10"/>
      </w:pPr>
      <w:r w:rsidRPr="003F1D58">
        <w:tab/>
        <w:t>A Toolkit applet shall be triggered by the EVENT_MENU_SELECTION_HELP_REQUEST event only if help is available for the corresponding Menu entry.</w:t>
      </w:r>
    </w:p>
    <w:p w14:paraId="19B7735E" w14:textId="77777777" w:rsidR="0087313C" w:rsidRPr="003F1D58" w:rsidRDefault="0087313C">
      <w:pPr>
        <w:rPr>
          <w:i/>
        </w:rPr>
      </w:pPr>
      <w:r w:rsidRPr="003F1D58">
        <w:rPr>
          <w:i/>
        </w:rPr>
        <w:t>EVENT_CALL_CONTROL_BY_NAA</w:t>
      </w:r>
    </w:p>
    <w:p w14:paraId="2DD18E27" w14:textId="16C7BD57" w:rsidR="0087313C" w:rsidRPr="003F1D58" w:rsidRDefault="0087313C">
      <w:pPr>
        <w:pStyle w:val="B10"/>
      </w:pPr>
      <w:r w:rsidRPr="003F1D58">
        <w:tab/>
        <w:t xml:space="preserve">Upon reception of an ENVELOPE (CALL CONTROL)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the Toolkit applet registered to this event. Regardless of the Toolkit applet state the CAT Runtime Environment shall not allow more than one Toolkit applet to be registered to this event at a time, in particular, if a Toolkit applet is registered to this event but not in selectable state the CAT Runtime Environment shall not allow another Toolkit applet to register to this event.</w:t>
      </w:r>
    </w:p>
    <w:p w14:paraId="5B474010" w14:textId="77777777" w:rsidR="0087313C" w:rsidRPr="003F1D58" w:rsidRDefault="0087313C">
      <w:pPr>
        <w:rPr>
          <w:i/>
        </w:rPr>
      </w:pPr>
      <w:r w:rsidRPr="003F1D58">
        <w:rPr>
          <w:i/>
        </w:rPr>
        <w:t>EVENT_TIMER_EXPIRATION</w:t>
      </w:r>
    </w:p>
    <w:p w14:paraId="5771941B" w14:textId="757FF26E" w:rsidR="0087313C" w:rsidRPr="003F1D58" w:rsidRDefault="0087313C">
      <w:pPr>
        <w:pStyle w:val="B10"/>
      </w:pPr>
      <w:r w:rsidRPr="003F1D58">
        <w:tab/>
        <w:t xml:space="preserve">Upon reception of an ENVELOPE (TIMER EXPIRATION) APDU command as defined in </w:t>
      </w:r>
      <w:r w:rsidR="00E74B69" w:rsidRPr="008562E2">
        <w:t>ETSI</w:t>
      </w:r>
      <w:r w:rsidR="00B016DB" w:rsidRPr="008562E2">
        <w:t xml:space="preserve"> </w:t>
      </w:r>
      <w:r w:rsidR="00E74B69" w:rsidRPr="008562E2">
        <w:t>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only trigger the Toolkit applet registered to this event with the associated timer identifier.</w:t>
      </w:r>
    </w:p>
    <w:p w14:paraId="3B4BB809" w14:textId="77777777" w:rsidR="0087313C" w:rsidRPr="003F1D58" w:rsidRDefault="0087313C">
      <w:pPr>
        <w:rPr>
          <w:i/>
        </w:rPr>
      </w:pPr>
      <w:r w:rsidRPr="003F1D58">
        <w:rPr>
          <w:i/>
        </w:rPr>
        <w:t>EVENT_EVENT_DOWNLOAD_MT_CALL</w:t>
      </w:r>
    </w:p>
    <w:p w14:paraId="62DFFE25" w14:textId="77777777" w:rsidR="0087313C" w:rsidRPr="003F1D58" w:rsidRDefault="0087313C">
      <w:pPr>
        <w:rPr>
          <w:i/>
        </w:rPr>
      </w:pPr>
      <w:r w:rsidRPr="003F1D58">
        <w:rPr>
          <w:i/>
        </w:rPr>
        <w:t>EVENT_EVENT_DOWNLOAD_CALL_CONNECTED</w:t>
      </w:r>
    </w:p>
    <w:p w14:paraId="4625B938" w14:textId="77777777" w:rsidR="0087313C" w:rsidRPr="003F1D58" w:rsidRDefault="0087313C">
      <w:pPr>
        <w:rPr>
          <w:i/>
        </w:rPr>
      </w:pPr>
      <w:r w:rsidRPr="003F1D58">
        <w:rPr>
          <w:i/>
        </w:rPr>
        <w:t>EVENT_EVENT_DOWNLOAD_CALL_DISCONNECTED</w:t>
      </w:r>
    </w:p>
    <w:p w14:paraId="303F62C6" w14:textId="77777777" w:rsidR="0087313C" w:rsidRPr="003F1D58" w:rsidRDefault="0087313C">
      <w:pPr>
        <w:rPr>
          <w:i/>
        </w:rPr>
      </w:pPr>
      <w:r w:rsidRPr="003F1D58">
        <w:rPr>
          <w:i/>
        </w:rPr>
        <w:t>EVENT_EVENT_DOWNLOAD_LOCATION_STATUS</w:t>
      </w:r>
    </w:p>
    <w:p w14:paraId="0ABD2012" w14:textId="77777777" w:rsidR="0087313C" w:rsidRPr="003F1D58" w:rsidRDefault="0087313C">
      <w:pPr>
        <w:rPr>
          <w:i/>
        </w:rPr>
      </w:pPr>
      <w:r w:rsidRPr="003F1D58">
        <w:rPr>
          <w:i/>
        </w:rPr>
        <w:t>EVENT_EVENT_DOWNLOAD_USER_ACTIVITY</w:t>
      </w:r>
    </w:p>
    <w:p w14:paraId="148419B9" w14:textId="77777777" w:rsidR="0087313C" w:rsidRPr="003F1D58" w:rsidRDefault="0087313C">
      <w:pPr>
        <w:rPr>
          <w:i/>
        </w:rPr>
      </w:pPr>
      <w:r w:rsidRPr="003F1D58">
        <w:rPr>
          <w:i/>
        </w:rPr>
        <w:lastRenderedPageBreak/>
        <w:t>EVENT_EVENT_DOWNLOAD_IDLE_SCREEN_AVAILABLE</w:t>
      </w:r>
    </w:p>
    <w:p w14:paraId="2ADB971D" w14:textId="77777777" w:rsidR="0087313C" w:rsidRPr="003F1D58" w:rsidRDefault="0087313C">
      <w:pPr>
        <w:rPr>
          <w:i/>
        </w:rPr>
      </w:pPr>
      <w:r w:rsidRPr="003F1D58">
        <w:rPr>
          <w:i/>
        </w:rPr>
        <w:t>EVENT_EVENT_DOWNLOAD_CARD_READER_STATUS</w:t>
      </w:r>
    </w:p>
    <w:p w14:paraId="45410342" w14:textId="77777777" w:rsidR="0087313C" w:rsidRPr="003F1D58" w:rsidRDefault="0087313C">
      <w:pPr>
        <w:rPr>
          <w:i/>
        </w:rPr>
      </w:pPr>
      <w:r w:rsidRPr="003F1D58">
        <w:rPr>
          <w:i/>
        </w:rPr>
        <w:t>EVENT_EVENT_DOWNLOAD_LANGUAGE_SELECTION</w:t>
      </w:r>
    </w:p>
    <w:p w14:paraId="6A26DF01" w14:textId="77777777" w:rsidR="0087313C" w:rsidRPr="003F1D58" w:rsidRDefault="0087313C">
      <w:pPr>
        <w:rPr>
          <w:i/>
        </w:rPr>
      </w:pPr>
      <w:r w:rsidRPr="003F1D58">
        <w:rPr>
          <w:i/>
        </w:rPr>
        <w:t>EVENT_EVENT_DOWNLOAD_BROWSER_TERMINATION</w:t>
      </w:r>
    </w:p>
    <w:p w14:paraId="70461602" w14:textId="77777777" w:rsidR="0087313C" w:rsidRPr="003F1D58" w:rsidRDefault="0087313C">
      <w:pPr>
        <w:rPr>
          <w:i/>
          <w:color w:val="000000"/>
        </w:rPr>
      </w:pPr>
      <w:r w:rsidRPr="003F1D58">
        <w:rPr>
          <w:i/>
        </w:rPr>
        <w:t>EVENT</w:t>
      </w:r>
      <w:r w:rsidRPr="003F1D58">
        <w:rPr>
          <w:i/>
          <w:color w:val="000000"/>
        </w:rPr>
        <w:t>_</w:t>
      </w:r>
      <w:r w:rsidRPr="003F1D58">
        <w:rPr>
          <w:i/>
        </w:rPr>
        <w:t>EVENT</w:t>
      </w:r>
      <w:r w:rsidRPr="003F1D58">
        <w:rPr>
          <w:i/>
          <w:color w:val="000000"/>
        </w:rPr>
        <w:t>_</w:t>
      </w:r>
      <w:r w:rsidRPr="003F1D58">
        <w:rPr>
          <w:i/>
        </w:rPr>
        <w:t>DOWNLOAD</w:t>
      </w:r>
      <w:r w:rsidRPr="003F1D58">
        <w:rPr>
          <w:i/>
          <w:color w:val="000000"/>
        </w:rPr>
        <w:t>_DISPLAY_PARAMETER_CHANGED</w:t>
      </w:r>
    </w:p>
    <w:p w14:paraId="4BC7331A" w14:textId="77777777" w:rsidR="0087313C" w:rsidRPr="003F1D58" w:rsidRDefault="0087313C">
      <w:pPr>
        <w:rPr>
          <w:i/>
          <w:color w:val="000000"/>
        </w:rPr>
      </w:pPr>
      <w:r w:rsidRPr="003F1D58">
        <w:rPr>
          <w:i/>
        </w:rPr>
        <w:t>EVENT</w:t>
      </w:r>
      <w:r w:rsidRPr="003F1D58">
        <w:rPr>
          <w:i/>
          <w:color w:val="000000"/>
        </w:rPr>
        <w:t>_</w:t>
      </w:r>
      <w:r w:rsidRPr="003F1D58">
        <w:rPr>
          <w:i/>
        </w:rPr>
        <w:t>EVENT</w:t>
      </w:r>
      <w:r w:rsidRPr="003F1D58">
        <w:rPr>
          <w:i/>
          <w:color w:val="000000"/>
        </w:rPr>
        <w:t>_DOWNLOAD_NETWORK_</w:t>
      </w:r>
      <w:r w:rsidRPr="003F1D58">
        <w:rPr>
          <w:i/>
        </w:rPr>
        <w:t>SEARCH</w:t>
      </w:r>
      <w:r w:rsidRPr="003F1D58">
        <w:rPr>
          <w:i/>
          <w:color w:val="000000"/>
        </w:rPr>
        <w:t>_</w:t>
      </w:r>
      <w:r w:rsidRPr="003F1D58">
        <w:rPr>
          <w:i/>
        </w:rPr>
        <w:t>MODE</w:t>
      </w:r>
      <w:r w:rsidRPr="003F1D58">
        <w:rPr>
          <w:i/>
          <w:color w:val="000000"/>
        </w:rPr>
        <w:t>_CHANGE</w:t>
      </w:r>
    </w:p>
    <w:p w14:paraId="34004756" w14:textId="77777777" w:rsidR="0087313C" w:rsidRPr="003F1D58" w:rsidRDefault="0087313C">
      <w:pPr>
        <w:rPr>
          <w:i/>
          <w:color w:val="000000"/>
        </w:rPr>
      </w:pPr>
      <w:r w:rsidRPr="003F1D58">
        <w:rPr>
          <w:i/>
        </w:rPr>
        <w:t>EVENT</w:t>
      </w:r>
      <w:r w:rsidRPr="003F1D58">
        <w:rPr>
          <w:i/>
          <w:color w:val="000000"/>
        </w:rPr>
        <w:t>_</w:t>
      </w:r>
      <w:r w:rsidRPr="003F1D58">
        <w:rPr>
          <w:i/>
        </w:rPr>
        <w:t>EVENT</w:t>
      </w:r>
      <w:r w:rsidRPr="003F1D58">
        <w:rPr>
          <w:i/>
          <w:color w:val="000000"/>
        </w:rPr>
        <w:t>_DOWNLOAD_BROWSING_</w:t>
      </w:r>
      <w:r w:rsidRPr="003F1D58">
        <w:rPr>
          <w:i/>
        </w:rPr>
        <w:t>STATUS</w:t>
      </w:r>
    </w:p>
    <w:p w14:paraId="09BD6E62" w14:textId="77777777" w:rsidR="00B014A3" w:rsidRPr="003F1D58" w:rsidRDefault="00B014A3" w:rsidP="00B014A3">
      <w:pPr>
        <w:rPr>
          <w:i/>
          <w:color w:val="000000"/>
        </w:rPr>
      </w:pPr>
      <w:r w:rsidRPr="003F1D58">
        <w:rPr>
          <w:i/>
        </w:rPr>
        <w:t>EVENT</w:t>
      </w:r>
      <w:r w:rsidRPr="003F1D58">
        <w:rPr>
          <w:i/>
          <w:color w:val="000000"/>
        </w:rPr>
        <w:t>_</w:t>
      </w:r>
      <w:r w:rsidRPr="003F1D58">
        <w:rPr>
          <w:i/>
        </w:rPr>
        <w:t>EVENT</w:t>
      </w:r>
      <w:r w:rsidRPr="003F1D58">
        <w:rPr>
          <w:i/>
          <w:color w:val="000000"/>
        </w:rPr>
        <w:t>_DOWNLOAD_FRAMES_INFORMATION_CHANGED</w:t>
      </w:r>
    </w:p>
    <w:p w14:paraId="43406BA9" w14:textId="77777777" w:rsidR="00B014A3" w:rsidRPr="003F1D58" w:rsidRDefault="00B014A3" w:rsidP="00CC4BC5">
      <w:pPr>
        <w:keepNext/>
        <w:keepLines/>
        <w:rPr>
          <w:i/>
          <w:color w:val="000000"/>
        </w:rPr>
      </w:pPr>
      <w:r w:rsidRPr="003F1D58">
        <w:rPr>
          <w:i/>
        </w:rPr>
        <w:t>EVENT</w:t>
      </w:r>
      <w:r w:rsidRPr="003F1D58">
        <w:rPr>
          <w:i/>
          <w:color w:val="000000"/>
        </w:rPr>
        <w:t>_</w:t>
      </w:r>
      <w:r w:rsidRPr="003F1D58">
        <w:rPr>
          <w:i/>
        </w:rPr>
        <w:t>EVENT</w:t>
      </w:r>
      <w:r w:rsidRPr="003F1D58">
        <w:rPr>
          <w:i/>
          <w:color w:val="000000"/>
        </w:rPr>
        <w:t>_DOWNLOAD_HCI_CONNECTIVITY</w:t>
      </w:r>
    </w:p>
    <w:p w14:paraId="196F05DE" w14:textId="77777777" w:rsidR="00432F31" w:rsidRPr="003F1D58" w:rsidRDefault="00432F31" w:rsidP="00CC4BC5">
      <w:pPr>
        <w:keepNext/>
        <w:keepLines/>
        <w:rPr>
          <w:i/>
          <w:color w:val="000000"/>
        </w:rPr>
      </w:pPr>
      <w:r w:rsidRPr="003F1D58">
        <w:rPr>
          <w:i/>
        </w:rPr>
        <w:t>EVENT</w:t>
      </w:r>
      <w:r w:rsidRPr="003F1D58">
        <w:rPr>
          <w:i/>
          <w:color w:val="000000"/>
        </w:rPr>
        <w:t>_</w:t>
      </w:r>
      <w:r w:rsidRPr="003F1D58">
        <w:rPr>
          <w:i/>
        </w:rPr>
        <w:t>EVENT</w:t>
      </w:r>
      <w:r w:rsidRPr="003F1D58">
        <w:rPr>
          <w:i/>
          <w:color w:val="000000"/>
        </w:rPr>
        <w:t>_DOWNLOAD_CONTACTLESS_STATE_REQUEST</w:t>
      </w:r>
    </w:p>
    <w:p w14:paraId="5340D676" w14:textId="3C6D38BD" w:rsidR="0087313C" w:rsidRPr="003F1D58" w:rsidRDefault="0087313C" w:rsidP="00CC4BC5">
      <w:pPr>
        <w:pStyle w:val="B10"/>
        <w:keepNext/>
        <w:keepLines/>
      </w:pPr>
      <w:r w:rsidRPr="003F1D58">
        <w:tab/>
        <w:t xml:space="preserve">Upon reception of an ENVELOPE (Event Download)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all the Toolkit applets registered to the corresponding event.</w:t>
      </w:r>
    </w:p>
    <w:p w14:paraId="79704B46" w14:textId="77777777" w:rsidR="00CA520D" w:rsidRPr="003F1D58" w:rsidRDefault="00CA520D" w:rsidP="00CA520D">
      <w:pPr>
        <w:rPr>
          <w:i/>
          <w:color w:val="000000"/>
        </w:rPr>
      </w:pPr>
      <w:r w:rsidRPr="003F1D58">
        <w:rPr>
          <w:i/>
        </w:rPr>
        <w:t>EVENT</w:t>
      </w:r>
      <w:r w:rsidRPr="003F1D58">
        <w:rPr>
          <w:i/>
          <w:color w:val="000000"/>
        </w:rPr>
        <w:t>_</w:t>
      </w:r>
      <w:r w:rsidRPr="003F1D58">
        <w:rPr>
          <w:i/>
        </w:rPr>
        <w:t>EVENT</w:t>
      </w:r>
      <w:r w:rsidRPr="003F1D58">
        <w:rPr>
          <w:i/>
          <w:color w:val="000000"/>
        </w:rPr>
        <w:t>_</w:t>
      </w:r>
      <w:r w:rsidRPr="003F1D58">
        <w:rPr>
          <w:i/>
        </w:rPr>
        <w:t>DOWNLOAD</w:t>
      </w:r>
      <w:r w:rsidRPr="003F1D58">
        <w:rPr>
          <w:i/>
          <w:color w:val="000000"/>
        </w:rPr>
        <w:t>_ACCESS_TECHNOLOGY_CHANGE</w:t>
      </w:r>
    </w:p>
    <w:p w14:paraId="6404B789" w14:textId="427A2B5E" w:rsidR="00CA520D" w:rsidRPr="003F1D58" w:rsidRDefault="00B016DB" w:rsidP="00B016DB">
      <w:pPr>
        <w:pStyle w:val="B10"/>
      </w:pPr>
      <w:r w:rsidRPr="003F1D58">
        <w:tab/>
      </w:r>
      <w:r w:rsidR="00CA520D" w:rsidRPr="003F1D58">
        <w:t xml:space="preserve">Upon reception of an ENVELOPE (Event Download - </w:t>
      </w:r>
      <w:r w:rsidR="00CA520D" w:rsidRPr="003F1D58">
        <w:rPr>
          <w:lang w:eastAsia="de-DE"/>
        </w:rPr>
        <w:t xml:space="preserve">Access Technology Change </w:t>
      </w:r>
      <w:r w:rsidR="00CA520D" w:rsidRPr="003F1D58">
        <w:t xml:space="preserve">(single access technology)) APDU command as defined in </w:t>
      </w:r>
      <w:r w:rsidR="00E74B69" w:rsidRPr="008562E2">
        <w:t>ETSI TS 102 221</w:t>
      </w:r>
      <w:r w:rsidR="00CA520D" w:rsidRPr="008562E2">
        <w:t> [</w:t>
      </w:r>
      <w:r w:rsidR="00CA520D" w:rsidRPr="008562E2">
        <w:fldChar w:fldCharType="begin"/>
      </w:r>
      <w:r w:rsidR="00E74B69" w:rsidRPr="008562E2">
        <w:instrText xml:space="preserve">REF REF_TS102221  \* MERGEFORMAT  \h </w:instrText>
      </w:r>
      <w:r w:rsidR="00CA520D" w:rsidRPr="008562E2">
        <w:fldChar w:fldCharType="separate"/>
      </w:r>
      <w:r w:rsidR="00547B98" w:rsidRPr="008562E2">
        <w:t>6</w:t>
      </w:r>
      <w:r w:rsidR="00CA520D" w:rsidRPr="008562E2">
        <w:fldChar w:fldCharType="end"/>
      </w:r>
      <w:r w:rsidR="00CA520D" w:rsidRPr="008562E2">
        <w:t>]</w:t>
      </w:r>
      <w:r w:rsidR="00CA520D" w:rsidRPr="003F1D58">
        <w:t xml:space="preserve"> the CAT Runtime Environment shall trigger all Toolkit applets registered to this event.</w:t>
      </w:r>
    </w:p>
    <w:p w14:paraId="2401ED65" w14:textId="77777777" w:rsidR="00CA520D" w:rsidRPr="003F1D58" w:rsidRDefault="00CA520D" w:rsidP="00CA520D">
      <w:pPr>
        <w:keepNext/>
        <w:keepLines/>
        <w:rPr>
          <w:i/>
          <w:color w:val="000000"/>
        </w:rPr>
      </w:pPr>
      <w:r w:rsidRPr="003F1D58">
        <w:rPr>
          <w:i/>
        </w:rPr>
        <w:t>EVENT</w:t>
      </w:r>
      <w:r w:rsidRPr="003F1D58">
        <w:rPr>
          <w:i/>
          <w:color w:val="000000"/>
        </w:rPr>
        <w:t>_</w:t>
      </w:r>
      <w:r w:rsidRPr="003F1D58">
        <w:rPr>
          <w:i/>
        </w:rPr>
        <w:t>EVENT</w:t>
      </w:r>
      <w:r w:rsidRPr="003F1D58">
        <w:rPr>
          <w:i/>
          <w:color w:val="000000"/>
        </w:rPr>
        <w:t>_DOWNLOAD_ACCESS_TECHNOLOGY_CHANGE_MULTIPLE</w:t>
      </w:r>
    </w:p>
    <w:p w14:paraId="78FD015F" w14:textId="549D3EDE" w:rsidR="00CA520D" w:rsidRPr="003F1D58" w:rsidRDefault="00B016DB" w:rsidP="00B016DB">
      <w:pPr>
        <w:pStyle w:val="B10"/>
      </w:pPr>
      <w:r w:rsidRPr="003F1D58">
        <w:tab/>
      </w:r>
      <w:r w:rsidR="00CA520D" w:rsidRPr="003F1D58">
        <w:t xml:space="preserve">Upon reception of an ENVELOPE (Event Download - </w:t>
      </w:r>
      <w:r w:rsidR="00CA520D" w:rsidRPr="003F1D58">
        <w:rPr>
          <w:lang w:eastAsia="de-DE"/>
        </w:rPr>
        <w:t xml:space="preserve">Access Technology Change </w:t>
      </w:r>
      <w:r w:rsidR="00CA520D" w:rsidRPr="003F1D58">
        <w:t xml:space="preserve">(multiple access technologies)) APDU command as defined in </w:t>
      </w:r>
      <w:r w:rsidR="00E74B69" w:rsidRPr="008562E2">
        <w:t>ETSI TS 102 221</w:t>
      </w:r>
      <w:r w:rsidR="00CA520D" w:rsidRPr="008562E2">
        <w:t> [</w:t>
      </w:r>
      <w:r w:rsidR="00CA520D" w:rsidRPr="008562E2">
        <w:fldChar w:fldCharType="begin"/>
      </w:r>
      <w:r w:rsidR="00E74B69" w:rsidRPr="008562E2">
        <w:instrText xml:space="preserve">REF REF_TS102221  \* MERGEFORMAT  \h </w:instrText>
      </w:r>
      <w:r w:rsidR="00CA520D" w:rsidRPr="008562E2">
        <w:fldChar w:fldCharType="separate"/>
      </w:r>
      <w:r w:rsidR="00547B98" w:rsidRPr="008562E2">
        <w:t>6</w:t>
      </w:r>
      <w:r w:rsidR="00CA520D" w:rsidRPr="008562E2">
        <w:fldChar w:fldCharType="end"/>
      </w:r>
      <w:r w:rsidR="00CA520D" w:rsidRPr="008562E2">
        <w:t>]</w:t>
      </w:r>
      <w:r w:rsidR="00CA520D" w:rsidRPr="003F1D58">
        <w:t xml:space="preserve"> the CAT Runtime Environment shall trigger all Toolkit applets registered to this event.</w:t>
      </w:r>
    </w:p>
    <w:p w14:paraId="1D2A96DF" w14:textId="77777777" w:rsidR="0087313C" w:rsidRPr="003F1D58" w:rsidRDefault="0087313C">
      <w:pPr>
        <w:rPr>
          <w:i/>
        </w:rPr>
      </w:pPr>
      <w:r w:rsidRPr="003F1D58">
        <w:rPr>
          <w:i/>
        </w:rPr>
        <w:t>EVENT_EVENT_DOWNLOAD_LOCAL_CONNECTION</w:t>
      </w:r>
    </w:p>
    <w:p w14:paraId="05EA9825" w14:textId="7FDB6622" w:rsidR="0087313C" w:rsidRPr="003F1D58" w:rsidRDefault="0087313C">
      <w:pPr>
        <w:pStyle w:val="B10"/>
      </w:pPr>
      <w:r w:rsidRPr="003F1D58">
        <w:tab/>
        <w:t xml:space="preserve">Upon reception of an ENVELOPE (DOWNLOAD LOCAL CONNECTION) APDU as defined in </w:t>
      </w:r>
      <w:r w:rsidR="00E74B69" w:rsidRPr="008562E2">
        <w:t>ETSI</w:t>
      </w:r>
      <w:r w:rsidR="00B016DB" w:rsidRPr="008562E2">
        <w:t xml:space="preserve"> </w:t>
      </w:r>
      <w:r w:rsidR="00E74B69" w:rsidRPr="008562E2">
        <w:t>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command the CAT Runtime Environment shall only trigger the Toolkit applet registered to this event with the associated service identifier.</w:t>
      </w:r>
    </w:p>
    <w:p w14:paraId="13DB8096" w14:textId="77777777" w:rsidR="0087313C" w:rsidRPr="003F1D58" w:rsidRDefault="0087313C">
      <w:pPr>
        <w:pStyle w:val="B10"/>
      </w:pPr>
      <w:r w:rsidRPr="003F1D58">
        <w:tab/>
        <w:t>The registration to this event is effective once the Toolkit applet has issued a successful DECLARE SERVICE (add) proactive command, and is valid until the first successful DECLARE SERVICE (delete) with the corresponding service identifier, or the end of the card session.</w:t>
      </w:r>
    </w:p>
    <w:p w14:paraId="66E0B65C" w14:textId="77777777" w:rsidR="0087313C" w:rsidRPr="003F1D58" w:rsidRDefault="0087313C">
      <w:pPr>
        <w:keepNext/>
        <w:rPr>
          <w:i/>
        </w:rPr>
      </w:pPr>
      <w:r w:rsidRPr="003F1D58">
        <w:rPr>
          <w:i/>
        </w:rPr>
        <w:t>EVENT_EVENT_DOWNLOAD_DATA_AVAILABLE</w:t>
      </w:r>
    </w:p>
    <w:p w14:paraId="55C0C648" w14:textId="77777777" w:rsidR="0087313C" w:rsidRPr="003F1D58" w:rsidRDefault="0087313C">
      <w:pPr>
        <w:keepNext/>
        <w:rPr>
          <w:i/>
        </w:rPr>
      </w:pPr>
      <w:r w:rsidRPr="003F1D58">
        <w:rPr>
          <w:i/>
        </w:rPr>
        <w:t>EVENT_EVENT_DOWNLOAD_CHANNEL_STATUS</w:t>
      </w:r>
    </w:p>
    <w:p w14:paraId="5F839058" w14:textId="67A6DAF0" w:rsidR="0087313C" w:rsidRPr="003F1D58" w:rsidRDefault="0087313C">
      <w:pPr>
        <w:pStyle w:val="B10"/>
      </w:pPr>
      <w:r w:rsidRPr="003F1D58">
        <w:tab/>
        <w:t xml:space="preserve">Upon reception of an ENVELOPE (Event Download)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only trigger the Toolkit applet registered to the corresponding event with the associated channel identifier.</w:t>
      </w:r>
    </w:p>
    <w:p w14:paraId="55457827" w14:textId="77777777" w:rsidR="0087313C" w:rsidRPr="003F1D58" w:rsidRDefault="0087313C">
      <w:pPr>
        <w:pStyle w:val="B10"/>
      </w:pPr>
      <w:r w:rsidRPr="003F1D58">
        <w:tab/>
        <w:t>The registration to these events is effective once the Toolkit applet has issued a successful OPEN CHANNEL proactive command. It is valid to the end of the card session or to, the first successful CLOSE CHANNEL proactive command with the corresponding channel identifier.</w:t>
      </w:r>
    </w:p>
    <w:p w14:paraId="651F577E" w14:textId="77777777" w:rsidR="0087313C" w:rsidRPr="003F1D58" w:rsidRDefault="0087313C">
      <w:pPr>
        <w:pStyle w:val="B10"/>
        <w:ind w:firstLine="0"/>
      </w:pPr>
      <w:r w:rsidRPr="003F1D58">
        <w:t xml:space="preserve">A proactive command CLOSE CHANNEL for UICC Server Mode with command details set to "TCP in LISTEN state" does not </w:t>
      </w:r>
      <w:r w:rsidR="000631F5" w:rsidRPr="003F1D58">
        <w:t>a</w:t>
      </w:r>
      <w:r w:rsidRPr="003F1D58">
        <w:t>ffect the registration of the Toolkit applet to the event.</w:t>
      </w:r>
    </w:p>
    <w:p w14:paraId="7E6C691E" w14:textId="77777777" w:rsidR="0087313C" w:rsidRPr="003F1D58" w:rsidRDefault="0087313C">
      <w:pPr>
        <w:pStyle w:val="B10"/>
      </w:pPr>
      <w:r w:rsidRPr="003F1D58">
        <w:tab/>
        <w:t>When a Toolkit applet sends an OPEN CHANNEL proactive command and receives a TERMINAL RESPONSE with General Result = "0x0X", the CAT Runtime Environment shall assign the channel identifier to the calling Toolkit applet.</w:t>
      </w:r>
    </w:p>
    <w:p w14:paraId="200996C4" w14:textId="77777777" w:rsidR="0087313C" w:rsidRPr="003F1D58" w:rsidRDefault="0087313C" w:rsidP="008D5230">
      <w:pPr>
        <w:pStyle w:val="B10"/>
        <w:keepLines/>
      </w:pPr>
      <w:r w:rsidRPr="003F1D58">
        <w:lastRenderedPageBreak/>
        <w:tab/>
        <w:t>When a Toolkit applet sends a CLOSE CHANNEL proactive command and receives a TERMINAL RESPONSE with General Result = "0x0X", the CAT Runtime Environment shall release the corresponding channel identifier. An exception to this rule applies in the case of CLOSE CHANNEL for UICC Server Mode with command details set to "TCP in LISTEN state": When this proactive command is sent by a Toolkit applet and this applet receives a TERMINAL RESPONSE with General Result = "0x0X", the CAT Runtime Environment shall not release the corresponding channel identifier.</w:t>
      </w:r>
    </w:p>
    <w:p w14:paraId="2AE9A237" w14:textId="77777777" w:rsidR="0087313C" w:rsidRPr="003F1D58" w:rsidRDefault="0087313C">
      <w:pPr>
        <w:rPr>
          <w:i/>
        </w:rPr>
      </w:pPr>
      <w:r w:rsidRPr="003F1D58">
        <w:rPr>
          <w:i/>
        </w:rPr>
        <w:t>EVENT_STATUS_COMMAND</w:t>
      </w:r>
    </w:p>
    <w:p w14:paraId="6000D69E" w14:textId="7B5081D9" w:rsidR="0087313C" w:rsidRPr="003F1D58" w:rsidRDefault="0087313C">
      <w:pPr>
        <w:pStyle w:val="B10"/>
      </w:pPr>
      <w:r w:rsidRPr="003F1D58">
        <w:tab/>
        <w:t xml:space="preserve">Upon reception of an STATUS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all the Toolkit applet(s) registered to this event.</w:t>
      </w:r>
    </w:p>
    <w:p w14:paraId="1B3665E9" w14:textId="77777777" w:rsidR="0087313C" w:rsidRPr="003F1D58" w:rsidRDefault="0087313C">
      <w:pPr>
        <w:keepNext/>
        <w:keepLines/>
        <w:rPr>
          <w:i/>
        </w:rPr>
      </w:pPr>
      <w:r w:rsidRPr="003F1D58">
        <w:rPr>
          <w:i/>
        </w:rPr>
        <w:t>EVENT_APPLICATION_DESELECT</w:t>
      </w:r>
    </w:p>
    <w:p w14:paraId="10F04E73" w14:textId="1A9224BE" w:rsidR="0087313C" w:rsidRPr="003F1D58" w:rsidRDefault="0087313C">
      <w:pPr>
        <w:pStyle w:val="B10"/>
        <w:keepNext/>
        <w:keepLines/>
      </w:pPr>
      <w:r w:rsidRPr="003F1D58">
        <w:tab/>
        <w:t xml:space="preserve">When an application session is terminated (as described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all the Toolkit applets registered to this event. The AID of the deselected application is available to the Toolkit applet in the </w:t>
      </w:r>
      <w:r w:rsidRPr="003F1D58">
        <w:rPr>
          <w:i/>
        </w:rPr>
        <w:t>EnvelopeHandler</w:t>
      </w:r>
      <w:r w:rsidRPr="003F1D58">
        <w:t xml:space="preserve">, as an AID Simple TLV data object as defined in </w:t>
      </w:r>
      <w:r w:rsidR="00E74B69" w:rsidRPr="008562E2">
        <w:t>ETSI</w:t>
      </w:r>
      <w:r w:rsidR="00B016DB" w:rsidRPr="008562E2">
        <w:t xml:space="preserve"> </w:t>
      </w:r>
      <w:r w:rsidR="00E74B69" w:rsidRPr="008562E2">
        <w:t>TS 102 223</w:t>
      </w:r>
      <w:r w:rsidRPr="008562E2">
        <w:t>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w:t>
      </w:r>
    </w:p>
    <w:p w14:paraId="6DFE4B18" w14:textId="77777777" w:rsidR="0087313C" w:rsidRPr="003F1D58" w:rsidRDefault="0087313C">
      <w:pPr>
        <w:pStyle w:val="B10"/>
      </w:pPr>
      <w:r w:rsidRPr="003F1D58">
        <w:tab/>
        <w:t xml:space="preserve">The </w:t>
      </w:r>
      <w:r w:rsidRPr="003F1D58">
        <w:rPr>
          <w:i/>
        </w:rPr>
        <w:t>ProactiveHandler</w:t>
      </w:r>
      <w:r w:rsidRPr="003F1D58">
        <w:t xml:space="preserve"> is not available for triggered Toolkit applets during the processing of this event.</w:t>
      </w:r>
    </w:p>
    <w:p w14:paraId="4F93D632" w14:textId="77777777" w:rsidR="0087313C" w:rsidRPr="003F1D58" w:rsidRDefault="0087313C">
      <w:pPr>
        <w:rPr>
          <w:i/>
        </w:rPr>
      </w:pPr>
      <w:r w:rsidRPr="003F1D58">
        <w:rPr>
          <w:i/>
        </w:rPr>
        <w:t>EVENT_FIRST_COMMAND_AFTER_ATR</w:t>
      </w:r>
    </w:p>
    <w:p w14:paraId="758D2D61" w14:textId="77777777" w:rsidR="0087313C" w:rsidRPr="003F1D58" w:rsidRDefault="0087313C">
      <w:pPr>
        <w:pStyle w:val="B10"/>
      </w:pPr>
      <w:r w:rsidRPr="003F1D58">
        <w:tab/>
        <w:t xml:space="preserve">Upon reception of the first APDU after </w:t>
      </w:r>
      <w:r w:rsidR="00537059" w:rsidRPr="003F1D58">
        <w:t xml:space="preserve">either </w:t>
      </w:r>
      <w:r w:rsidRPr="003F1D58">
        <w:t xml:space="preserve">the ATR </w:t>
      </w:r>
      <w:r w:rsidR="00537059" w:rsidRPr="003F1D58">
        <w:t xml:space="preserve">or the reception of the TERMINAL RESPONSE following the successful execution of a REFRESH with mode eUICC Profile State Change </w:t>
      </w:r>
      <w:r w:rsidRPr="003F1D58">
        <w:t xml:space="preserve">and before the Status Word </w:t>
      </w:r>
      <w:r w:rsidR="00537059" w:rsidRPr="003F1D58">
        <w:t xml:space="preserve">related to this first APDU </w:t>
      </w:r>
      <w:r w:rsidRPr="003F1D58">
        <w:t>has been sent back by the UICC, the CAT Runtime Environment shall trigger all the Toolkit applet(s) registered to this event.</w:t>
      </w:r>
    </w:p>
    <w:p w14:paraId="4412CDAF" w14:textId="77777777" w:rsidR="0087313C" w:rsidRPr="003F1D58" w:rsidRDefault="0087313C">
      <w:pPr>
        <w:pStyle w:val="B10"/>
      </w:pPr>
      <w:r w:rsidRPr="003F1D58">
        <w:tab/>
        <w:t>If the first APDU received is a Toolkit applet triggering APDU (e.g. TERMINAL PROFILE), the Toolkit applets registered to the EVENT_FIRST_COMMAND_AFTER_ATR event shall be triggered first.</w:t>
      </w:r>
    </w:p>
    <w:p w14:paraId="20699EB3" w14:textId="77777777" w:rsidR="0087313C" w:rsidRPr="003F1D58" w:rsidRDefault="0087313C">
      <w:pPr>
        <w:pStyle w:val="B10"/>
      </w:pPr>
      <w:r w:rsidRPr="003F1D58">
        <w:tab/>
        <w:t>The ProactiveHandler shall not be available at the invocation of the processToolkit method of the Toolkit applet on the EVENT_FIRST_COMMAND_AFTER_ATR event.</w:t>
      </w:r>
    </w:p>
    <w:p w14:paraId="0EF9F0A1" w14:textId="77777777" w:rsidR="0087313C" w:rsidRPr="003F1D58" w:rsidRDefault="0087313C">
      <w:pPr>
        <w:keepNext/>
        <w:rPr>
          <w:i/>
        </w:rPr>
      </w:pPr>
      <w:r w:rsidRPr="003F1D58">
        <w:rPr>
          <w:i/>
        </w:rPr>
        <w:t>EVENT_UNRECOGNIZED_ENVELOPE</w:t>
      </w:r>
    </w:p>
    <w:p w14:paraId="2590FB6D" w14:textId="1978C951" w:rsidR="0087313C" w:rsidRPr="003F1D58" w:rsidRDefault="0087313C">
      <w:pPr>
        <w:pStyle w:val="B10"/>
        <w:keepNext/>
      </w:pPr>
      <w:r w:rsidRPr="003F1D58">
        <w:tab/>
        <w:t xml:space="preserve">Upon reception of an unrecognized ENVELOPE APDU command as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all the Toolkit applet(s) registered to this event.</w:t>
      </w:r>
    </w:p>
    <w:p w14:paraId="460A3B25" w14:textId="144832F4" w:rsidR="0087313C" w:rsidRPr="003F1D58" w:rsidRDefault="0087313C">
      <w:pPr>
        <w:pStyle w:val="B10"/>
      </w:pPr>
      <w:r w:rsidRPr="003F1D58">
        <w:tab/>
        <w:t>An ENVELOPE APDU command shall be considered as unrecognized by the CAT Runtime Environment if its BER</w:t>
      </w:r>
      <w:r w:rsidRPr="003F1D58">
        <w:noBreakHyphen/>
        <w:t xml:space="preserve">TLV tag is not defined in the </w:t>
      </w:r>
      <w:r w:rsidRPr="003F1D58">
        <w:rPr>
          <w:i/>
        </w:rPr>
        <w:t>ToolkitConstants</w:t>
      </w:r>
      <w:r w:rsidRPr="003F1D58">
        <w:t xml:space="preserve"> interface or if the BER</w:t>
      </w:r>
      <w:r w:rsidRPr="003F1D58">
        <w:noBreakHyphen/>
        <w:t xml:space="preserve">TLV tag is reserved for GSM/3G/3GPP2 in </w:t>
      </w:r>
      <w:r w:rsidR="00E74B69" w:rsidRPr="008562E2">
        <w:t>ETSI TS 101 220</w:t>
      </w:r>
      <w:r w:rsidRPr="008562E2">
        <w:t> [</w:t>
      </w:r>
      <w:r w:rsidRPr="008562E2">
        <w:fldChar w:fldCharType="begin"/>
      </w:r>
      <w:r w:rsidR="00E74B69" w:rsidRPr="008562E2">
        <w:instrText xml:space="preserve">REF REF_TS101220 \* MERGEFORMAT  \h </w:instrText>
      </w:r>
      <w:r w:rsidRPr="008562E2">
        <w:fldChar w:fldCharType="separate"/>
      </w:r>
      <w:r w:rsidR="00547B98" w:rsidRPr="008562E2">
        <w:t>5</w:t>
      </w:r>
      <w:r w:rsidRPr="008562E2">
        <w:fldChar w:fldCharType="end"/>
      </w:r>
      <w:r w:rsidRPr="008562E2">
        <w:t>]</w:t>
      </w:r>
      <w:r w:rsidRPr="003F1D58">
        <w:t xml:space="preserve">. The EVENT_UNRECOGNIZED_ENVELOPE event allows a Toolkit applet to handle the evolution of the </w:t>
      </w:r>
      <w:r w:rsidR="00E74B69" w:rsidRPr="008562E2">
        <w:t>ETSI TS 102 223</w:t>
      </w:r>
      <w:r w:rsidRPr="008562E2">
        <w:t>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 xml:space="preserve"> specification.</w:t>
      </w:r>
    </w:p>
    <w:p w14:paraId="118BDD46" w14:textId="77777777" w:rsidR="0087313C" w:rsidRPr="003F1D58" w:rsidRDefault="0087313C">
      <w:pPr>
        <w:keepNext/>
        <w:keepLines/>
      </w:pPr>
      <w:r w:rsidRPr="003F1D58">
        <w:t xml:space="preserve">As a consequence of the </w:t>
      </w:r>
      <w:r w:rsidRPr="003F1D58">
        <w:rPr>
          <w:i/>
        </w:rPr>
        <w:t>EnvelopeResponseHandler</w:t>
      </w:r>
      <w:r w:rsidRPr="003F1D58">
        <w:t xml:space="preserve"> availability rules specified in clause 6.6, only the first triggered Toolkit applet is guaranteed to be able to post a response.</w:t>
      </w:r>
    </w:p>
    <w:p w14:paraId="3DB4904F" w14:textId="77777777" w:rsidR="0087313C" w:rsidRPr="003F1D58" w:rsidRDefault="0087313C">
      <w:pPr>
        <w:keepNext/>
        <w:keepLines/>
        <w:rPr>
          <w:i/>
        </w:rPr>
      </w:pPr>
      <w:r w:rsidRPr="003F1D58">
        <w:rPr>
          <w:i/>
        </w:rPr>
        <w:t>EVENT_PROACTIVE_HANDLER_AVAILABLE</w:t>
      </w:r>
    </w:p>
    <w:p w14:paraId="53110449" w14:textId="77777777" w:rsidR="0087313C" w:rsidRPr="003F1D58" w:rsidRDefault="0087313C">
      <w:pPr>
        <w:pStyle w:val="B10"/>
      </w:pPr>
      <w:r w:rsidRPr="003F1D58">
        <w:tab/>
        <w:t xml:space="preserve">The CAT Runtime Environment shall trigger all the Toolkit applets registered to this event when the </w:t>
      </w:r>
      <w:r w:rsidRPr="003F1D58">
        <w:rPr>
          <w:i/>
        </w:rPr>
        <w:t>ProactiveHandler</w:t>
      </w:r>
      <w:r w:rsidRPr="003F1D58">
        <w:t xml:space="preserve"> is available and all the Toolkit applets registered to the previous event have been triggered and have returned from the </w:t>
      </w:r>
      <w:r w:rsidRPr="003F1D58">
        <w:rPr>
          <w:i/>
        </w:rPr>
        <w:t>processToolkit()</w:t>
      </w:r>
      <w:r w:rsidRPr="003F1D58">
        <w:t xml:space="preserve"> invocation.</w:t>
      </w:r>
    </w:p>
    <w:p w14:paraId="4EDE3956" w14:textId="77777777" w:rsidR="0087313C" w:rsidRPr="003F1D58" w:rsidRDefault="0087313C">
      <w:pPr>
        <w:pStyle w:val="B10"/>
        <w:ind w:firstLine="0"/>
      </w:pPr>
      <w:r w:rsidRPr="003F1D58">
        <w:t>As with other events, the applet with the highest priority level and newest installation date shall be triggered first.</w:t>
      </w:r>
    </w:p>
    <w:p w14:paraId="3E4A89C2" w14:textId="77777777" w:rsidR="0087313C" w:rsidRPr="003F1D58" w:rsidRDefault="0087313C">
      <w:pPr>
        <w:pStyle w:val="B10"/>
      </w:pPr>
      <w:r w:rsidRPr="003F1D58">
        <w:tab/>
        <w:t xml:space="preserve">An applet that has the </w:t>
      </w:r>
      <w:r w:rsidR="00BE6E28" w:rsidRPr="003F1D58">
        <w:rPr>
          <w:i/>
        </w:rPr>
        <w:t>P</w:t>
      </w:r>
      <w:r w:rsidRPr="003F1D58">
        <w:rPr>
          <w:i/>
        </w:rPr>
        <w:t>roactive</w:t>
      </w:r>
      <w:r w:rsidR="00BE6E28" w:rsidRPr="003F1D58">
        <w:rPr>
          <w:i/>
        </w:rPr>
        <w:t>H</w:t>
      </w:r>
      <w:r w:rsidRPr="003F1D58">
        <w:rPr>
          <w:i/>
        </w:rPr>
        <w:t>andler</w:t>
      </w:r>
      <w:r w:rsidRPr="003F1D58">
        <w:t xml:space="preserve"> may register for EVENT_PROACTIVE_HANDLER_AVAILABLE before returning to allow implementing a simple co-operative "task switching" mechanism based on priorities. Applets with the same priority level may implement "task switching" in a cyclic fashion.</w:t>
      </w:r>
    </w:p>
    <w:p w14:paraId="4C93B86F" w14:textId="77777777" w:rsidR="0087313C" w:rsidRPr="003F1D58" w:rsidRDefault="0087313C">
      <w:pPr>
        <w:pStyle w:val="B10"/>
      </w:pPr>
      <w:r w:rsidRPr="003F1D58">
        <w:tab/>
        <w:t>If several applets have registered to EVENT_PROACTIVE_HANDLER_AVAILABLE and an applet returns from this event, the sequence of triggering shall be determined as follows:</w:t>
      </w:r>
    </w:p>
    <w:p w14:paraId="5A1755CF" w14:textId="77777777" w:rsidR="0087313C" w:rsidRPr="003F1D58" w:rsidRDefault="0087313C">
      <w:pPr>
        <w:pStyle w:val="B2"/>
      </w:pPr>
      <w:r w:rsidRPr="003F1D58">
        <w:t>The list of registered applets shall be re-evaluated.</w:t>
      </w:r>
    </w:p>
    <w:p w14:paraId="4C43DE16" w14:textId="77777777" w:rsidR="0087313C" w:rsidRPr="003F1D58" w:rsidRDefault="0087313C">
      <w:pPr>
        <w:pStyle w:val="B2"/>
      </w:pPr>
      <w:r w:rsidRPr="003F1D58">
        <w:lastRenderedPageBreak/>
        <w:t xml:space="preserve">If there is an applet with a higher priority level than the applet that returned, the applet with the highest priority shall be triggered. </w:t>
      </w:r>
    </w:p>
    <w:p w14:paraId="62ABBD71" w14:textId="77777777" w:rsidR="0087313C" w:rsidRPr="003F1D58" w:rsidRDefault="0087313C">
      <w:pPr>
        <w:pStyle w:val="B2"/>
      </w:pPr>
      <w:r w:rsidRPr="003F1D58">
        <w:t>Else if there are one or more applet(s) with the same priority level as the applet that returned, all applets with this priority level shall be triggered in a cyclic fashion: As long as there is at least one applet with the same priority level and older installation date, the next older applet shall be triggered. If there is no older one, the applet with newest installation date shall be triggered.</w:t>
      </w:r>
    </w:p>
    <w:p w14:paraId="718F94E1" w14:textId="77777777" w:rsidR="0087313C" w:rsidRPr="003F1D58" w:rsidRDefault="0087313C" w:rsidP="00922857">
      <w:pPr>
        <w:pStyle w:val="B2"/>
        <w:rPr>
          <w:i/>
        </w:rPr>
      </w:pPr>
      <w:r w:rsidRPr="003F1D58">
        <w:t>Else if there are only applet(s) left with lower priority level as the applet that returned, the applet with the next highest priority level and newest installation date shall be triggered.</w:t>
      </w:r>
    </w:p>
    <w:p w14:paraId="2C4F6D1B" w14:textId="77777777" w:rsidR="0087313C" w:rsidRPr="003F1D58" w:rsidRDefault="0087313C">
      <w:pPr>
        <w:pStyle w:val="B10"/>
      </w:pPr>
      <w:r w:rsidRPr="003F1D58">
        <w:tab/>
        <w:t>When a Toolkit applet is triggered, it is automatically deregistered by the CAT Runtime Environment.</w:t>
      </w:r>
    </w:p>
    <w:p w14:paraId="7E1977E7" w14:textId="77777777" w:rsidR="0087313C" w:rsidRPr="003F1D58" w:rsidRDefault="0087313C">
      <w:pPr>
        <w:pStyle w:val="B10"/>
      </w:pPr>
      <w:r w:rsidRPr="003F1D58">
        <w:tab/>
        <w:t>If the CAT session ends prior to an applet triggering, the applet will be triggered at the next CAT session.</w:t>
      </w:r>
    </w:p>
    <w:p w14:paraId="3219C39E" w14:textId="77777777" w:rsidR="0087313C" w:rsidRPr="003F1D58" w:rsidRDefault="0087313C">
      <w:pPr>
        <w:pStyle w:val="NO"/>
        <w:keepLines w:val="0"/>
      </w:pPr>
      <w:r w:rsidRPr="003F1D58">
        <w:t>NOTE</w:t>
      </w:r>
      <w:r w:rsidR="001C0734" w:rsidRPr="003F1D58">
        <w:t xml:space="preserve"> 1</w:t>
      </w:r>
      <w:r w:rsidRPr="003F1D58">
        <w:t>:</w:t>
      </w:r>
      <w:r w:rsidRPr="003F1D58">
        <w:tab/>
        <w:t>When the Toolkit applet is triggered the handlers' availability and content can be different from the content at the registration time. Therefore, the Toolkit applet has to store any handler data in order to use it in this event.</w:t>
      </w:r>
    </w:p>
    <w:p w14:paraId="2172510D" w14:textId="77777777" w:rsidR="0087313C" w:rsidRPr="003F1D58" w:rsidRDefault="0087313C">
      <w:pPr>
        <w:rPr>
          <w:i/>
        </w:rPr>
      </w:pPr>
      <w:r w:rsidRPr="003F1D58">
        <w:rPr>
          <w:i/>
        </w:rPr>
        <w:t>EVENT_EXTERNAL_FILE_UPDATE</w:t>
      </w:r>
    </w:p>
    <w:p w14:paraId="399C3298" w14:textId="5D8C22FE" w:rsidR="0087313C" w:rsidRPr="003F1D58" w:rsidRDefault="0087313C">
      <w:r w:rsidRPr="003F1D58">
        <w:t xml:space="preserve">Upon successful execution of an UPDATE BINARY or UPDATE RECORD or INCREASE or SET DATA APDU command (sent by the Terminal and received by the UICC on the I/O line) as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the CAT Runtime Environment shall trigger all the Toolkit applets registered to this event with the associated updated file. An applet shall only be triggered once per command.</w:t>
      </w:r>
    </w:p>
    <w:p w14:paraId="384DC703" w14:textId="77777777" w:rsidR="0087313C" w:rsidRPr="003F1D58" w:rsidRDefault="0087313C">
      <w:r w:rsidRPr="003F1D58">
        <w:t>Applet triggered upon execution of SET DATA command shall only occur once the related data object transfer is successfully completed.</w:t>
      </w:r>
    </w:p>
    <w:p w14:paraId="1AD8971B" w14:textId="77777777" w:rsidR="0087313C" w:rsidRPr="003F1D58" w:rsidRDefault="0087313C" w:rsidP="00B016DB">
      <w:pPr>
        <w:keepNext/>
      </w:pPr>
      <w:r w:rsidRPr="003F1D58">
        <w:t xml:space="preserve">When an applet is triggered by the </w:t>
      </w:r>
      <w:r w:rsidRPr="003F1D58">
        <w:rPr>
          <w:i/>
        </w:rPr>
        <w:t>EVENT_EXTERNAL_FILE_UPDATE</w:t>
      </w:r>
      <w:r w:rsidRPr="003F1D58">
        <w:t xml:space="preserve"> event, the system EnvelopeHandler shall be made available, and shall contain the following COMPREHENSION TLVs (the order of the TLVs given in the system EnvelopeHandler is not specified):</w:t>
      </w:r>
    </w:p>
    <w:p w14:paraId="0229B88F" w14:textId="5F5DC5D4" w:rsidR="0087313C" w:rsidRPr="003F1D58" w:rsidRDefault="0087313C">
      <w:pPr>
        <w:pStyle w:val="B1"/>
      </w:pPr>
      <w:r w:rsidRPr="003F1D58">
        <w:t xml:space="preserve">Device Identity with source set to terminal and destination set to UICC,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00330905" w:rsidRPr="003F1D58">
        <w:t>.</w:t>
      </w:r>
    </w:p>
    <w:p w14:paraId="1599FFF2" w14:textId="4AC78588" w:rsidR="0087313C" w:rsidRPr="003F1D58" w:rsidRDefault="0087313C">
      <w:pPr>
        <w:pStyle w:val="B1"/>
      </w:pPr>
      <w:r w:rsidRPr="003F1D58">
        <w:t xml:space="preserve">File List,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 The number of files shall be set to one. If a SFI referencing is used in the APDU Command, it shall be converted to its File Identifier</w:t>
      </w:r>
      <w:r w:rsidR="00330905" w:rsidRPr="003F1D58">
        <w:t>.</w:t>
      </w:r>
    </w:p>
    <w:p w14:paraId="4FFCB105" w14:textId="028FF26F" w:rsidR="0087313C" w:rsidRPr="003F1D58" w:rsidRDefault="0087313C">
      <w:pPr>
        <w:pStyle w:val="B1"/>
      </w:pPr>
      <w:r w:rsidRPr="003F1D58">
        <w:t xml:space="preserve">AID of the ADF,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 if the updated file belongs to an ADF. In this case, the path "3F007FFF" given in the File List indicates the ADF of the UICC application given through the AID. If the updated file belongs to the UICC shared file system, the AID TLV object is not present</w:t>
      </w:r>
      <w:r w:rsidR="00330905" w:rsidRPr="003F1D58">
        <w:t>.</w:t>
      </w:r>
    </w:p>
    <w:p w14:paraId="2C1FEFF3" w14:textId="77777777" w:rsidR="0087313C" w:rsidRPr="003F1D58" w:rsidRDefault="00330905">
      <w:pPr>
        <w:pStyle w:val="B1"/>
      </w:pPr>
      <w:r w:rsidRPr="003F1D58">
        <w:t>File Update Information object:</w:t>
      </w:r>
    </w:p>
    <w:p w14:paraId="6044FCAA" w14:textId="77777777" w:rsidR="0087313C" w:rsidRPr="003F1D58" w:rsidRDefault="0087313C">
      <w:pPr>
        <w:pStyle w:val="B2"/>
      </w:pPr>
      <w:r w:rsidRPr="003F1D58">
        <w:t>In case of transparent file or record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3F1D58" w14:paraId="240046F0" w14:textId="77777777" w:rsidTr="00BF08BE">
        <w:trPr>
          <w:jc w:val="center"/>
        </w:trPr>
        <w:tc>
          <w:tcPr>
            <w:tcW w:w="1276" w:type="dxa"/>
          </w:tcPr>
          <w:p w14:paraId="519DF939" w14:textId="77777777" w:rsidR="0087313C" w:rsidRPr="003F1D58" w:rsidRDefault="0087313C" w:rsidP="0071178B">
            <w:pPr>
              <w:pStyle w:val="TAH"/>
            </w:pPr>
            <w:r w:rsidRPr="003F1D58">
              <w:t>Byte(s)</w:t>
            </w:r>
          </w:p>
        </w:tc>
        <w:tc>
          <w:tcPr>
            <w:tcW w:w="4961" w:type="dxa"/>
          </w:tcPr>
          <w:p w14:paraId="346ED607" w14:textId="77777777" w:rsidR="0087313C" w:rsidRPr="003F1D58" w:rsidRDefault="0087313C" w:rsidP="0071178B">
            <w:pPr>
              <w:pStyle w:val="TAH"/>
            </w:pPr>
            <w:r w:rsidRPr="003F1D58">
              <w:t>Description</w:t>
            </w:r>
          </w:p>
        </w:tc>
        <w:tc>
          <w:tcPr>
            <w:tcW w:w="1417" w:type="dxa"/>
          </w:tcPr>
          <w:p w14:paraId="1B15879D" w14:textId="77777777" w:rsidR="0087313C" w:rsidRPr="003F1D58" w:rsidRDefault="0087313C" w:rsidP="0071178B">
            <w:pPr>
              <w:pStyle w:val="TAH"/>
            </w:pPr>
            <w:r w:rsidRPr="003F1D58">
              <w:t>Length</w:t>
            </w:r>
          </w:p>
        </w:tc>
      </w:tr>
      <w:tr w:rsidR="0087313C" w:rsidRPr="003F1D58" w14:paraId="5854BFA8" w14:textId="77777777" w:rsidTr="00BF08BE">
        <w:trPr>
          <w:jc w:val="center"/>
        </w:trPr>
        <w:tc>
          <w:tcPr>
            <w:tcW w:w="1276" w:type="dxa"/>
          </w:tcPr>
          <w:p w14:paraId="39AE21CE" w14:textId="77777777" w:rsidR="0087313C" w:rsidRPr="003F1D58" w:rsidRDefault="0087313C" w:rsidP="0071178B">
            <w:pPr>
              <w:pStyle w:val="TAC"/>
            </w:pPr>
            <w:r w:rsidRPr="003F1D58">
              <w:t>1</w:t>
            </w:r>
          </w:p>
        </w:tc>
        <w:tc>
          <w:tcPr>
            <w:tcW w:w="4961" w:type="dxa"/>
          </w:tcPr>
          <w:p w14:paraId="6853B3A6" w14:textId="77777777" w:rsidR="0087313C" w:rsidRPr="003F1D58" w:rsidRDefault="0087313C" w:rsidP="0071178B">
            <w:pPr>
              <w:pStyle w:val="TAL"/>
            </w:pPr>
            <w:r w:rsidRPr="003F1D58">
              <w:t>File</w:t>
            </w:r>
            <w:r w:rsidR="0071178B" w:rsidRPr="003F1D58">
              <w:t xml:space="preserve"> </w:t>
            </w:r>
            <w:r w:rsidRPr="003F1D58">
              <w:t>Update</w:t>
            </w:r>
            <w:r w:rsidR="0071178B" w:rsidRPr="003F1D58">
              <w:t xml:space="preserve"> </w:t>
            </w:r>
            <w:r w:rsidRPr="003F1D58">
              <w:t>Information</w:t>
            </w:r>
            <w:r w:rsidR="0071178B" w:rsidRPr="003F1D58">
              <w:t xml:space="preserve"> </w:t>
            </w:r>
            <w:r w:rsidRPr="003F1D58">
              <w:t>tag</w:t>
            </w:r>
          </w:p>
        </w:tc>
        <w:tc>
          <w:tcPr>
            <w:tcW w:w="1417" w:type="dxa"/>
          </w:tcPr>
          <w:p w14:paraId="6E1FE302" w14:textId="77777777" w:rsidR="0087313C" w:rsidRPr="003F1D58" w:rsidRDefault="0087313C" w:rsidP="0071178B">
            <w:pPr>
              <w:pStyle w:val="TAC"/>
            </w:pPr>
            <w:r w:rsidRPr="003F1D58">
              <w:t>1</w:t>
            </w:r>
          </w:p>
        </w:tc>
      </w:tr>
      <w:tr w:rsidR="0087313C" w:rsidRPr="003F1D58" w14:paraId="29E5B261" w14:textId="77777777" w:rsidTr="00BF08BE">
        <w:trPr>
          <w:jc w:val="center"/>
        </w:trPr>
        <w:tc>
          <w:tcPr>
            <w:tcW w:w="1276" w:type="dxa"/>
          </w:tcPr>
          <w:p w14:paraId="46497AA7" w14:textId="77777777" w:rsidR="0087313C" w:rsidRPr="003F1D58" w:rsidRDefault="0087313C" w:rsidP="0071178B">
            <w:pPr>
              <w:pStyle w:val="TAC"/>
            </w:pPr>
            <w:r w:rsidRPr="003F1D58">
              <w:t>2</w:t>
            </w:r>
          </w:p>
        </w:tc>
        <w:tc>
          <w:tcPr>
            <w:tcW w:w="4961" w:type="dxa"/>
          </w:tcPr>
          <w:p w14:paraId="0BF344B8" w14:textId="77777777" w:rsidR="0087313C" w:rsidRPr="003F1D58" w:rsidRDefault="0087313C" w:rsidP="0071178B">
            <w:pPr>
              <w:pStyle w:val="TAL"/>
            </w:pPr>
            <w:r w:rsidRPr="003F1D58">
              <w:t>Length</w:t>
            </w:r>
            <w:r w:rsidR="0071178B" w:rsidRPr="003F1D58">
              <w:t xml:space="preserve"> </w:t>
            </w:r>
            <w:r w:rsidRPr="003F1D58">
              <w:t>=</w:t>
            </w:r>
            <w:r w:rsidR="0071178B" w:rsidRPr="003F1D58">
              <w:t xml:space="preserve"> </w:t>
            </w:r>
            <w:r w:rsidRPr="003F1D58">
              <w:t>4</w:t>
            </w:r>
          </w:p>
        </w:tc>
        <w:tc>
          <w:tcPr>
            <w:tcW w:w="1417" w:type="dxa"/>
          </w:tcPr>
          <w:p w14:paraId="0E9FF77A" w14:textId="77777777" w:rsidR="0087313C" w:rsidRPr="003F1D58" w:rsidRDefault="0087313C" w:rsidP="0071178B">
            <w:pPr>
              <w:pStyle w:val="TAC"/>
            </w:pPr>
            <w:r w:rsidRPr="003F1D58">
              <w:t>1</w:t>
            </w:r>
          </w:p>
        </w:tc>
      </w:tr>
      <w:tr w:rsidR="0087313C" w:rsidRPr="003F1D58" w14:paraId="19DEBC38" w14:textId="77777777" w:rsidTr="00BF08BE">
        <w:trPr>
          <w:jc w:val="center"/>
        </w:trPr>
        <w:tc>
          <w:tcPr>
            <w:tcW w:w="1276" w:type="dxa"/>
          </w:tcPr>
          <w:p w14:paraId="6BF8E969" w14:textId="77777777" w:rsidR="0087313C" w:rsidRPr="003F1D58" w:rsidRDefault="0087313C" w:rsidP="0071178B">
            <w:pPr>
              <w:pStyle w:val="TAC"/>
            </w:pPr>
            <w:r w:rsidRPr="003F1D58">
              <w:t>3</w:t>
            </w:r>
            <w:r w:rsidR="0071178B" w:rsidRPr="003F1D58">
              <w:t xml:space="preserve"> </w:t>
            </w:r>
            <w:r w:rsidRPr="003F1D58">
              <w:t>to</w:t>
            </w:r>
            <w:r w:rsidR="0071178B" w:rsidRPr="003F1D58">
              <w:t xml:space="preserve"> </w:t>
            </w:r>
            <w:r w:rsidRPr="003F1D58">
              <w:t>4</w:t>
            </w:r>
          </w:p>
        </w:tc>
        <w:tc>
          <w:tcPr>
            <w:tcW w:w="4961" w:type="dxa"/>
          </w:tcPr>
          <w:p w14:paraId="471F477F" w14:textId="77777777" w:rsidR="0087313C" w:rsidRPr="003F1D58" w:rsidRDefault="0087313C" w:rsidP="0071178B">
            <w:pPr>
              <w:pStyle w:val="TAL"/>
            </w:pPr>
            <w:r w:rsidRPr="003F1D58">
              <w:t>Position</w:t>
            </w:r>
          </w:p>
        </w:tc>
        <w:tc>
          <w:tcPr>
            <w:tcW w:w="1417" w:type="dxa"/>
          </w:tcPr>
          <w:p w14:paraId="1606B1C6" w14:textId="77777777" w:rsidR="0087313C" w:rsidRPr="003F1D58" w:rsidRDefault="0087313C" w:rsidP="0071178B">
            <w:pPr>
              <w:pStyle w:val="TAC"/>
            </w:pPr>
            <w:r w:rsidRPr="003F1D58">
              <w:t>2</w:t>
            </w:r>
          </w:p>
        </w:tc>
      </w:tr>
      <w:tr w:rsidR="0087313C" w:rsidRPr="003F1D58" w14:paraId="4E0E6A76" w14:textId="77777777" w:rsidTr="00BF08BE">
        <w:trPr>
          <w:jc w:val="center"/>
        </w:trPr>
        <w:tc>
          <w:tcPr>
            <w:tcW w:w="1276" w:type="dxa"/>
          </w:tcPr>
          <w:p w14:paraId="10E7682B" w14:textId="77777777" w:rsidR="0087313C" w:rsidRPr="003F1D58" w:rsidRDefault="0087313C" w:rsidP="0071178B">
            <w:pPr>
              <w:pStyle w:val="TAC"/>
            </w:pPr>
            <w:r w:rsidRPr="003F1D58">
              <w:t>5</w:t>
            </w:r>
            <w:r w:rsidR="0071178B" w:rsidRPr="003F1D58">
              <w:t xml:space="preserve"> </w:t>
            </w:r>
            <w:r w:rsidRPr="003F1D58">
              <w:t>to</w:t>
            </w:r>
            <w:r w:rsidR="0071178B" w:rsidRPr="003F1D58">
              <w:t xml:space="preserve"> </w:t>
            </w:r>
            <w:r w:rsidRPr="003F1D58">
              <w:t>6</w:t>
            </w:r>
          </w:p>
        </w:tc>
        <w:tc>
          <w:tcPr>
            <w:tcW w:w="4961" w:type="dxa"/>
          </w:tcPr>
          <w:p w14:paraId="1893F976" w14:textId="77777777" w:rsidR="0087313C" w:rsidRPr="003F1D58" w:rsidRDefault="0087313C" w:rsidP="0071178B">
            <w:pPr>
              <w:pStyle w:val="TAL"/>
            </w:pPr>
            <w:r w:rsidRPr="003F1D58">
              <w:t>Number</w:t>
            </w:r>
            <w:r w:rsidR="0071178B" w:rsidRPr="003F1D58">
              <w:t xml:space="preserve"> </w:t>
            </w:r>
            <w:r w:rsidRPr="003F1D58">
              <w:t>of</w:t>
            </w:r>
            <w:r w:rsidR="0071178B" w:rsidRPr="003F1D58">
              <w:t xml:space="preserve"> </w:t>
            </w:r>
            <w:r w:rsidRPr="003F1D58">
              <w:t>bytes</w:t>
            </w:r>
            <w:r w:rsidR="0071178B" w:rsidRPr="003F1D58">
              <w:t xml:space="preserve"> </w:t>
            </w:r>
            <w:r w:rsidRPr="003F1D58">
              <w:t>updated</w:t>
            </w:r>
          </w:p>
        </w:tc>
        <w:tc>
          <w:tcPr>
            <w:tcW w:w="1417" w:type="dxa"/>
          </w:tcPr>
          <w:p w14:paraId="7FD5F469" w14:textId="77777777" w:rsidR="0087313C" w:rsidRPr="003F1D58" w:rsidRDefault="0087313C" w:rsidP="0071178B">
            <w:pPr>
              <w:pStyle w:val="TAC"/>
            </w:pPr>
            <w:r w:rsidRPr="003F1D58">
              <w:t>2</w:t>
            </w:r>
          </w:p>
        </w:tc>
      </w:tr>
    </w:tbl>
    <w:p w14:paraId="1A1716B3" w14:textId="77777777" w:rsidR="0087313C" w:rsidRPr="003F1D58" w:rsidRDefault="0087313C"/>
    <w:p w14:paraId="02CE7EBD" w14:textId="77777777" w:rsidR="0087313C" w:rsidRPr="003F1D58" w:rsidRDefault="0087313C" w:rsidP="00F10EB1">
      <w:pPr>
        <w:pStyle w:val="B10"/>
        <w:keepLines/>
      </w:pPr>
      <w:r w:rsidRPr="003F1D58">
        <w:tab/>
        <w:t>Position depends on the file type:</w:t>
      </w:r>
    </w:p>
    <w:p w14:paraId="46E0C47E" w14:textId="77777777" w:rsidR="0087313C" w:rsidRPr="003F1D58" w:rsidRDefault="0087313C" w:rsidP="00F10EB1">
      <w:pPr>
        <w:pStyle w:val="B2"/>
        <w:keepLines/>
      </w:pPr>
      <w:r w:rsidRPr="003F1D58">
        <w:t>In case of transparent file, Position = Offset</w:t>
      </w:r>
      <w:r w:rsidR="00330905" w:rsidRPr="003F1D58">
        <w:t>.</w:t>
      </w:r>
    </w:p>
    <w:p w14:paraId="37DEF995" w14:textId="77777777" w:rsidR="0087313C" w:rsidRPr="003F1D58" w:rsidRDefault="0087313C" w:rsidP="00F10EB1">
      <w:pPr>
        <w:pStyle w:val="B2"/>
        <w:keepLines/>
      </w:pPr>
      <w:r w:rsidRPr="003F1D58">
        <w:t>In case of record file, Position = Absolute Record</w:t>
      </w:r>
      <w:r w:rsidR="007E6D2C" w:rsidRPr="003F1D58">
        <w:t xml:space="preserve"> number.</w:t>
      </w:r>
    </w:p>
    <w:p w14:paraId="00199184" w14:textId="77777777" w:rsidR="0087313C" w:rsidRPr="003F1D58" w:rsidRDefault="0087313C" w:rsidP="00F10EB1">
      <w:pPr>
        <w:pStyle w:val="B10"/>
        <w:keepLines/>
      </w:pPr>
      <w:r w:rsidRPr="003F1D58">
        <w:tab/>
        <w:t>For the INCREASE APDU, the number of bytes updated is the record length.</w:t>
      </w:r>
    </w:p>
    <w:p w14:paraId="6FF013E5" w14:textId="77777777" w:rsidR="0087313C" w:rsidRPr="003F1D58" w:rsidRDefault="0087313C" w:rsidP="00F10EB1">
      <w:pPr>
        <w:pStyle w:val="B2"/>
        <w:keepNext/>
      </w:pPr>
      <w:r w:rsidRPr="003F1D58">
        <w:lastRenderedPageBreak/>
        <w:t>In case of BER-TLV file, if a data object has been successfully updated: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3F1D58" w14:paraId="62DF2B47" w14:textId="77777777" w:rsidTr="00BF08BE">
        <w:trPr>
          <w:jc w:val="center"/>
        </w:trPr>
        <w:tc>
          <w:tcPr>
            <w:tcW w:w="1276" w:type="dxa"/>
          </w:tcPr>
          <w:p w14:paraId="68383911" w14:textId="77777777" w:rsidR="0087313C" w:rsidRPr="003F1D58" w:rsidRDefault="0087313C" w:rsidP="0071178B">
            <w:pPr>
              <w:pStyle w:val="TAH"/>
            </w:pPr>
            <w:r w:rsidRPr="003F1D58">
              <w:t>Byte(s)</w:t>
            </w:r>
          </w:p>
        </w:tc>
        <w:tc>
          <w:tcPr>
            <w:tcW w:w="4961" w:type="dxa"/>
          </w:tcPr>
          <w:p w14:paraId="4FF238FC" w14:textId="77777777" w:rsidR="0087313C" w:rsidRPr="003F1D58" w:rsidRDefault="0087313C" w:rsidP="0071178B">
            <w:pPr>
              <w:pStyle w:val="TAH"/>
            </w:pPr>
            <w:r w:rsidRPr="003F1D58">
              <w:t>Description</w:t>
            </w:r>
          </w:p>
        </w:tc>
        <w:tc>
          <w:tcPr>
            <w:tcW w:w="1417" w:type="dxa"/>
          </w:tcPr>
          <w:p w14:paraId="1A810666" w14:textId="77777777" w:rsidR="0087313C" w:rsidRPr="003F1D58" w:rsidRDefault="0087313C" w:rsidP="0071178B">
            <w:pPr>
              <w:pStyle w:val="TAH"/>
            </w:pPr>
            <w:r w:rsidRPr="003F1D58">
              <w:t>Length</w:t>
            </w:r>
          </w:p>
        </w:tc>
      </w:tr>
      <w:tr w:rsidR="0087313C" w:rsidRPr="003F1D58" w14:paraId="39EB2992" w14:textId="77777777" w:rsidTr="00BF08BE">
        <w:trPr>
          <w:jc w:val="center"/>
        </w:trPr>
        <w:tc>
          <w:tcPr>
            <w:tcW w:w="1276" w:type="dxa"/>
          </w:tcPr>
          <w:p w14:paraId="268C33C9" w14:textId="77777777" w:rsidR="0087313C" w:rsidRPr="003F1D58" w:rsidRDefault="0087313C" w:rsidP="0071178B">
            <w:pPr>
              <w:pStyle w:val="TAC"/>
            </w:pPr>
            <w:r w:rsidRPr="003F1D58">
              <w:t>1</w:t>
            </w:r>
          </w:p>
        </w:tc>
        <w:tc>
          <w:tcPr>
            <w:tcW w:w="4961" w:type="dxa"/>
          </w:tcPr>
          <w:p w14:paraId="6BAB7C8F" w14:textId="77777777" w:rsidR="0087313C" w:rsidRPr="003F1D58" w:rsidRDefault="0087313C" w:rsidP="0071178B">
            <w:pPr>
              <w:pStyle w:val="TAL"/>
            </w:pPr>
            <w:r w:rsidRPr="003F1D58">
              <w:t>File</w:t>
            </w:r>
            <w:r w:rsidR="0071178B" w:rsidRPr="003F1D58">
              <w:t xml:space="preserve"> </w:t>
            </w:r>
            <w:r w:rsidRPr="003F1D58">
              <w:t>Update</w:t>
            </w:r>
            <w:r w:rsidR="0071178B" w:rsidRPr="003F1D58">
              <w:t xml:space="preserve"> </w:t>
            </w:r>
            <w:r w:rsidRPr="003F1D58">
              <w:t>Information</w:t>
            </w:r>
            <w:r w:rsidR="0071178B" w:rsidRPr="003F1D58">
              <w:t xml:space="preserve"> </w:t>
            </w:r>
            <w:r w:rsidRPr="003F1D58">
              <w:t>tag</w:t>
            </w:r>
          </w:p>
        </w:tc>
        <w:tc>
          <w:tcPr>
            <w:tcW w:w="1417" w:type="dxa"/>
          </w:tcPr>
          <w:p w14:paraId="2CD67249" w14:textId="77777777" w:rsidR="0087313C" w:rsidRPr="003F1D58" w:rsidRDefault="0087313C" w:rsidP="0071178B">
            <w:pPr>
              <w:pStyle w:val="TAC"/>
            </w:pPr>
            <w:r w:rsidRPr="003F1D58">
              <w:t>1</w:t>
            </w:r>
          </w:p>
        </w:tc>
      </w:tr>
      <w:tr w:rsidR="0087313C" w:rsidRPr="003F1D58" w14:paraId="2A71ECAC" w14:textId="77777777" w:rsidTr="00BF08BE">
        <w:trPr>
          <w:jc w:val="center"/>
        </w:trPr>
        <w:tc>
          <w:tcPr>
            <w:tcW w:w="1276" w:type="dxa"/>
          </w:tcPr>
          <w:p w14:paraId="0DA691B8" w14:textId="77777777" w:rsidR="0087313C" w:rsidRPr="003F1D58" w:rsidRDefault="0087313C" w:rsidP="0071178B">
            <w:pPr>
              <w:pStyle w:val="TAC"/>
            </w:pPr>
            <w:r w:rsidRPr="003F1D58">
              <w:t>2</w:t>
            </w:r>
          </w:p>
        </w:tc>
        <w:tc>
          <w:tcPr>
            <w:tcW w:w="4961" w:type="dxa"/>
          </w:tcPr>
          <w:p w14:paraId="4A3104DA" w14:textId="77777777" w:rsidR="0087313C" w:rsidRPr="003F1D58" w:rsidRDefault="0087313C" w:rsidP="0071178B">
            <w:pPr>
              <w:pStyle w:val="TAL"/>
            </w:pPr>
            <w:r w:rsidRPr="003F1D58">
              <w:t>Length</w:t>
            </w:r>
            <w:r w:rsidR="0071178B" w:rsidRPr="003F1D58">
              <w:t xml:space="preserve"> </w:t>
            </w:r>
            <w:r w:rsidRPr="003F1D58">
              <w:t>=</w:t>
            </w:r>
            <w:r w:rsidR="0071178B" w:rsidRPr="003F1D58">
              <w:t xml:space="preserve"> </w:t>
            </w:r>
            <w:r w:rsidRPr="003F1D58">
              <w:t>T</w:t>
            </w:r>
          </w:p>
        </w:tc>
        <w:tc>
          <w:tcPr>
            <w:tcW w:w="1417" w:type="dxa"/>
          </w:tcPr>
          <w:p w14:paraId="55940433" w14:textId="77777777" w:rsidR="0087313C" w:rsidRPr="003F1D58" w:rsidRDefault="0087313C" w:rsidP="0071178B">
            <w:pPr>
              <w:pStyle w:val="TAC"/>
            </w:pPr>
            <w:r w:rsidRPr="003F1D58">
              <w:t>1</w:t>
            </w:r>
          </w:p>
        </w:tc>
      </w:tr>
      <w:tr w:rsidR="0087313C" w:rsidRPr="003F1D58" w14:paraId="72E1EF44" w14:textId="77777777" w:rsidTr="00BF08BE">
        <w:trPr>
          <w:jc w:val="center"/>
        </w:trPr>
        <w:tc>
          <w:tcPr>
            <w:tcW w:w="1276" w:type="dxa"/>
          </w:tcPr>
          <w:p w14:paraId="6F915BA5" w14:textId="77777777" w:rsidR="0087313C" w:rsidRPr="003F1D58" w:rsidRDefault="0087313C" w:rsidP="0071178B">
            <w:pPr>
              <w:pStyle w:val="TAC"/>
            </w:pPr>
            <w:r w:rsidRPr="003F1D58">
              <w:t>3</w:t>
            </w:r>
            <w:r w:rsidR="0071178B" w:rsidRPr="003F1D58">
              <w:t xml:space="preserve"> </w:t>
            </w:r>
            <w:r w:rsidRPr="003F1D58">
              <w:t>to</w:t>
            </w:r>
            <w:r w:rsidR="0071178B" w:rsidRPr="003F1D58">
              <w:t xml:space="preserve"> </w:t>
            </w:r>
            <w:r w:rsidRPr="003F1D58">
              <w:t>T+2</w:t>
            </w:r>
          </w:p>
        </w:tc>
        <w:tc>
          <w:tcPr>
            <w:tcW w:w="4961" w:type="dxa"/>
          </w:tcPr>
          <w:p w14:paraId="3675CEFD" w14:textId="77777777" w:rsidR="0087313C" w:rsidRPr="003F1D58" w:rsidRDefault="0087313C" w:rsidP="0071178B">
            <w:pPr>
              <w:pStyle w:val="TAL"/>
            </w:pPr>
            <w:r w:rsidRPr="003F1D58">
              <w:t>BER-TLV</w:t>
            </w:r>
            <w:r w:rsidR="0071178B" w:rsidRPr="003F1D58">
              <w:t xml:space="preserve"> </w:t>
            </w:r>
            <w:r w:rsidRPr="003F1D58">
              <w:t>Tag</w:t>
            </w:r>
            <w:r w:rsidR="0071178B" w:rsidRPr="003F1D58">
              <w:t xml:space="preserve"> </w:t>
            </w:r>
            <w:r w:rsidRPr="003F1D58">
              <w:t>of</w:t>
            </w:r>
            <w:r w:rsidR="0071178B" w:rsidRPr="003F1D58">
              <w:t xml:space="preserve"> </w:t>
            </w:r>
            <w:r w:rsidRPr="003F1D58">
              <w:t>the</w:t>
            </w:r>
            <w:r w:rsidR="0071178B" w:rsidRPr="003F1D58">
              <w:t xml:space="preserve"> </w:t>
            </w:r>
            <w:r w:rsidRPr="003F1D58">
              <w:t>updated</w:t>
            </w:r>
            <w:r w:rsidR="0071178B" w:rsidRPr="003F1D58">
              <w:t xml:space="preserve"> </w:t>
            </w:r>
            <w:r w:rsidRPr="003F1D58">
              <w:t>data</w:t>
            </w:r>
            <w:r w:rsidR="0071178B" w:rsidRPr="003F1D58">
              <w:t xml:space="preserve"> </w:t>
            </w:r>
            <w:r w:rsidRPr="003F1D58">
              <w:t>object</w:t>
            </w:r>
          </w:p>
        </w:tc>
        <w:tc>
          <w:tcPr>
            <w:tcW w:w="1417" w:type="dxa"/>
          </w:tcPr>
          <w:p w14:paraId="60929819" w14:textId="77777777" w:rsidR="0087313C" w:rsidRPr="003F1D58" w:rsidRDefault="0087313C" w:rsidP="0071178B">
            <w:pPr>
              <w:pStyle w:val="TAC"/>
            </w:pPr>
            <w:r w:rsidRPr="003F1D58">
              <w:t>1</w:t>
            </w:r>
            <w:r w:rsidR="0071178B" w:rsidRPr="003F1D58">
              <w:t xml:space="preserve"> </w:t>
            </w:r>
            <w:r w:rsidRPr="003F1D58">
              <w:rPr>
                <w:rFonts w:cs="Arial"/>
              </w:rPr>
              <w:t>≤</w:t>
            </w:r>
            <w:r w:rsidR="0071178B" w:rsidRPr="003F1D58">
              <w:rPr>
                <w:rFonts w:cs="Arial"/>
              </w:rPr>
              <w:t xml:space="preserve"> </w:t>
            </w:r>
            <w:r w:rsidRPr="003F1D58">
              <w:rPr>
                <w:rFonts w:cs="Arial"/>
              </w:rPr>
              <w:t>T</w:t>
            </w:r>
            <w:r w:rsidR="0071178B" w:rsidRPr="003F1D58">
              <w:rPr>
                <w:rFonts w:cs="Arial"/>
              </w:rPr>
              <w:t xml:space="preserve"> </w:t>
            </w:r>
            <w:r w:rsidRPr="003F1D58">
              <w:rPr>
                <w:rFonts w:cs="Arial"/>
              </w:rPr>
              <w:t>≤</w:t>
            </w:r>
            <w:r w:rsidR="0071178B" w:rsidRPr="003F1D58">
              <w:rPr>
                <w:rFonts w:cs="Arial"/>
              </w:rPr>
              <w:t xml:space="preserve"> </w:t>
            </w:r>
            <w:r w:rsidRPr="003F1D58">
              <w:rPr>
                <w:rFonts w:cs="Arial"/>
              </w:rPr>
              <w:t>3</w:t>
            </w:r>
          </w:p>
        </w:tc>
      </w:tr>
      <w:tr w:rsidR="0087313C" w:rsidRPr="003F1D58" w14:paraId="63F9F5B4" w14:textId="77777777" w:rsidTr="00BF08BE">
        <w:trPr>
          <w:jc w:val="center"/>
        </w:trPr>
        <w:tc>
          <w:tcPr>
            <w:tcW w:w="1276" w:type="dxa"/>
          </w:tcPr>
          <w:p w14:paraId="60A4EB07" w14:textId="77777777" w:rsidR="0087313C" w:rsidRPr="003F1D58" w:rsidRDefault="0087313C" w:rsidP="0071178B">
            <w:pPr>
              <w:pStyle w:val="TAC"/>
            </w:pPr>
            <w:r w:rsidRPr="003F1D58">
              <w:t>T+3</w:t>
            </w:r>
          </w:p>
        </w:tc>
        <w:tc>
          <w:tcPr>
            <w:tcW w:w="4961" w:type="dxa"/>
          </w:tcPr>
          <w:p w14:paraId="31D957F7" w14:textId="77777777" w:rsidR="0087313C" w:rsidRPr="003F1D58" w:rsidRDefault="0087313C" w:rsidP="0071178B">
            <w:pPr>
              <w:pStyle w:val="TAL"/>
            </w:pPr>
            <w:r w:rsidRPr="003F1D58">
              <w:t>File</w:t>
            </w:r>
            <w:r w:rsidR="0071178B" w:rsidRPr="003F1D58">
              <w:t xml:space="preserve"> </w:t>
            </w:r>
            <w:r w:rsidRPr="003F1D58">
              <w:t>Update</w:t>
            </w:r>
            <w:r w:rsidR="0071178B" w:rsidRPr="003F1D58">
              <w:t xml:space="preserve"> </w:t>
            </w:r>
            <w:r w:rsidRPr="003F1D58">
              <w:t>Information</w:t>
            </w:r>
            <w:r w:rsidR="0071178B" w:rsidRPr="003F1D58">
              <w:t xml:space="preserve"> </w:t>
            </w:r>
            <w:r w:rsidRPr="003F1D58">
              <w:t>tag</w:t>
            </w:r>
          </w:p>
        </w:tc>
        <w:tc>
          <w:tcPr>
            <w:tcW w:w="1417" w:type="dxa"/>
          </w:tcPr>
          <w:p w14:paraId="7A107233" w14:textId="77777777" w:rsidR="0087313C" w:rsidRPr="003F1D58" w:rsidRDefault="0087313C" w:rsidP="0071178B">
            <w:pPr>
              <w:pStyle w:val="TAC"/>
            </w:pPr>
            <w:r w:rsidRPr="003F1D58">
              <w:t>1</w:t>
            </w:r>
          </w:p>
        </w:tc>
      </w:tr>
      <w:tr w:rsidR="0087313C" w:rsidRPr="003F1D58" w14:paraId="75BAE552" w14:textId="77777777" w:rsidTr="00BF08BE">
        <w:trPr>
          <w:jc w:val="center"/>
        </w:trPr>
        <w:tc>
          <w:tcPr>
            <w:tcW w:w="1276" w:type="dxa"/>
          </w:tcPr>
          <w:p w14:paraId="0753D8E1" w14:textId="77777777" w:rsidR="0087313C" w:rsidRPr="003F1D58" w:rsidRDefault="0087313C" w:rsidP="0071178B">
            <w:pPr>
              <w:pStyle w:val="TAC"/>
            </w:pPr>
            <w:r w:rsidRPr="003F1D58">
              <w:t>T+4</w:t>
            </w:r>
          </w:p>
        </w:tc>
        <w:tc>
          <w:tcPr>
            <w:tcW w:w="4961" w:type="dxa"/>
          </w:tcPr>
          <w:p w14:paraId="36B3E517" w14:textId="77777777" w:rsidR="0087313C" w:rsidRPr="003F1D58" w:rsidRDefault="0087313C" w:rsidP="0071178B">
            <w:pPr>
              <w:pStyle w:val="TAL"/>
            </w:pPr>
            <w:r w:rsidRPr="003F1D58">
              <w:t>Length</w:t>
            </w:r>
            <w:r w:rsidR="0071178B" w:rsidRPr="003F1D58">
              <w:t xml:space="preserve"> </w:t>
            </w:r>
            <w:r w:rsidRPr="003F1D58">
              <w:t>=</w:t>
            </w:r>
            <w:r w:rsidR="0071178B" w:rsidRPr="003F1D58">
              <w:t xml:space="preserve"> </w:t>
            </w:r>
            <w:r w:rsidRPr="003F1D58">
              <w:t>L</w:t>
            </w:r>
          </w:p>
        </w:tc>
        <w:tc>
          <w:tcPr>
            <w:tcW w:w="1417" w:type="dxa"/>
          </w:tcPr>
          <w:p w14:paraId="2E68636C" w14:textId="77777777" w:rsidR="0087313C" w:rsidRPr="003F1D58" w:rsidRDefault="0087313C" w:rsidP="0071178B">
            <w:pPr>
              <w:pStyle w:val="TAC"/>
            </w:pPr>
            <w:r w:rsidRPr="003F1D58">
              <w:t>1</w:t>
            </w:r>
          </w:p>
        </w:tc>
      </w:tr>
      <w:tr w:rsidR="0087313C" w:rsidRPr="003F1D58" w14:paraId="7EE1165D" w14:textId="77777777" w:rsidTr="00BF08BE">
        <w:trPr>
          <w:jc w:val="center"/>
        </w:trPr>
        <w:tc>
          <w:tcPr>
            <w:tcW w:w="1276" w:type="dxa"/>
          </w:tcPr>
          <w:p w14:paraId="1DFC78BF" w14:textId="77777777" w:rsidR="0087313C" w:rsidRPr="003F1D58" w:rsidRDefault="0087313C" w:rsidP="0071178B">
            <w:pPr>
              <w:pStyle w:val="TAC"/>
            </w:pPr>
            <w:r w:rsidRPr="003F1D58">
              <w:t>T+5</w:t>
            </w:r>
            <w:r w:rsidR="0071178B" w:rsidRPr="003F1D58">
              <w:t xml:space="preserve"> </w:t>
            </w:r>
            <w:r w:rsidRPr="003F1D58">
              <w:t>to</w:t>
            </w:r>
            <w:r w:rsidR="0071178B" w:rsidRPr="003F1D58">
              <w:t xml:space="preserve"> </w:t>
            </w:r>
            <w:r w:rsidRPr="003F1D58">
              <w:t>T+L+4</w:t>
            </w:r>
          </w:p>
        </w:tc>
        <w:tc>
          <w:tcPr>
            <w:tcW w:w="4961" w:type="dxa"/>
          </w:tcPr>
          <w:p w14:paraId="79B0F7E6" w14:textId="77777777" w:rsidR="0087313C" w:rsidRPr="003F1D58" w:rsidRDefault="0087313C" w:rsidP="0071178B">
            <w:pPr>
              <w:pStyle w:val="TAL"/>
            </w:pPr>
            <w:r w:rsidRPr="003F1D58">
              <w:t>Length</w:t>
            </w:r>
            <w:r w:rsidR="0071178B" w:rsidRPr="003F1D58">
              <w:t xml:space="preserve"> </w:t>
            </w:r>
            <w:r w:rsidRPr="003F1D58">
              <w:t>of</w:t>
            </w:r>
            <w:r w:rsidR="0071178B" w:rsidRPr="003F1D58">
              <w:t xml:space="preserve"> </w:t>
            </w:r>
            <w:r w:rsidRPr="003F1D58">
              <w:t>the</w:t>
            </w:r>
            <w:r w:rsidR="0071178B" w:rsidRPr="003F1D58">
              <w:t xml:space="preserve"> </w:t>
            </w:r>
            <w:r w:rsidRPr="003F1D58">
              <w:t>BER-TLV</w:t>
            </w:r>
            <w:r w:rsidR="0071178B" w:rsidRPr="003F1D58">
              <w:t xml:space="preserve"> </w:t>
            </w:r>
            <w:r w:rsidRPr="003F1D58">
              <w:t>Value</w:t>
            </w:r>
            <w:r w:rsidR="0071178B" w:rsidRPr="003F1D58">
              <w:t xml:space="preserve"> </w:t>
            </w:r>
            <w:r w:rsidRPr="003F1D58">
              <w:t>of</w:t>
            </w:r>
            <w:r w:rsidR="0071178B" w:rsidRPr="003F1D58">
              <w:t xml:space="preserve"> </w:t>
            </w:r>
            <w:r w:rsidRPr="003F1D58">
              <w:t>the</w:t>
            </w:r>
            <w:r w:rsidR="0071178B" w:rsidRPr="003F1D58">
              <w:t xml:space="preserve"> </w:t>
            </w:r>
            <w:r w:rsidRPr="003F1D58">
              <w:t>updated</w:t>
            </w:r>
            <w:r w:rsidR="0071178B" w:rsidRPr="003F1D58">
              <w:t xml:space="preserve"> </w:t>
            </w:r>
            <w:r w:rsidRPr="003F1D58">
              <w:t>data</w:t>
            </w:r>
            <w:r w:rsidR="0071178B" w:rsidRPr="003F1D58">
              <w:t xml:space="preserve"> </w:t>
            </w:r>
            <w:r w:rsidRPr="003F1D58">
              <w:t>object</w:t>
            </w:r>
          </w:p>
        </w:tc>
        <w:tc>
          <w:tcPr>
            <w:tcW w:w="1417" w:type="dxa"/>
          </w:tcPr>
          <w:p w14:paraId="15231B75" w14:textId="77777777" w:rsidR="0087313C" w:rsidRPr="003F1D58" w:rsidRDefault="0087313C" w:rsidP="0071178B">
            <w:pPr>
              <w:pStyle w:val="TAC"/>
            </w:pPr>
            <w:r w:rsidRPr="003F1D58">
              <w:t>1</w:t>
            </w:r>
            <w:r w:rsidR="0071178B" w:rsidRPr="003F1D58">
              <w:t xml:space="preserve"> </w:t>
            </w:r>
            <w:r w:rsidRPr="003F1D58">
              <w:rPr>
                <w:rFonts w:cs="Arial"/>
              </w:rPr>
              <w:t>≤</w:t>
            </w:r>
            <w:r w:rsidR="0071178B" w:rsidRPr="003F1D58">
              <w:rPr>
                <w:rFonts w:cs="Arial"/>
              </w:rPr>
              <w:t xml:space="preserve"> </w:t>
            </w:r>
            <w:r w:rsidRPr="003F1D58">
              <w:rPr>
                <w:rFonts w:cs="Arial"/>
              </w:rPr>
              <w:t>L</w:t>
            </w:r>
            <w:r w:rsidR="0071178B" w:rsidRPr="003F1D58">
              <w:rPr>
                <w:rFonts w:cs="Arial"/>
              </w:rPr>
              <w:t xml:space="preserve"> </w:t>
            </w:r>
            <w:r w:rsidRPr="003F1D58">
              <w:rPr>
                <w:rFonts w:cs="Arial"/>
              </w:rPr>
              <w:t>≤</w:t>
            </w:r>
            <w:r w:rsidR="0071178B" w:rsidRPr="003F1D58">
              <w:rPr>
                <w:rFonts w:cs="Arial"/>
              </w:rPr>
              <w:t xml:space="preserve"> </w:t>
            </w:r>
            <w:r w:rsidRPr="003F1D58">
              <w:rPr>
                <w:rFonts w:cs="Arial"/>
              </w:rPr>
              <w:t>4</w:t>
            </w:r>
          </w:p>
        </w:tc>
      </w:tr>
    </w:tbl>
    <w:p w14:paraId="1C23FD33" w14:textId="77777777" w:rsidR="0087313C" w:rsidRPr="003F1D58" w:rsidRDefault="0087313C"/>
    <w:p w14:paraId="2BB55A7B" w14:textId="77777777" w:rsidR="0087313C" w:rsidRPr="003F1D58" w:rsidRDefault="0087313C" w:rsidP="009A3679">
      <w:pPr>
        <w:pStyle w:val="B2"/>
        <w:keepNext/>
        <w:keepLines/>
      </w:pPr>
      <w:r w:rsidRPr="003F1D58">
        <w:t>In case of BER-TLV file, if a data object has been deleted or if a data object transfer has been aborted: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3F1D58" w14:paraId="42B3D0F9" w14:textId="77777777" w:rsidTr="00BF08BE">
        <w:trPr>
          <w:jc w:val="center"/>
        </w:trPr>
        <w:tc>
          <w:tcPr>
            <w:tcW w:w="1276" w:type="dxa"/>
          </w:tcPr>
          <w:p w14:paraId="675CE910" w14:textId="77777777" w:rsidR="0087313C" w:rsidRPr="003F1D58" w:rsidRDefault="0087313C" w:rsidP="00BF08BE">
            <w:pPr>
              <w:pStyle w:val="TAH"/>
              <w:keepLines w:val="0"/>
              <w:ind w:left="284" w:hanging="284"/>
            </w:pPr>
            <w:r w:rsidRPr="003F1D58">
              <w:t>Byte(s)</w:t>
            </w:r>
          </w:p>
        </w:tc>
        <w:tc>
          <w:tcPr>
            <w:tcW w:w="4961" w:type="dxa"/>
          </w:tcPr>
          <w:p w14:paraId="7265F67B" w14:textId="77777777" w:rsidR="0087313C" w:rsidRPr="003F1D58" w:rsidRDefault="0087313C" w:rsidP="00BF08BE">
            <w:pPr>
              <w:pStyle w:val="TAH"/>
              <w:keepLines w:val="0"/>
              <w:ind w:left="284" w:hanging="284"/>
            </w:pPr>
            <w:r w:rsidRPr="003F1D58">
              <w:t>Description</w:t>
            </w:r>
          </w:p>
        </w:tc>
        <w:tc>
          <w:tcPr>
            <w:tcW w:w="1417" w:type="dxa"/>
          </w:tcPr>
          <w:p w14:paraId="4CADCD8F" w14:textId="77777777" w:rsidR="0087313C" w:rsidRPr="003F1D58" w:rsidRDefault="0087313C" w:rsidP="00BF08BE">
            <w:pPr>
              <w:pStyle w:val="TAH"/>
              <w:keepLines w:val="0"/>
              <w:ind w:left="284" w:hanging="284"/>
            </w:pPr>
            <w:r w:rsidRPr="003F1D58">
              <w:t>Length</w:t>
            </w:r>
          </w:p>
        </w:tc>
      </w:tr>
      <w:tr w:rsidR="0087313C" w:rsidRPr="003F1D58" w14:paraId="6D9BB150" w14:textId="77777777" w:rsidTr="00BF08BE">
        <w:trPr>
          <w:jc w:val="center"/>
        </w:trPr>
        <w:tc>
          <w:tcPr>
            <w:tcW w:w="1276" w:type="dxa"/>
          </w:tcPr>
          <w:p w14:paraId="0764BB20" w14:textId="77777777" w:rsidR="0087313C" w:rsidRPr="003F1D58" w:rsidRDefault="0087313C" w:rsidP="00BF08BE">
            <w:pPr>
              <w:pStyle w:val="TAC"/>
              <w:keepLines w:val="0"/>
              <w:ind w:left="284" w:hanging="284"/>
            </w:pPr>
            <w:r w:rsidRPr="003F1D58">
              <w:t>1</w:t>
            </w:r>
          </w:p>
        </w:tc>
        <w:tc>
          <w:tcPr>
            <w:tcW w:w="4961" w:type="dxa"/>
          </w:tcPr>
          <w:p w14:paraId="3E6B65DC" w14:textId="77777777" w:rsidR="0087313C" w:rsidRPr="003F1D58" w:rsidRDefault="0087313C" w:rsidP="00BF08BE">
            <w:pPr>
              <w:pStyle w:val="TAL"/>
              <w:keepLines w:val="0"/>
              <w:ind w:left="284" w:hanging="284"/>
            </w:pPr>
            <w:r w:rsidRPr="003F1D58">
              <w:t>File</w:t>
            </w:r>
            <w:r w:rsidR="0071178B" w:rsidRPr="003F1D58">
              <w:t xml:space="preserve"> </w:t>
            </w:r>
            <w:r w:rsidRPr="003F1D58">
              <w:t>Update</w:t>
            </w:r>
            <w:r w:rsidR="0071178B" w:rsidRPr="003F1D58">
              <w:t xml:space="preserve"> </w:t>
            </w:r>
            <w:r w:rsidRPr="003F1D58">
              <w:t>Information</w:t>
            </w:r>
            <w:r w:rsidR="0071178B" w:rsidRPr="003F1D58">
              <w:t xml:space="preserve"> </w:t>
            </w:r>
            <w:r w:rsidRPr="003F1D58">
              <w:t>tag</w:t>
            </w:r>
          </w:p>
        </w:tc>
        <w:tc>
          <w:tcPr>
            <w:tcW w:w="1417" w:type="dxa"/>
          </w:tcPr>
          <w:p w14:paraId="392F7B58" w14:textId="77777777" w:rsidR="0087313C" w:rsidRPr="003F1D58" w:rsidRDefault="0087313C" w:rsidP="00BF08BE">
            <w:pPr>
              <w:pStyle w:val="TAC"/>
              <w:keepLines w:val="0"/>
              <w:ind w:left="284" w:hanging="284"/>
            </w:pPr>
            <w:r w:rsidRPr="003F1D58">
              <w:t>1</w:t>
            </w:r>
          </w:p>
        </w:tc>
      </w:tr>
      <w:tr w:rsidR="0087313C" w:rsidRPr="003F1D58" w14:paraId="72EA2B93" w14:textId="77777777" w:rsidTr="00BF08BE">
        <w:trPr>
          <w:jc w:val="center"/>
        </w:trPr>
        <w:tc>
          <w:tcPr>
            <w:tcW w:w="1276" w:type="dxa"/>
          </w:tcPr>
          <w:p w14:paraId="08EE3BCF" w14:textId="77777777" w:rsidR="0087313C" w:rsidRPr="003F1D58" w:rsidRDefault="0087313C" w:rsidP="00BF08BE">
            <w:pPr>
              <w:pStyle w:val="TAC"/>
              <w:keepLines w:val="0"/>
              <w:ind w:left="284" w:hanging="284"/>
            </w:pPr>
            <w:r w:rsidRPr="003F1D58">
              <w:t>2</w:t>
            </w:r>
          </w:p>
        </w:tc>
        <w:tc>
          <w:tcPr>
            <w:tcW w:w="4961" w:type="dxa"/>
          </w:tcPr>
          <w:p w14:paraId="36791D7C" w14:textId="77777777" w:rsidR="0087313C" w:rsidRPr="003F1D58" w:rsidRDefault="0087313C" w:rsidP="00BF08BE">
            <w:pPr>
              <w:pStyle w:val="TAL"/>
              <w:keepLines w:val="0"/>
              <w:ind w:left="284" w:hanging="284"/>
            </w:pPr>
            <w:r w:rsidRPr="003F1D58">
              <w:t>Length</w:t>
            </w:r>
            <w:r w:rsidR="0071178B" w:rsidRPr="003F1D58">
              <w:t xml:space="preserve"> </w:t>
            </w:r>
            <w:r w:rsidRPr="003F1D58">
              <w:t>=</w:t>
            </w:r>
            <w:r w:rsidR="0071178B" w:rsidRPr="003F1D58">
              <w:t xml:space="preserve"> </w:t>
            </w:r>
            <w:r w:rsidRPr="003F1D58">
              <w:t>T</w:t>
            </w:r>
          </w:p>
        </w:tc>
        <w:tc>
          <w:tcPr>
            <w:tcW w:w="1417" w:type="dxa"/>
          </w:tcPr>
          <w:p w14:paraId="5F6CFB1B" w14:textId="77777777" w:rsidR="0087313C" w:rsidRPr="003F1D58" w:rsidRDefault="0087313C" w:rsidP="00BF08BE">
            <w:pPr>
              <w:pStyle w:val="TAC"/>
              <w:keepLines w:val="0"/>
              <w:ind w:left="284" w:hanging="284"/>
            </w:pPr>
            <w:r w:rsidRPr="003F1D58">
              <w:t>1</w:t>
            </w:r>
          </w:p>
        </w:tc>
      </w:tr>
      <w:tr w:rsidR="0087313C" w:rsidRPr="003F1D58" w14:paraId="03BF6323" w14:textId="77777777" w:rsidTr="00BF08BE">
        <w:trPr>
          <w:jc w:val="center"/>
        </w:trPr>
        <w:tc>
          <w:tcPr>
            <w:tcW w:w="1276" w:type="dxa"/>
          </w:tcPr>
          <w:p w14:paraId="1C968E68" w14:textId="77777777" w:rsidR="0087313C" w:rsidRPr="003F1D58" w:rsidRDefault="0087313C" w:rsidP="00BF08BE">
            <w:pPr>
              <w:pStyle w:val="TAC"/>
              <w:keepLines w:val="0"/>
              <w:ind w:left="284" w:hanging="284"/>
            </w:pPr>
            <w:r w:rsidRPr="003F1D58">
              <w:t>3</w:t>
            </w:r>
            <w:r w:rsidR="0071178B" w:rsidRPr="003F1D58">
              <w:t xml:space="preserve"> </w:t>
            </w:r>
            <w:r w:rsidRPr="003F1D58">
              <w:t>to</w:t>
            </w:r>
            <w:r w:rsidR="0071178B" w:rsidRPr="003F1D58">
              <w:t xml:space="preserve"> </w:t>
            </w:r>
            <w:r w:rsidRPr="003F1D58">
              <w:t>T+2</w:t>
            </w:r>
          </w:p>
        </w:tc>
        <w:tc>
          <w:tcPr>
            <w:tcW w:w="4961" w:type="dxa"/>
          </w:tcPr>
          <w:p w14:paraId="56E1E3C0" w14:textId="77777777" w:rsidR="0087313C" w:rsidRPr="003F1D58" w:rsidRDefault="0087313C" w:rsidP="00BF08BE">
            <w:pPr>
              <w:pStyle w:val="TAL"/>
              <w:keepLines w:val="0"/>
              <w:ind w:left="284" w:hanging="284"/>
            </w:pPr>
            <w:r w:rsidRPr="003F1D58">
              <w:t>BER-TLV</w:t>
            </w:r>
            <w:r w:rsidR="0071178B" w:rsidRPr="003F1D58">
              <w:t xml:space="preserve"> </w:t>
            </w:r>
            <w:r w:rsidRPr="003F1D58">
              <w:t>Tag</w:t>
            </w:r>
            <w:r w:rsidR="0071178B" w:rsidRPr="003F1D58">
              <w:t xml:space="preserve"> </w:t>
            </w:r>
            <w:r w:rsidRPr="003F1D58">
              <w:t>of</w:t>
            </w:r>
            <w:r w:rsidR="0071178B" w:rsidRPr="003F1D58">
              <w:t xml:space="preserve"> </w:t>
            </w:r>
            <w:r w:rsidRPr="003F1D58">
              <w:t>the</w:t>
            </w:r>
            <w:r w:rsidR="0071178B" w:rsidRPr="003F1D58">
              <w:t xml:space="preserve"> </w:t>
            </w:r>
            <w:r w:rsidRPr="003F1D58">
              <w:t>deleted</w:t>
            </w:r>
            <w:r w:rsidR="0071178B" w:rsidRPr="003F1D58">
              <w:t xml:space="preserve"> </w:t>
            </w:r>
            <w:r w:rsidRPr="003F1D58">
              <w:t>data</w:t>
            </w:r>
            <w:r w:rsidR="0071178B" w:rsidRPr="003F1D58">
              <w:t xml:space="preserve"> </w:t>
            </w:r>
            <w:r w:rsidRPr="003F1D58">
              <w:t>object</w:t>
            </w:r>
          </w:p>
        </w:tc>
        <w:tc>
          <w:tcPr>
            <w:tcW w:w="1417" w:type="dxa"/>
          </w:tcPr>
          <w:p w14:paraId="32EB30E4" w14:textId="77777777" w:rsidR="0087313C" w:rsidRPr="003F1D58" w:rsidRDefault="0087313C" w:rsidP="00BF08BE">
            <w:pPr>
              <w:pStyle w:val="TAC"/>
              <w:keepLines w:val="0"/>
              <w:ind w:left="284" w:hanging="284"/>
            </w:pPr>
            <w:r w:rsidRPr="003F1D58">
              <w:t>1</w:t>
            </w:r>
            <w:r w:rsidR="0071178B" w:rsidRPr="003F1D58">
              <w:t xml:space="preserve"> </w:t>
            </w:r>
            <w:r w:rsidRPr="003F1D58">
              <w:rPr>
                <w:rFonts w:cs="Arial"/>
              </w:rPr>
              <w:t>≤</w:t>
            </w:r>
            <w:r w:rsidR="0071178B" w:rsidRPr="003F1D58">
              <w:rPr>
                <w:rFonts w:cs="Arial"/>
              </w:rPr>
              <w:t xml:space="preserve"> </w:t>
            </w:r>
            <w:r w:rsidRPr="003F1D58">
              <w:rPr>
                <w:rFonts w:cs="Arial"/>
              </w:rPr>
              <w:t>T</w:t>
            </w:r>
            <w:r w:rsidR="0071178B" w:rsidRPr="003F1D58">
              <w:rPr>
                <w:rFonts w:cs="Arial"/>
              </w:rPr>
              <w:t xml:space="preserve"> </w:t>
            </w:r>
            <w:r w:rsidRPr="003F1D58">
              <w:rPr>
                <w:rFonts w:cs="Arial"/>
              </w:rPr>
              <w:t>≤</w:t>
            </w:r>
            <w:r w:rsidR="0071178B" w:rsidRPr="003F1D58">
              <w:rPr>
                <w:rFonts w:cs="Arial"/>
              </w:rPr>
              <w:t xml:space="preserve"> </w:t>
            </w:r>
            <w:r w:rsidRPr="003F1D58">
              <w:rPr>
                <w:rFonts w:cs="Arial"/>
              </w:rPr>
              <w:t>3</w:t>
            </w:r>
          </w:p>
        </w:tc>
      </w:tr>
    </w:tbl>
    <w:p w14:paraId="604AF40E" w14:textId="77777777" w:rsidR="0087313C" w:rsidRPr="003F1D58" w:rsidRDefault="0087313C"/>
    <w:p w14:paraId="36819BB9" w14:textId="77777777" w:rsidR="0087313C" w:rsidRPr="003F1D58" w:rsidRDefault="0087313C">
      <w:pPr>
        <w:pStyle w:val="B10"/>
        <w:keepNext/>
        <w:keepLines/>
      </w:pPr>
      <w:r w:rsidRPr="003F1D58">
        <w:tab/>
        <w:t>If a data object transfer has been aborted due to power loss, the event shall be generated at next card session.</w:t>
      </w:r>
    </w:p>
    <w:p w14:paraId="253FCB7F" w14:textId="3A08D916" w:rsidR="0087313C" w:rsidRPr="003F1D58" w:rsidRDefault="0087313C">
      <w:r w:rsidRPr="003F1D58">
        <w:t xml:space="preserve">The value returned upon a </w:t>
      </w:r>
      <w:r w:rsidR="003A6F0A" w:rsidRPr="003F1D58">
        <w:rPr>
          <w:i/>
          <w:iCs/>
        </w:rPr>
        <w:t>BERTLVViewHandler.</w:t>
      </w:r>
      <w:r w:rsidRPr="003F1D58">
        <w:rPr>
          <w:i/>
        </w:rPr>
        <w:t>getTag()</w:t>
      </w:r>
      <w:r w:rsidRPr="003F1D58">
        <w:t xml:space="preserve"> method invocation shall be equal to the BER</w:t>
      </w:r>
      <w:r w:rsidRPr="003F1D58">
        <w:noBreakHyphen/>
        <w:t>TLV tag for intra</w:t>
      </w:r>
      <w:r w:rsidRPr="003F1D58">
        <w:noBreakHyphen/>
        <w:t xml:space="preserve">UICC communication, as defined in </w:t>
      </w:r>
      <w:r w:rsidR="00E74B69" w:rsidRPr="008562E2">
        <w:t>ETSI TS 101 220</w:t>
      </w:r>
      <w:r w:rsidRPr="008562E2">
        <w:t xml:space="preserve"> [</w:t>
      </w:r>
      <w:r w:rsidRPr="008562E2">
        <w:fldChar w:fldCharType="begin"/>
      </w:r>
      <w:r w:rsidR="00E74B69" w:rsidRPr="008562E2">
        <w:instrText xml:space="preserve">REF REF_TS101220  \* MERGEFORMAT  \h </w:instrText>
      </w:r>
      <w:r w:rsidRPr="008562E2">
        <w:fldChar w:fldCharType="separate"/>
      </w:r>
      <w:r w:rsidR="00547B98" w:rsidRPr="008562E2">
        <w:t>5</w:t>
      </w:r>
      <w:r w:rsidRPr="008562E2">
        <w:fldChar w:fldCharType="end"/>
      </w:r>
      <w:r w:rsidRPr="008562E2">
        <w:t>]</w:t>
      </w:r>
      <w:r w:rsidRPr="003F1D58">
        <w:t>.</w:t>
      </w:r>
    </w:p>
    <w:p w14:paraId="1B6E7EF6" w14:textId="77777777" w:rsidR="0087313C" w:rsidRPr="003F1D58" w:rsidRDefault="0087313C">
      <w:r w:rsidRPr="003F1D58">
        <w:t>The registration to this event is effective once the applet has successfully called any of the methods registerFileEvent(…).</w:t>
      </w:r>
    </w:p>
    <w:p w14:paraId="79096334" w14:textId="77777777" w:rsidR="0087313C" w:rsidRPr="003F1D58" w:rsidRDefault="0087313C">
      <w:r w:rsidRPr="003F1D58">
        <w:t xml:space="preserve">The deregistration for a particular file to this event is effective once the applet has successfully called any of the method deregisterFileEvent(…) whatever the method used to register was. A call to the method </w:t>
      </w:r>
      <w:r w:rsidRPr="003F1D58">
        <w:rPr>
          <w:i/>
          <w:iCs/>
        </w:rPr>
        <w:t>clearEvent</w:t>
      </w:r>
      <w:r w:rsidRPr="003F1D58">
        <w:t>(</w:t>
      </w:r>
      <w:r w:rsidRPr="003F1D58">
        <w:rPr>
          <w:sz w:val="16"/>
        </w:rPr>
        <w:t>EVENT_EXTERNAL_FILE_UPDATE</w:t>
      </w:r>
      <w:r w:rsidRPr="003F1D58">
        <w:t xml:space="preserve">) clears the event </w:t>
      </w:r>
      <w:r w:rsidRPr="003F1D58">
        <w:rPr>
          <w:sz w:val="16"/>
        </w:rPr>
        <w:t xml:space="preserve">EVENT_EXTERNAL_FILE_UPDATE </w:t>
      </w:r>
      <w:r w:rsidRPr="003F1D58">
        <w:t>from the Toolkit Registry of the applet. For all registered files, i.e. the applet is no longer triggered when a file which was previously registered is updated.</w:t>
      </w:r>
    </w:p>
    <w:p w14:paraId="782FB8CC" w14:textId="77777777" w:rsidR="0087313C" w:rsidRPr="003F1D58" w:rsidRDefault="0087313C" w:rsidP="00CC4BC5">
      <w:pPr>
        <w:keepNext/>
        <w:keepLines/>
        <w:rPr>
          <w:i/>
        </w:rPr>
      </w:pPr>
      <w:r w:rsidRPr="003F1D58">
        <w:rPr>
          <w:i/>
        </w:rPr>
        <w:t>EVENT_REMOTE_FILE_UPDATE</w:t>
      </w:r>
    </w:p>
    <w:p w14:paraId="59D17480" w14:textId="224D3C60" w:rsidR="0087313C" w:rsidRPr="003F1D58" w:rsidRDefault="0087313C" w:rsidP="00CC4BC5">
      <w:pPr>
        <w:keepNext/>
        <w:keepLines/>
      </w:pPr>
      <w:r w:rsidRPr="003F1D58">
        <w:t xml:space="preserve">This event shall be triggered on successful execution of a Remote File Management (RFM) command string containing one or several UPDATE BINARY or UPDATE RECORD or INCREASE </w:t>
      </w:r>
      <w:r w:rsidR="002326F4" w:rsidRPr="003F1D58">
        <w:t xml:space="preserve">or SET DATA </w:t>
      </w:r>
      <w:r w:rsidRPr="003F1D58">
        <w:t xml:space="preserve">APDU commands as defined in </w:t>
      </w:r>
      <w:r w:rsidR="00E74B69" w:rsidRPr="008562E2">
        <w:t>ETSI</w:t>
      </w:r>
      <w:r w:rsidR="00B016DB" w:rsidRPr="008562E2">
        <w:t xml:space="preserve"> </w:t>
      </w:r>
      <w:r w:rsidR="00E74B69" w:rsidRPr="008562E2">
        <w:t>TS 102 226</w:t>
      </w:r>
      <w:r w:rsidR="00CC4BC5" w:rsidRPr="008562E2">
        <w:t> </w:t>
      </w:r>
      <w:r w:rsidRPr="008562E2">
        <w:t>[</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xml:space="preserve"> according to the following rules:</w:t>
      </w:r>
    </w:p>
    <w:p w14:paraId="536F3F38" w14:textId="49860576" w:rsidR="0087313C" w:rsidRPr="003F1D58" w:rsidRDefault="0087313C" w:rsidP="00CC4BC5">
      <w:pPr>
        <w:pStyle w:val="B1"/>
        <w:keepNext/>
        <w:keepLines/>
      </w:pPr>
      <w:r w:rsidRPr="003F1D58">
        <w:t>The execution of the RFM command string shall be considered successful if at least one of the commands UPDATE BINARY, UPDATE RECORD</w:t>
      </w:r>
      <w:r w:rsidR="004A1FA6" w:rsidRPr="003F1D58">
        <w:t xml:space="preserve">, </w:t>
      </w:r>
      <w:r w:rsidRPr="003F1D58">
        <w:t xml:space="preserve">INCREASE </w:t>
      </w:r>
      <w:r w:rsidR="00C704FC" w:rsidRPr="003F1D58">
        <w:t>or SET DATA</w:t>
      </w:r>
      <w:r w:rsidRPr="003F1D58">
        <w:t xml:space="preserve"> which are contained in it were successfully executed.</w:t>
      </w:r>
    </w:p>
    <w:p w14:paraId="6DD936AF" w14:textId="77777777" w:rsidR="0087313C" w:rsidRPr="003F1D58" w:rsidRDefault="0087313C">
      <w:pPr>
        <w:pStyle w:val="B1"/>
      </w:pPr>
      <w:r w:rsidRPr="003F1D58">
        <w:t>The CAT Runtime Environment shall trigger all Toolkit applets registered to this event if at least one of the files contained in their list of registered files was updated. An applet which is not registered to any of the updated files shall not be triggered.</w:t>
      </w:r>
    </w:p>
    <w:p w14:paraId="4113D4A1" w14:textId="77777777" w:rsidR="0087313C" w:rsidRPr="003F1D58" w:rsidRDefault="0087313C">
      <w:pPr>
        <w:pStyle w:val="B1"/>
      </w:pPr>
      <w:r w:rsidRPr="003F1D58">
        <w:t>An applet shall only be triggered once per RFM command string.</w:t>
      </w:r>
    </w:p>
    <w:p w14:paraId="30D10479" w14:textId="77777777" w:rsidR="0087313C" w:rsidRPr="003F1D58" w:rsidRDefault="0087313C">
      <w:pPr>
        <w:pStyle w:val="B1"/>
      </w:pPr>
      <w:r w:rsidRPr="003F1D58">
        <w:t>Data provided in the system EnvelopeHandler shall not contain update information referring to the execution of more than one RFM command string.</w:t>
      </w:r>
    </w:p>
    <w:p w14:paraId="5DA56395" w14:textId="77777777" w:rsidR="0087313C" w:rsidRPr="003F1D58" w:rsidRDefault="0087313C">
      <w:pPr>
        <w:pStyle w:val="B1"/>
      </w:pPr>
      <w:r w:rsidRPr="003F1D58">
        <w:t xml:space="preserve">When an applet is triggered by the event </w:t>
      </w:r>
      <w:r w:rsidRPr="003F1D58">
        <w:rPr>
          <w:i/>
        </w:rPr>
        <w:t>EVENT_REMOTE_FILE_UPDATE</w:t>
      </w:r>
      <w:r w:rsidRPr="003F1D58">
        <w:t xml:space="preserve"> the system EnvelopeHandler shall be made available and it shall contain the following COMPREHENSION TLVs (the order of the Device Identity object, AID object and File List object given in the system EnvelopeHandler is not specified, the order of the File Update Information objects is relevant):</w:t>
      </w:r>
    </w:p>
    <w:p w14:paraId="2CEA2BDD" w14:textId="11F48560" w:rsidR="0087313C" w:rsidRPr="003F1D58" w:rsidRDefault="0087313C">
      <w:pPr>
        <w:pStyle w:val="B2"/>
      </w:pPr>
      <w:r w:rsidRPr="003F1D58">
        <w:t xml:space="preserve">Device Identity with source set to network and destination set to UICC, as defined in </w:t>
      </w:r>
      <w:r w:rsidR="00E74B69" w:rsidRPr="008562E2">
        <w:t>ETSI</w:t>
      </w:r>
      <w:r w:rsidR="00B016DB" w:rsidRPr="008562E2">
        <w:t xml:space="preserve"> </w:t>
      </w:r>
      <w:r w:rsidR="00E74B69" w:rsidRPr="008562E2">
        <w:t>TS</w:t>
      </w:r>
      <w:r w:rsidR="00B016DB" w:rsidRPr="008562E2">
        <w:t> 102 </w:t>
      </w:r>
      <w:r w:rsidR="00E74B69" w:rsidRPr="008562E2">
        <w:t>223</w:t>
      </w:r>
      <w:r w:rsidR="00B016DB" w:rsidRPr="008562E2">
        <w:t> </w:t>
      </w:r>
      <w:r w:rsidRPr="008562E2">
        <w:t>[</w:t>
      </w:r>
      <w:r w:rsidRPr="008562E2">
        <w:fldChar w:fldCharType="begin"/>
      </w:r>
      <w:r w:rsidR="00E74B69" w:rsidRPr="008562E2">
        <w:instrText xml:space="preserve">REF REF_TS102223  \* MERGEFORMAT  \h </w:instrText>
      </w:r>
      <w:r w:rsidRPr="008562E2">
        <w:fldChar w:fldCharType="separate"/>
      </w:r>
      <w:r w:rsidR="00547B98" w:rsidRPr="008562E2">
        <w:rPr>
          <w:bCs/>
        </w:rPr>
        <w:t>7</w:t>
      </w:r>
      <w:r w:rsidRPr="008562E2">
        <w:fldChar w:fldCharType="end"/>
      </w:r>
      <w:r w:rsidRPr="008562E2">
        <w:t>]</w:t>
      </w:r>
      <w:r w:rsidR="00F547E4" w:rsidRPr="003F1D58">
        <w:t>.</w:t>
      </w:r>
    </w:p>
    <w:p w14:paraId="2EA183DE" w14:textId="00027194" w:rsidR="0087313C" w:rsidRPr="003F1D58" w:rsidRDefault="0087313C">
      <w:pPr>
        <w:pStyle w:val="B2"/>
      </w:pPr>
      <w:r w:rsidRPr="003F1D58">
        <w:t xml:space="preserve">AID of the ADF,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rPr>
          <w:bCs/>
        </w:rPr>
        <w:t>7</w:t>
      </w:r>
      <w:r w:rsidRPr="008562E2">
        <w:fldChar w:fldCharType="end"/>
      </w:r>
      <w:r w:rsidRPr="008562E2">
        <w:t>]</w:t>
      </w:r>
      <w:r w:rsidRPr="003F1D58">
        <w:t>, if at least one of the updated files belongs to an ADF. If all successfully updated files belong to the UICC shared file system, the AID TLV object shall not be present</w:t>
      </w:r>
      <w:r w:rsidR="00F547E4" w:rsidRPr="003F1D58">
        <w:t>.</w:t>
      </w:r>
    </w:p>
    <w:p w14:paraId="054CB98A" w14:textId="397D6EAA" w:rsidR="0087313C" w:rsidRPr="003F1D58" w:rsidRDefault="0087313C" w:rsidP="00F10EB1">
      <w:pPr>
        <w:pStyle w:val="B2"/>
        <w:keepLines/>
      </w:pPr>
      <w:r w:rsidRPr="003F1D58">
        <w:lastRenderedPageBreak/>
        <w:t xml:space="preserve">File List,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rPr>
          <w:bCs/>
        </w:rPr>
        <w:t>7</w:t>
      </w:r>
      <w:r w:rsidRPr="008562E2">
        <w:fldChar w:fldCharType="end"/>
      </w:r>
      <w:r w:rsidRPr="008562E2">
        <w:t>]</w:t>
      </w:r>
      <w:r w:rsidRPr="003F1D58">
        <w:t xml:space="preserve">. The number of files shall be set to the number of successful update commands which were applied to files which were registered by the triggered applet. Files which were not registered by the triggered applet shall not occur in the File List. If a file belongs to the ADF indicated in the AID TLV, then its path starts with </w:t>
      </w:r>
      <w:r w:rsidR="00CC4BC5" w:rsidRPr="003F1D58">
        <w:t>"</w:t>
      </w:r>
      <w:r w:rsidRPr="003F1D58">
        <w:t>3F007FFF</w:t>
      </w:r>
      <w:r w:rsidR="00CC4BC5" w:rsidRPr="003F1D58">
        <w:t>"</w:t>
      </w:r>
      <w:r w:rsidRPr="003F1D58">
        <w:t>. If a file has been updated several times in the command string, then it appears several times in the file list. If SFI referencing is used in the APDU Command, it shall be converted to its File Identifier. In case of an update or increase to a file that is deleted within the same command string the file shall not be included in the File List TLV for this event.</w:t>
      </w:r>
    </w:p>
    <w:p w14:paraId="6B768719" w14:textId="77777777" w:rsidR="0087313C" w:rsidRPr="003F1D58" w:rsidRDefault="0087313C" w:rsidP="000B36F6">
      <w:pPr>
        <w:pStyle w:val="B2"/>
        <w:keepNext/>
        <w:keepLines/>
      </w:pPr>
      <w:r w:rsidRPr="003F1D58">
        <w:t>File Update Information objects, as defined for EVENT</w:t>
      </w:r>
      <w:r w:rsidRPr="003F1D58">
        <w:rPr>
          <w:color w:val="000000"/>
        </w:rPr>
        <w:t>_EXTERNAL_</w:t>
      </w:r>
      <w:r w:rsidRPr="003F1D58">
        <w:t>FILE</w:t>
      </w:r>
      <w:r w:rsidRPr="003F1D58">
        <w:rPr>
          <w:color w:val="000000"/>
        </w:rPr>
        <w:t>_</w:t>
      </w:r>
      <w:r w:rsidRPr="003F1D58">
        <w:t>UPDATE. The system EnvelopeHandler shall contain as many File Update Information objects as there were successful update operations on files listed in the File List object. The order of each File Update Information object shall reflect the order of the files in the File List object.</w:t>
      </w:r>
    </w:p>
    <w:p w14:paraId="3D29AB1D" w14:textId="77777777" w:rsidR="0087313C" w:rsidRPr="003F1D58" w:rsidRDefault="0087313C">
      <w:pPr>
        <w:pStyle w:val="NO"/>
      </w:pPr>
      <w:r w:rsidRPr="003F1D58">
        <w:t xml:space="preserve">NOTE </w:t>
      </w:r>
      <w:r w:rsidR="001C0734" w:rsidRPr="003F1D58">
        <w:t>2</w:t>
      </w:r>
      <w:r w:rsidRPr="003F1D58">
        <w:t>:</w:t>
      </w:r>
      <w:r w:rsidRPr="003F1D58">
        <w:tab/>
        <w:t>The maximum number of updated files that can be managed by the CAT Runtime Environment is implementation dependent.</w:t>
      </w:r>
    </w:p>
    <w:p w14:paraId="02965A12" w14:textId="77777777" w:rsidR="0087313C" w:rsidRPr="003F1D58" w:rsidRDefault="0087313C">
      <w:pPr>
        <w:pStyle w:val="NO"/>
      </w:pPr>
      <w:r w:rsidRPr="003F1D58">
        <w:t xml:space="preserve">NOTE </w:t>
      </w:r>
      <w:r w:rsidR="001C0734" w:rsidRPr="003F1D58">
        <w:t>3</w:t>
      </w:r>
      <w:r w:rsidRPr="003F1D58">
        <w:t>:</w:t>
      </w:r>
      <w:r w:rsidRPr="003F1D58">
        <w:tab/>
        <w:t>In case of many update commands in one RFM command string, the list of COMPREHENSION TLVs may exceed the capacity of the system Envelope Handler. In that case the list of COMPREHENSION TLVs may be truncated.</w:t>
      </w:r>
    </w:p>
    <w:p w14:paraId="5D0A128B" w14:textId="77777777" w:rsidR="0087313C" w:rsidRPr="003F1D58" w:rsidRDefault="0087313C">
      <w:r w:rsidRPr="003F1D58">
        <w:t>The registration to this event is effective once the applet has successfully called any of the methods registerFileEvent(…).</w:t>
      </w:r>
    </w:p>
    <w:p w14:paraId="66764C91" w14:textId="77777777" w:rsidR="0087313C" w:rsidRPr="003F1D58" w:rsidRDefault="0087313C">
      <w:r w:rsidRPr="003F1D58">
        <w:t xml:space="preserve">The deregistration for a particular file to this event is effective once the Applet has successfully called any of the methods deregisterFileEvent(…). A call to the method </w:t>
      </w:r>
      <w:r w:rsidRPr="003F1D58">
        <w:rPr>
          <w:i/>
          <w:iCs/>
        </w:rPr>
        <w:t>clearEvent</w:t>
      </w:r>
      <w:r w:rsidRPr="003F1D58">
        <w:t>(</w:t>
      </w:r>
      <w:r w:rsidRPr="003F1D58">
        <w:rPr>
          <w:sz w:val="16"/>
        </w:rPr>
        <w:t>EVENT_REMOTE_FILE_UPDATE</w:t>
      </w:r>
      <w:r w:rsidRPr="003F1D58">
        <w:t xml:space="preserve">) clears the event </w:t>
      </w:r>
      <w:r w:rsidRPr="003F1D58">
        <w:rPr>
          <w:sz w:val="16"/>
        </w:rPr>
        <w:t>EVENT_REMOTE_FILE_UPDATE</w:t>
      </w:r>
      <w:r w:rsidRPr="003F1D58">
        <w:t xml:space="preserve"> from the Toolkit Registry of the Applet i.e. the Applet is no longer triggered when a file is updated due to a command in an RFM command string.</w:t>
      </w:r>
    </w:p>
    <w:p w14:paraId="636440FF" w14:textId="77777777" w:rsidR="005D0152" w:rsidRPr="003F1D58" w:rsidRDefault="005D0152" w:rsidP="005D0152">
      <w:pPr>
        <w:keepNext/>
        <w:rPr>
          <w:i/>
        </w:rPr>
      </w:pPr>
      <w:r w:rsidRPr="003F1D58">
        <w:rPr>
          <w:i/>
        </w:rPr>
        <w:t>EVENT_MEMORY_FAILURE</w:t>
      </w:r>
    </w:p>
    <w:p w14:paraId="181E6D2D" w14:textId="77777777" w:rsidR="005D0152" w:rsidRPr="003F1D58" w:rsidRDefault="005D0152" w:rsidP="005D0152">
      <w:pPr>
        <w:keepNext/>
        <w:ind w:left="700"/>
      </w:pPr>
      <w:r w:rsidRPr="003F1D58">
        <w:t xml:space="preserve">If the UICC is provided with memory reliability monitoring mechanism (see </w:t>
      </w:r>
      <w:r w:rsidR="00F25184" w:rsidRPr="003F1D58">
        <w:t xml:space="preserve">clause </w:t>
      </w:r>
      <w:r w:rsidRPr="003F1D58">
        <w:t xml:space="preserve">6.7.2), the CAT Runtime Environment shall trigger all the Toolkit applets registered to this event when the card operating system has detected an irrecoverable memory failure in any location of the persistent memory. </w:t>
      </w:r>
    </w:p>
    <w:p w14:paraId="624F1875" w14:textId="77777777" w:rsidR="005D0152" w:rsidRPr="003F1D58" w:rsidRDefault="005D0152" w:rsidP="005D0152">
      <w:pPr>
        <w:keepNext/>
        <w:ind w:left="700"/>
      </w:pPr>
      <w:r w:rsidRPr="003F1D58">
        <w:t>An irrecoverable memory failure is said to occur when a loss of data is detected or when it</w:t>
      </w:r>
      <w:r w:rsidR="00F25184" w:rsidRPr="003F1D58">
        <w:t xml:space="preserve"> i</w:t>
      </w:r>
      <w:r w:rsidRPr="003F1D58">
        <w:t>s no longer possible to write data to memory. The event is reported once per applet, during the lifecycle of the card.</w:t>
      </w:r>
    </w:p>
    <w:p w14:paraId="0F6A3ACA" w14:textId="77777777" w:rsidR="005D0152" w:rsidRPr="003F1D58" w:rsidRDefault="005D0152" w:rsidP="005D0152">
      <w:pPr>
        <w:keepNext/>
        <w:ind w:left="700"/>
      </w:pPr>
      <w:r w:rsidRPr="003F1D58">
        <w:t>The memory reliability monitoring mechanism and its implementation specific limitations are described in clause 6.7.2.</w:t>
      </w:r>
    </w:p>
    <w:p w14:paraId="795E1BA4" w14:textId="77777777" w:rsidR="00A52BFA" w:rsidRPr="003F1D58" w:rsidRDefault="00A52BFA" w:rsidP="00A52BFA">
      <w:pPr>
        <w:keepNext/>
        <w:rPr>
          <w:i/>
        </w:rPr>
      </w:pPr>
      <w:r w:rsidRPr="003F1D58">
        <w:rPr>
          <w:i/>
        </w:rPr>
        <w:t>EVENT_TERMINAL_APPLICATIONS</w:t>
      </w:r>
    </w:p>
    <w:p w14:paraId="2A574EA0" w14:textId="19177105" w:rsidR="00A52BFA" w:rsidRPr="003F1D58" w:rsidRDefault="00A52BFA" w:rsidP="00FF2D6D">
      <w:pPr>
        <w:pStyle w:val="B10"/>
        <w:keepNext/>
        <w:keepLines/>
      </w:pPr>
      <w:r w:rsidRPr="003F1D58">
        <w:tab/>
        <w:t xml:space="preserve">Upon reception of an ENVELOPE (TERMINAL APPLICATIONS) APDU command as defined in </w:t>
      </w:r>
      <w:r w:rsidR="00FF2D6D" w:rsidRPr="008562E2">
        <w:t xml:space="preserve">ETSI </w:t>
      </w:r>
      <w:r w:rsidRPr="008562E2">
        <w:t>TS 102 221 [</w:t>
      </w:r>
      <w:r w:rsidR="00FF2D6D" w:rsidRPr="008562E2">
        <w:fldChar w:fldCharType="begin"/>
      </w:r>
      <w:r w:rsidR="00FF2D6D" w:rsidRPr="008562E2">
        <w:instrText xml:space="preserve">REF REF_TS102221  \* MERGEFORMAT  \h </w:instrText>
      </w:r>
      <w:r w:rsidR="00FF2D6D" w:rsidRPr="008562E2">
        <w:fldChar w:fldCharType="separate"/>
      </w:r>
      <w:r w:rsidR="00547B98" w:rsidRPr="008562E2">
        <w:t>6</w:t>
      </w:r>
      <w:r w:rsidR="00FF2D6D" w:rsidRPr="008562E2">
        <w:fldChar w:fldCharType="end"/>
      </w:r>
      <w:r w:rsidRPr="008562E2">
        <w:t>]</w:t>
      </w:r>
      <w:r w:rsidRPr="003F1D58">
        <w:t xml:space="preserve"> with the ENVELOPE (TERMINAL APPLICATIONS) as defined in </w:t>
      </w:r>
      <w:r w:rsidR="00FF2D6D" w:rsidRPr="008562E2">
        <w:t xml:space="preserve">ETSI </w:t>
      </w:r>
      <w:r w:rsidRPr="008562E2">
        <w:t>TS 102 223 [</w:t>
      </w:r>
      <w:r w:rsidR="00FF2D6D" w:rsidRPr="008562E2">
        <w:fldChar w:fldCharType="begin"/>
      </w:r>
      <w:r w:rsidR="00FF2D6D" w:rsidRPr="008562E2">
        <w:instrText xml:space="preserve">REF REF_TS102223  \* MERGEFORMAT  \h </w:instrText>
      </w:r>
      <w:r w:rsidR="00FF2D6D" w:rsidRPr="008562E2">
        <w:fldChar w:fldCharType="separate"/>
      </w:r>
      <w:r w:rsidR="00547B98" w:rsidRPr="008562E2">
        <w:rPr>
          <w:bCs/>
        </w:rPr>
        <w:t>7</w:t>
      </w:r>
      <w:r w:rsidR="00FF2D6D" w:rsidRPr="008562E2">
        <w:fldChar w:fldCharType="end"/>
      </w:r>
      <w:r w:rsidRPr="008562E2">
        <w:t>]</w:t>
      </w:r>
      <w:r w:rsidRPr="003F1D58">
        <w:t xml:space="preserve"> the CAT Runtime Environment shall trigger the Toolkit applets registered to the corresponding event.</w:t>
      </w:r>
    </w:p>
    <w:p w14:paraId="72702744" w14:textId="77777777" w:rsidR="007B080B" w:rsidRPr="003F1D58" w:rsidRDefault="007B080B" w:rsidP="007B080B">
      <w:pPr>
        <w:rPr>
          <w:i/>
        </w:rPr>
      </w:pPr>
      <w:r w:rsidRPr="003F1D58">
        <w:rPr>
          <w:i/>
        </w:rPr>
        <w:t>EVENT_POLL_INTERVAL_NEGOTIATION</w:t>
      </w:r>
    </w:p>
    <w:p w14:paraId="539F3F0F" w14:textId="59EC7E55" w:rsidR="007B080B" w:rsidRPr="003F1D58" w:rsidRDefault="007B080B" w:rsidP="007B080B">
      <w:pPr>
        <w:pStyle w:val="B10"/>
      </w:pPr>
      <w:r w:rsidRPr="003F1D58">
        <w:tab/>
        <w:t xml:space="preserve">Upon reception of an ENVELOPE (POLL INTERVAL NEGOTIATION) APDU command as defined in </w:t>
      </w:r>
      <w:r w:rsidR="00E74B69" w:rsidRPr="008562E2">
        <w:t>ETSI</w:t>
      </w:r>
      <w:r w:rsidR="00B016DB" w:rsidRPr="008562E2">
        <w:t xml:space="preserve"> </w:t>
      </w:r>
      <w:r w:rsidR="00E74B69" w:rsidRPr="008562E2">
        <w:t>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the CAT Runtime Environment shall trigger all Toolkit applets registered to this event</w:t>
      </w:r>
      <w:r w:rsidR="00867F22" w:rsidRPr="003F1D58">
        <w:t>.</w:t>
      </w:r>
    </w:p>
    <w:p w14:paraId="1F42F6E5" w14:textId="77777777" w:rsidR="00D3343D" w:rsidRPr="003F1D58" w:rsidRDefault="00D66E06" w:rsidP="00D66E06">
      <w:pPr>
        <w:pStyle w:val="B10"/>
      </w:pPr>
      <w:r w:rsidRPr="003F1D58">
        <w:tab/>
        <w:t xml:space="preserve">The </w:t>
      </w:r>
      <w:r w:rsidRPr="003F1D58">
        <w:rPr>
          <w:i/>
        </w:rPr>
        <w:t>ProactiveHandler</w:t>
      </w:r>
      <w:r w:rsidRPr="003F1D58">
        <w:t xml:space="preserve"> shall not be available at the invocation of the </w:t>
      </w:r>
      <w:r w:rsidRPr="003F1D58">
        <w:rPr>
          <w:i/>
        </w:rPr>
        <w:t>processToolkit()</w:t>
      </w:r>
      <w:r w:rsidRPr="003F1D58">
        <w:t xml:space="preserve"> method of the Toolkit applet on the EVENT_POLL_INTERVAL_NEGOTIATION event.</w:t>
      </w:r>
    </w:p>
    <w:p w14:paraId="67067DDD" w14:textId="77777777" w:rsidR="007B080B" w:rsidRPr="003F1D58" w:rsidRDefault="007B080B" w:rsidP="007B080B">
      <w:pPr>
        <w:pStyle w:val="B10"/>
        <w:ind w:firstLine="0"/>
      </w:pPr>
      <w:r w:rsidRPr="003F1D58">
        <w:t xml:space="preserve">Toolkit applets can request a poll interval shorter than the poll interval suggested by the Terminal by invoking the method </w:t>
      </w:r>
      <w:r w:rsidRPr="003F1D58">
        <w:rPr>
          <w:i/>
        </w:rPr>
        <w:t>uicc.toolkit.ToolkitRegistry.requestPollIntervall(short duration)</w:t>
      </w:r>
      <w:r w:rsidRPr="003F1D58">
        <w:t>. Requests for longer values shall be ignored by the CAT Runtime Environment.</w:t>
      </w:r>
    </w:p>
    <w:p w14:paraId="7F177CD8" w14:textId="77777777" w:rsidR="0087313C" w:rsidRPr="003F1D58" w:rsidRDefault="0087313C">
      <w:pPr>
        <w:pStyle w:val="Heading2"/>
      </w:pPr>
      <w:bookmarkStart w:id="85" w:name="_Toc79566793"/>
      <w:bookmarkStart w:id="86" w:name="_Toc79568855"/>
      <w:r w:rsidRPr="003F1D58">
        <w:lastRenderedPageBreak/>
        <w:t>6.3</w:t>
      </w:r>
      <w:r w:rsidRPr="003F1D58">
        <w:tab/>
        <w:t>Registration</w:t>
      </w:r>
      <w:bookmarkEnd w:id="85"/>
      <w:bookmarkEnd w:id="86"/>
    </w:p>
    <w:p w14:paraId="431D6A72" w14:textId="1B2B5413" w:rsidR="0087313C" w:rsidRPr="003F1D58" w:rsidRDefault="0087313C">
      <w:pPr>
        <w:keepNext/>
        <w:keepLines/>
      </w:pPr>
      <w:r w:rsidRPr="003F1D58">
        <w:t>A Toolkit applet shall register to the JCRE as specified in "</w:t>
      </w:r>
      <w:r w:rsidR="00CF7398" w:rsidRPr="003F1D58">
        <w:t>Runtime Environment Specification, Java Card™ 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w:t>
      </w:r>
    </w:p>
    <w:p w14:paraId="5A897A8B" w14:textId="77777777" w:rsidR="0087313C" w:rsidRPr="003F1D58" w:rsidRDefault="0087313C">
      <w:pPr>
        <w:keepNext/>
        <w:keepLines/>
      </w:pPr>
      <w:r w:rsidRPr="003F1D58">
        <w:t xml:space="preserve">A Toolkit applet shall register to the CAT Runtime Environment, by calling the </w:t>
      </w:r>
      <w:r w:rsidRPr="003F1D58">
        <w:rPr>
          <w:i/>
        </w:rPr>
        <w:t>ToolkitRegistrySystem.getEntry()</w:t>
      </w:r>
      <w:r w:rsidRPr="003F1D58">
        <w:t xml:space="preserve"> method. A Toolkit applet can change its registration to toolkit events during its whole life cycle.</w:t>
      </w:r>
    </w:p>
    <w:p w14:paraId="672F0C3F" w14:textId="77777777" w:rsidR="0087313C" w:rsidRPr="003F1D58" w:rsidRDefault="0087313C">
      <w:r w:rsidRPr="003F1D58">
        <w:t xml:space="preserve">The registration of a Toolkit applet to an event shall not be affected by its life cycle state, in particular a Toolkit applet shall still be considered as registered to an event if it is not in the </w:t>
      </w:r>
      <w:r w:rsidRPr="003F1D58">
        <w:rPr>
          <w:i/>
        </w:rPr>
        <w:t>selectable</w:t>
      </w:r>
      <w:r w:rsidRPr="003F1D58">
        <w:t xml:space="preserve"> life cycle state.</w:t>
      </w:r>
    </w:p>
    <w:p w14:paraId="12F5C05B" w14:textId="77777777" w:rsidR="0087313C" w:rsidRPr="003F1D58" w:rsidRDefault="0087313C">
      <w:r w:rsidRPr="003F1D58">
        <w:t xml:space="preserve">The toolkit events registration API is described in the </w:t>
      </w:r>
      <w:r w:rsidRPr="003F1D58">
        <w:rPr>
          <w:i/>
        </w:rPr>
        <w:t>uicc.toolkit.ToolkitRegistry</w:t>
      </w:r>
      <w:r w:rsidRPr="003F1D58">
        <w:t xml:space="preserve"> interface in annex A.</w:t>
      </w:r>
    </w:p>
    <w:p w14:paraId="78E11302" w14:textId="77777777" w:rsidR="0087313C" w:rsidRPr="003F1D58" w:rsidRDefault="0087313C">
      <w:pPr>
        <w:pStyle w:val="Heading2"/>
      </w:pPr>
      <w:bookmarkStart w:id="87" w:name="_Toc79566794"/>
      <w:bookmarkStart w:id="88" w:name="_Toc79568856"/>
      <w:r w:rsidRPr="003F1D58">
        <w:t>6.4</w:t>
      </w:r>
      <w:r w:rsidRPr="003F1D58">
        <w:tab/>
        <w:t>Proactive command handling</w:t>
      </w:r>
      <w:bookmarkEnd w:id="87"/>
      <w:bookmarkEnd w:id="88"/>
    </w:p>
    <w:p w14:paraId="6DA33D84" w14:textId="77777777" w:rsidR="0087313C" w:rsidRPr="003F1D58" w:rsidRDefault="0087313C">
      <w:pPr>
        <w:keepNext/>
        <w:keepLines/>
      </w:pPr>
      <w:r w:rsidRPr="003F1D58">
        <w:t>The CAT Runtime Environment is in charge of managing the toolkit protocol for the Toolkit applet(s) (i.e. 91xx, Fetch, Terminal Response).</w:t>
      </w:r>
    </w:p>
    <w:p w14:paraId="2A7BF2A8" w14:textId="77777777" w:rsidR="0087313C" w:rsidRPr="003F1D58" w:rsidRDefault="0087313C">
      <w:pPr>
        <w:keepNext/>
        <w:keepLines/>
      </w:pPr>
      <w:r w:rsidRPr="003F1D58">
        <w:t xml:space="preserve">The </w:t>
      </w:r>
      <w:r w:rsidRPr="003F1D58">
        <w:rPr>
          <w:i/>
        </w:rPr>
        <w:t>uicc.toolkit.ProactiveHandler</w:t>
      </w:r>
      <w:r w:rsidRPr="003F1D58">
        <w:t xml:space="preserve"> API defines the methods made available to Toolkit applets by the CAT Runtime Environment so that the Toolkit applets can:</w:t>
      </w:r>
    </w:p>
    <w:p w14:paraId="7018DAB0" w14:textId="77777777" w:rsidR="0087313C" w:rsidRPr="003F1D58" w:rsidRDefault="0087313C">
      <w:pPr>
        <w:pStyle w:val="B1"/>
        <w:keepNext/>
        <w:keepLines/>
      </w:pPr>
      <w:r w:rsidRPr="003F1D58">
        <w:t xml:space="preserve">initialize a proactive command with the </w:t>
      </w:r>
      <w:r w:rsidRPr="003F1D58">
        <w:rPr>
          <w:i/>
        </w:rPr>
        <w:t>init()</w:t>
      </w:r>
      <w:r w:rsidRPr="003F1D58">
        <w:t xml:space="preserve"> method;</w:t>
      </w:r>
    </w:p>
    <w:p w14:paraId="048A92F8" w14:textId="1300D364" w:rsidR="0087313C" w:rsidRPr="003F1D58" w:rsidRDefault="0087313C">
      <w:pPr>
        <w:pStyle w:val="B1"/>
      </w:pPr>
      <w:r w:rsidRPr="003F1D58">
        <w:t xml:space="preserve">append several Simple TLV as defined in </w:t>
      </w:r>
      <w:r w:rsidR="00E74B69" w:rsidRPr="008562E2">
        <w:t>ETSI TS 102 223</w:t>
      </w:r>
      <w:r w:rsidRPr="008562E2">
        <w:t>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Pr="003F1D58">
        <w:t xml:space="preserve"> to the proactive command with the </w:t>
      </w:r>
      <w:r w:rsidRPr="003F1D58">
        <w:rPr>
          <w:i/>
        </w:rPr>
        <w:t xml:space="preserve">appendTLV() </w:t>
      </w:r>
      <w:r w:rsidRPr="003F1D58">
        <w:t>methods;</w:t>
      </w:r>
    </w:p>
    <w:p w14:paraId="5334DF7A" w14:textId="77777777" w:rsidR="0087313C" w:rsidRPr="003F1D58" w:rsidRDefault="0087313C">
      <w:pPr>
        <w:pStyle w:val="B1"/>
      </w:pPr>
      <w:r w:rsidRPr="003F1D58">
        <w:t xml:space="preserve">request the CAT Runtime Environment to send this proactive command to the terminal and wait for the response, with the </w:t>
      </w:r>
      <w:r w:rsidRPr="003F1D58">
        <w:rPr>
          <w:i/>
        </w:rPr>
        <w:t xml:space="preserve">send() </w:t>
      </w:r>
      <w:r w:rsidRPr="003F1D58">
        <w:t>method.</w:t>
      </w:r>
    </w:p>
    <w:p w14:paraId="2E6E2BAE" w14:textId="77777777" w:rsidR="0087313C" w:rsidRPr="003F1D58" w:rsidRDefault="0087313C">
      <w:r w:rsidRPr="003F1D58">
        <w:t xml:space="preserve">On the call to the </w:t>
      </w:r>
      <w:r w:rsidRPr="003F1D58">
        <w:rPr>
          <w:i/>
        </w:rPr>
        <w:t xml:space="preserve">send() </w:t>
      </w:r>
      <w:r w:rsidRPr="003F1D58">
        <w:t xml:space="preserve">method the CAT Runtime Environment shall handle the transmission of the proactive command to the terminal, and the reception of the response. On the return from the </w:t>
      </w:r>
      <w:r w:rsidRPr="003F1D58">
        <w:rPr>
          <w:i/>
        </w:rPr>
        <w:t>send()</w:t>
      </w:r>
      <w:r w:rsidRPr="003F1D58">
        <w:t xml:space="preserve"> method the CAT Runtime Environment shall resume the Toolkit applet execution. It shall provide to the Toolkit applet the </w:t>
      </w:r>
      <w:r w:rsidRPr="003F1D58">
        <w:rPr>
          <w:i/>
        </w:rPr>
        <w:t>uicc.toolkit.ProactiveResponseHandler</w:t>
      </w:r>
      <w:r w:rsidRPr="003F1D58">
        <w:t>, so that the Toolkit applet can analyse the response.</w:t>
      </w:r>
    </w:p>
    <w:p w14:paraId="538E7C50" w14:textId="77777777" w:rsidR="0087313C" w:rsidRPr="003F1D58" w:rsidRDefault="0087313C">
      <w:r w:rsidRPr="003F1D58">
        <w:t>The CAT Runtime Environment shall prevent the Toolkit applet from sending the following system proactive commands: SET UP MENU, SET UP EVENT LIST, POLL INTERVAL, POLLING OFF. If an applet attempts to send such a command, the CAT Runtime Environment shall throw an exception.</w:t>
      </w:r>
    </w:p>
    <w:p w14:paraId="1C43FB8E" w14:textId="77777777" w:rsidR="0087313C" w:rsidRPr="003F1D58" w:rsidRDefault="0087313C">
      <w:r w:rsidRPr="003F1D58">
        <w:t>The CAT Runtime Environment shall prevent a Toolkit applet from sending a TIMER MANAGEMENT proactive command using a timer identifier, which is not allocated to it. If an applet attempts to send such a command, the CAT Runtime Environment shall throw an exception.</w:t>
      </w:r>
    </w:p>
    <w:p w14:paraId="77163F0A" w14:textId="77777777" w:rsidR="0087313C" w:rsidRPr="003F1D58" w:rsidRDefault="0087313C">
      <w:r w:rsidRPr="003F1D58">
        <w:t>The CAT Runtime Environment shall prevent a Toolkit applet from sending a DECLARE SERVICE (add, delete) proactive command using a service identifier, which is not allocated to it. If an applet attempts to send such a command, the CAT Runtime Environment shall throw an exception.</w:t>
      </w:r>
    </w:p>
    <w:p w14:paraId="2B7D5546" w14:textId="77777777" w:rsidR="0087313C" w:rsidRPr="003F1D58" w:rsidRDefault="0087313C">
      <w:pPr>
        <w:rPr>
          <w:color w:val="000000"/>
        </w:rPr>
      </w:pPr>
      <w:r w:rsidRPr="003F1D58">
        <w:rPr>
          <w:color w:val="000000"/>
        </w:rPr>
        <w:t xml:space="preserve">The </w:t>
      </w:r>
      <w:r w:rsidRPr="003F1D58">
        <w:t>CAT</w:t>
      </w:r>
      <w:r w:rsidRPr="003F1D58">
        <w:rPr>
          <w:color w:val="000000"/>
        </w:rPr>
        <w:t xml:space="preserve"> Runtime Environment shall prevent a Toolkit applet from sending a </w:t>
      </w:r>
      <w:r w:rsidRPr="003F1D58">
        <w:t>SEND</w:t>
      </w:r>
      <w:r w:rsidRPr="003F1D58">
        <w:rPr>
          <w:color w:val="000000"/>
        </w:rPr>
        <w:t xml:space="preserve"> DATA, RECEIVE DATA and </w:t>
      </w:r>
      <w:r w:rsidRPr="003F1D58">
        <w:t>CLOSE</w:t>
      </w:r>
      <w:r w:rsidRPr="003F1D58">
        <w:rPr>
          <w:color w:val="000000"/>
        </w:rPr>
        <w:t xml:space="preserve"> CHANNEL proactive commands using a channel identifier, which is not allocated to it. If an applet attempts to </w:t>
      </w:r>
      <w:r w:rsidRPr="003F1D58">
        <w:t>send</w:t>
      </w:r>
      <w:r w:rsidRPr="003F1D58">
        <w:rPr>
          <w:color w:val="000000"/>
        </w:rPr>
        <w:t xml:space="preserve"> such a command the </w:t>
      </w:r>
      <w:r w:rsidRPr="003F1D58">
        <w:t>CAT</w:t>
      </w:r>
      <w:r w:rsidRPr="003F1D58">
        <w:rPr>
          <w:color w:val="000000"/>
        </w:rPr>
        <w:t xml:space="preserve"> Runtime Environment shall throw an exception.</w:t>
      </w:r>
    </w:p>
    <w:p w14:paraId="023D34FA" w14:textId="77777777" w:rsidR="0087313C" w:rsidRPr="003F1D58" w:rsidRDefault="0087313C">
      <w:pPr>
        <w:rPr>
          <w:color w:val="000000"/>
        </w:rPr>
      </w:pPr>
      <w:r w:rsidRPr="003F1D58">
        <w:rPr>
          <w:color w:val="000000"/>
        </w:rPr>
        <w:t xml:space="preserve">The </w:t>
      </w:r>
      <w:r w:rsidRPr="003F1D58">
        <w:t>CAT</w:t>
      </w:r>
      <w:r w:rsidRPr="003F1D58">
        <w:rPr>
          <w:color w:val="000000"/>
        </w:rPr>
        <w:t xml:space="preserve"> Runtime Environment shall prevent a Toolkit applet from sending an </w:t>
      </w:r>
      <w:r w:rsidRPr="003F1D58">
        <w:t>OPEN</w:t>
      </w:r>
      <w:r w:rsidRPr="003F1D58">
        <w:rPr>
          <w:color w:val="000000"/>
        </w:rPr>
        <w:t xml:space="preserve"> CHANNEL proactive command if it exceeds the maximum number </w:t>
      </w:r>
      <w:r w:rsidRPr="003F1D58">
        <w:t>of</w:t>
      </w:r>
      <w:r w:rsidRPr="003F1D58">
        <w:rPr>
          <w:color w:val="000000"/>
        </w:rPr>
        <w:t xml:space="preserve"> channels allocated to this applet. If an applet attempts to </w:t>
      </w:r>
      <w:r w:rsidRPr="003F1D58">
        <w:t>send</w:t>
      </w:r>
      <w:r w:rsidRPr="003F1D58">
        <w:rPr>
          <w:color w:val="000000"/>
        </w:rPr>
        <w:t xml:space="preserve"> such a command the </w:t>
      </w:r>
      <w:r w:rsidRPr="003F1D58">
        <w:t>CAT</w:t>
      </w:r>
      <w:r w:rsidRPr="003F1D58">
        <w:rPr>
          <w:color w:val="000000"/>
        </w:rPr>
        <w:t xml:space="preserve"> Runtime Environment shall throw an exception.</w:t>
      </w:r>
    </w:p>
    <w:p w14:paraId="0126066F" w14:textId="77777777" w:rsidR="0087313C" w:rsidRPr="003F1D58" w:rsidRDefault="0087313C">
      <w:r w:rsidRPr="003F1D58">
        <w:t>All other proactive commands shall be sent to the terminal as constructed by the Toolkit applet without any check by the CAT Runtime Environment.</w:t>
      </w:r>
    </w:p>
    <w:p w14:paraId="2AD178DD" w14:textId="77777777" w:rsidR="0087313C" w:rsidRPr="003F1D58" w:rsidRDefault="0087313C">
      <w:r w:rsidRPr="003F1D58">
        <w:t>The CAT Runtime Environment cannot guarantee if the SET UP IDLE MODE TEXT proactive command is used by a Toolkit applet, that another Toolkit applet will not overwrite this text at a later stage.</w:t>
      </w:r>
    </w:p>
    <w:p w14:paraId="41168B06" w14:textId="77777777" w:rsidR="0087313C" w:rsidRPr="003F1D58" w:rsidRDefault="0087313C">
      <w:pPr>
        <w:pStyle w:val="Heading2"/>
      </w:pPr>
      <w:bookmarkStart w:id="89" w:name="_Toc79566795"/>
      <w:bookmarkStart w:id="90" w:name="_Toc79568857"/>
      <w:r w:rsidRPr="003F1D58">
        <w:lastRenderedPageBreak/>
        <w:t>6.5</w:t>
      </w:r>
      <w:r w:rsidRPr="003F1D58">
        <w:tab/>
        <w:t>Envelope response handling</w:t>
      </w:r>
      <w:bookmarkEnd w:id="89"/>
      <w:bookmarkEnd w:id="90"/>
    </w:p>
    <w:p w14:paraId="18E03C96" w14:textId="77777777" w:rsidR="0087313C" w:rsidRPr="003F1D58" w:rsidRDefault="0087313C">
      <w:r w:rsidRPr="003F1D58">
        <w:t xml:space="preserve">The </w:t>
      </w:r>
      <w:r w:rsidRPr="003F1D58">
        <w:rPr>
          <w:i/>
        </w:rPr>
        <w:t>uicc.toolkit.EnvelopeResponseHandler</w:t>
      </w:r>
      <w:r w:rsidRPr="003F1D58">
        <w:t xml:space="preserve"> API defines the methods made available to Toolkit applets by the CAT Runtime Environment so that the Toolkit applets can send a response to some specific events. (e.g. EVENT_CALL_CONTROL_BY_NAA). The COMPREHENSION</w:t>
      </w:r>
      <w:r w:rsidRPr="003F1D58">
        <w:noBreakHyphen/>
        <w:t xml:space="preserve">TLV list contained in the </w:t>
      </w:r>
      <w:r w:rsidRPr="003F1D58">
        <w:rPr>
          <w:i/>
        </w:rPr>
        <w:t>EnvelopeResponseHandler</w:t>
      </w:r>
      <w:r w:rsidRPr="003F1D58">
        <w:t xml:space="preserve"> shall be sent as the response data of the ENVELOPE command. The Boolean parameter passed to the </w:t>
      </w:r>
      <w:r w:rsidRPr="003F1D58">
        <w:rPr>
          <w:i/>
          <w:iCs/>
        </w:rPr>
        <w:t>post()</w:t>
      </w:r>
      <w:r w:rsidRPr="003F1D58">
        <w:t xml:space="preserve"> or </w:t>
      </w:r>
      <w:r w:rsidRPr="003F1D58">
        <w:rPr>
          <w:i/>
          <w:iCs/>
        </w:rPr>
        <w:t>postAsBERTLV()</w:t>
      </w:r>
      <w:r w:rsidRPr="003F1D58">
        <w:t xml:space="preserve"> method shall be mapped by the CAT Runtime Environment to the correct status word, if the value is true it corresponds to a successful ending of the command status word "9000", if the value is false it corresponds to a warning status word "6200". An extension of the CAT Runtime Environment for a specific NAA can overwrite this mapping.</w:t>
      </w:r>
    </w:p>
    <w:p w14:paraId="6D8108BA" w14:textId="77777777" w:rsidR="0087313C" w:rsidRPr="003F1D58" w:rsidRDefault="0087313C" w:rsidP="000B36F6">
      <w:pPr>
        <w:keepLines/>
      </w:pPr>
      <w:r w:rsidRPr="003F1D58">
        <w:t>In case of EVENT_CALL_CONTROL_BY_NAA,</w:t>
      </w:r>
      <w:r w:rsidRPr="003F1D58">
        <w:rPr>
          <w:rFonts w:cs="Arial"/>
        </w:rPr>
        <w:t xml:space="preserve"> the</w:t>
      </w:r>
      <w:r w:rsidRPr="003F1D58">
        <w:t xml:space="preserve"> Boolean </w:t>
      </w:r>
      <w:r w:rsidRPr="003F1D58">
        <w:rPr>
          <w:i/>
          <w:iCs/>
        </w:rPr>
        <w:t>value</w:t>
      </w:r>
      <w:r w:rsidRPr="003F1D58">
        <w:t xml:space="preserve"> parameter</w:t>
      </w:r>
      <w:r w:rsidRPr="003F1D58">
        <w:rPr>
          <w:rFonts w:cs="Arial"/>
        </w:rPr>
        <w:t xml:space="preserve"> </w:t>
      </w:r>
      <w:r w:rsidRPr="003F1D58">
        <w:t xml:space="preserve">passed to the </w:t>
      </w:r>
      <w:r w:rsidRPr="003F1D58">
        <w:rPr>
          <w:i/>
          <w:iCs/>
        </w:rPr>
        <w:t>post()</w:t>
      </w:r>
      <w:r w:rsidRPr="003F1D58">
        <w:t xml:space="preserve"> or </w:t>
      </w:r>
      <w:r w:rsidRPr="003F1D58">
        <w:rPr>
          <w:i/>
          <w:iCs/>
        </w:rPr>
        <w:t>postAsBERTLV()</w:t>
      </w:r>
      <w:r w:rsidRPr="003F1D58">
        <w:t xml:space="preserve"> method is meaningless and shall be ignored by the CAT Runtime Environment.</w:t>
      </w:r>
    </w:p>
    <w:p w14:paraId="0A38B74B" w14:textId="77777777" w:rsidR="0087313C" w:rsidRPr="003F1D58" w:rsidRDefault="0087313C">
      <w:pPr>
        <w:keepNext/>
        <w:keepLines/>
      </w:pPr>
      <w:r w:rsidRPr="003F1D58">
        <w:t xml:space="preserve">A Toolkit applet can post a response to some events with the </w:t>
      </w:r>
      <w:r w:rsidRPr="003F1D58">
        <w:rPr>
          <w:i/>
        </w:rPr>
        <w:t xml:space="preserve">post() </w:t>
      </w:r>
      <w:r w:rsidRPr="003F1D58">
        <w:t xml:space="preserve">or the </w:t>
      </w:r>
      <w:r w:rsidRPr="003F1D58">
        <w:rPr>
          <w:i/>
        </w:rPr>
        <w:t>postAsBERTLV()</w:t>
      </w:r>
      <w:r w:rsidRPr="003F1D58">
        <w:t xml:space="preserve"> methods and can continue its processing after the call to these methods.</w:t>
      </w:r>
    </w:p>
    <w:p w14:paraId="3CDC6521" w14:textId="77777777" w:rsidR="0087313C" w:rsidRPr="003F1D58" w:rsidRDefault="0087313C">
      <w:r w:rsidRPr="003F1D58">
        <w:t>The CAT Runtime Environment shall send the response before the emission of the next proactive command or when all the Toolkit applets triggered by the event have finished their processing.</w:t>
      </w:r>
    </w:p>
    <w:p w14:paraId="6E207542" w14:textId="77777777" w:rsidR="0087313C" w:rsidRPr="003F1D58" w:rsidRDefault="0087313C">
      <w:pPr>
        <w:pStyle w:val="Heading2"/>
      </w:pPr>
      <w:bookmarkStart w:id="91" w:name="_Toc79566796"/>
      <w:bookmarkStart w:id="92" w:name="_Toc79568858"/>
      <w:r w:rsidRPr="003F1D58">
        <w:t>6.6</w:t>
      </w:r>
      <w:r w:rsidRPr="003F1D58">
        <w:tab/>
        <w:t>System handler management</w:t>
      </w:r>
      <w:bookmarkEnd w:id="91"/>
      <w:bookmarkEnd w:id="92"/>
    </w:p>
    <w:p w14:paraId="6E3F4FBF" w14:textId="48C5788E" w:rsidR="0087313C" w:rsidRPr="003F1D58" w:rsidRDefault="0087313C">
      <w:r w:rsidRPr="003F1D58">
        <w:t xml:space="preserve">The system handlers: </w:t>
      </w:r>
      <w:r w:rsidRPr="003F1D58">
        <w:rPr>
          <w:i/>
        </w:rPr>
        <w:t>ProactiveHandler, ProactiveResponseHandler, EnvelopeHandler</w:t>
      </w:r>
      <w:r w:rsidRPr="003F1D58">
        <w:t xml:space="preserve"> and </w:t>
      </w:r>
      <w:r w:rsidRPr="003F1D58">
        <w:rPr>
          <w:i/>
        </w:rPr>
        <w:t>EnvelopeResponseHandler</w:t>
      </w:r>
      <w:r w:rsidRPr="003F1D58">
        <w:t xml:space="preserve"> are Temporary JCRE Entry Point Object as defined in the "</w:t>
      </w:r>
      <w:r w:rsidR="00CF7398" w:rsidRPr="003F1D58">
        <w:t>Runtime Environment Specification, Java Card™ 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w:t>
      </w:r>
    </w:p>
    <w:p w14:paraId="0DE34C73" w14:textId="77777777" w:rsidR="0087313C" w:rsidRPr="003F1D58" w:rsidRDefault="0087313C">
      <w:r w:rsidRPr="003F1D58">
        <w:t xml:space="preserve">A system handler is available if the exception </w:t>
      </w:r>
      <w:r w:rsidRPr="003F1D58">
        <w:rPr>
          <w:i/>
        </w:rPr>
        <w:t>ToolkitException</w:t>
      </w:r>
      <w:r w:rsidRPr="003F1D58">
        <w:t xml:space="preserve">. HANDLER_NOT_AVAILABLE is not thrown when the corresponding </w:t>
      </w:r>
      <w:r w:rsidRPr="003F1D58">
        <w:rPr>
          <w:i/>
        </w:rPr>
        <w:t>getTheHandler()</w:t>
      </w:r>
      <w:r w:rsidRPr="003F1D58">
        <w:t xml:space="preserve"> method is called or a method of its interface is called.</w:t>
      </w:r>
    </w:p>
    <w:p w14:paraId="63F88735" w14:textId="77777777" w:rsidR="0087313C" w:rsidRPr="003F1D58" w:rsidRDefault="0087313C" w:rsidP="002A4303">
      <w:pPr>
        <w:keepNext/>
        <w:keepLines/>
      </w:pPr>
      <w:r w:rsidRPr="003F1D58">
        <w:t xml:space="preserve">A system handler shall not be available if the corresponding </w:t>
      </w:r>
      <w:r w:rsidRPr="003F1D58">
        <w:rPr>
          <w:i/>
        </w:rPr>
        <w:t>getTheHandler()</w:t>
      </w:r>
      <w:r w:rsidRPr="003F1D58">
        <w:t xml:space="preserve"> method is not called, directly or indirectly, from the applet's </w:t>
      </w:r>
      <w:r w:rsidRPr="003F1D58">
        <w:rPr>
          <w:i/>
        </w:rPr>
        <w:t>processToolkit</w:t>
      </w:r>
      <w:r w:rsidRPr="003F1D58">
        <w:t>() method.</w:t>
      </w:r>
      <w:r w:rsidR="00743B4D" w:rsidRPr="003F1D58">
        <w:t xml:space="preserve"> If necessary and only when explicitly stated in another specification, the </w:t>
      </w:r>
      <w:r w:rsidR="00743B4D" w:rsidRPr="003F1D58">
        <w:rPr>
          <w:i/>
          <w:iCs/>
        </w:rPr>
        <w:t>ProactiveHandler</w:t>
      </w:r>
      <w:r w:rsidR="00743B4D" w:rsidRPr="003F1D58">
        <w:t xml:space="preserve"> and the </w:t>
      </w:r>
      <w:r w:rsidR="00743B4D" w:rsidRPr="003F1D58">
        <w:rPr>
          <w:i/>
          <w:iCs/>
        </w:rPr>
        <w:t>ProactiveResponseHandler</w:t>
      </w:r>
      <w:r w:rsidR="00743B4D" w:rsidRPr="003F1D58">
        <w:t xml:space="preserve"> may in addition be available if the corresponding </w:t>
      </w:r>
      <w:r w:rsidR="00743B4D" w:rsidRPr="003F1D58">
        <w:rPr>
          <w:i/>
          <w:iCs/>
        </w:rPr>
        <w:t>getTheHandler()</w:t>
      </w:r>
      <w:r w:rsidR="00743B4D" w:rsidRPr="003F1D58">
        <w:t xml:space="preserve"> method was called from within a different method than </w:t>
      </w:r>
      <w:r w:rsidR="00743B4D" w:rsidRPr="003F1D58">
        <w:rPr>
          <w:i/>
          <w:iCs/>
        </w:rPr>
        <w:t>processToolkit()</w:t>
      </w:r>
      <w:r w:rsidR="00743B4D" w:rsidRPr="003F1D58">
        <w:t>.</w:t>
      </w:r>
    </w:p>
    <w:p w14:paraId="5067D545" w14:textId="252A7EEF" w:rsidR="0087313C" w:rsidRPr="003F1D58" w:rsidRDefault="0087313C">
      <w:r w:rsidRPr="003F1D58">
        <w:t>The following rules define the availability and the content of the system handlers. These are generic rules and may vary with the event that triggers the Toolkit applet.</w:t>
      </w:r>
      <w:r w:rsidR="00743B4D" w:rsidRPr="003F1D58">
        <w:t xml:space="preserve"> These rules apply also, if the </w:t>
      </w:r>
      <w:r w:rsidR="00743B4D" w:rsidRPr="003F1D58">
        <w:rPr>
          <w:i/>
          <w:iCs/>
        </w:rPr>
        <w:t>ProactiveHandler</w:t>
      </w:r>
      <w:r w:rsidR="00743B4D" w:rsidRPr="003F1D58">
        <w:t xml:space="preserve"> or the </w:t>
      </w:r>
      <w:r w:rsidR="00743B4D" w:rsidRPr="003F1D58">
        <w:rPr>
          <w:i/>
          <w:iCs/>
        </w:rPr>
        <w:t>ProactiveResponseHandler</w:t>
      </w:r>
      <w:r w:rsidR="00743B4D" w:rsidRPr="003F1D58">
        <w:t xml:space="preserve"> are available in a method different from </w:t>
      </w:r>
      <w:r w:rsidR="00743B4D" w:rsidRPr="003F1D58">
        <w:rPr>
          <w:i/>
          <w:iCs/>
        </w:rPr>
        <w:t>processToolkit()</w:t>
      </w:r>
      <w:r w:rsidR="00743B4D" w:rsidRPr="003F1D58">
        <w:t xml:space="preserve">. Under this condition, and for all following rules concerning the </w:t>
      </w:r>
      <w:r w:rsidR="00743B4D" w:rsidRPr="003F1D58">
        <w:rPr>
          <w:i/>
          <w:iCs/>
        </w:rPr>
        <w:t>ProactiveHandler</w:t>
      </w:r>
      <w:r w:rsidR="00743B4D" w:rsidRPr="003F1D58">
        <w:t xml:space="preserve"> and the </w:t>
      </w:r>
      <w:r w:rsidR="00743B4D" w:rsidRPr="003F1D58">
        <w:rPr>
          <w:i/>
          <w:iCs/>
        </w:rPr>
        <w:t>ProactiveResponseHandler</w:t>
      </w:r>
      <w:r w:rsidR="00743B4D" w:rsidRPr="003F1D58">
        <w:t xml:space="preserve">, the method name "processToolkit()" has to be replaced by the method name in which the method </w:t>
      </w:r>
      <w:r w:rsidR="00743B4D" w:rsidRPr="003F1D58">
        <w:rPr>
          <w:i/>
          <w:iCs/>
        </w:rPr>
        <w:t>getTheHandler()</w:t>
      </w:r>
      <w:r w:rsidR="00743B4D" w:rsidRPr="003F1D58">
        <w:t xml:space="preserve"> was called. The following rules concerning the </w:t>
      </w:r>
      <w:r w:rsidR="00743B4D" w:rsidRPr="003F1D58">
        <w:rPr>
          <w:i/>
          <w:iCs/>
        </w:rPr>
        <w:t>ProactiveHandler</w:t>
      </w:r>
      <w:r w:rsidR="00743B4D" w:rsidRPr="003F1D58">
        <w:t xml:space="preserve"> and the </w:t>
      </w:r>
      <w:r w:rsidR="00743B4D" w:rsidRPr="003F1D58">
        <w:rPr>
          <w:i/>
          <w:iCs/>
        </w:rPr>
        <w:t>ProactiveResponseHandler</w:t>
      </w:r>
      <w:r w:rsidR="00743B4D" w:rsidRPr="003F1D58">
        <w:t xml:space="preserve"> may in addition be modified by another specification.</w:t>
      </w:r>
    </w:p>
    <w:p w14:paraId="6A545756" w14:textId="0E2E52E3" w:rsidR="00603671" w:rsidRPr="003F1D58" w:rsidRDefault="00603671">
      <w:r w:rsidRPr="003F1D58">
        <w:t xml:space="preserve">The </w:t>
      </w:r>
      <w:r w:rsidRPr="003F1D58">
        <w:rPr>
          <w:i/>
        </w:rPr>
        <w:t>TerminalCapabilityHandler</w:t>
      </w:r>
      <w:r w:rsidRPr="003F1D58">
        <w:t xml:space="preserve"> has a role similar to </w:t>
      </w:r>
      <w:r w:rsidRPr="003F1D58">
        <w:rPr>
          <w:i/>
        </w:rPr>
        <w:t>ProactiveHandlerSystem,</w:t>
      </w:r>
      <w:r w:rsidRPr="003F1D58">
        <w:t xml:space="preserve"> </w:t>
      </w:r>
      <w:r w:rsidRPr="003F1D58">
        <w:rPr>
          <w:i/>
        </w:rPr>
        <w:t>ProactiveResponseHandlerSystem, EnvelopeHandlerSystem</w:t>
      </w:r>
      <w:r w:rsidRPr="003F1D58">
        <w:t xml:space="preserve"> and </w:t>
      </w:r>
      <w:r w:rsidRPr="003F1D58">
        <w:rPr>
          <w:i/>
        </w:rPr>
        <w:t>EnvelopeResponseHandlerSystem</w:t>
      </w:r>
      <w:r w:rsidRPr="003F1D58">
        <w:t xml:space="preserve"> as it provides a mechanism to retrieve a Temporary JCRE Entry Point Object implementing the BERTLVViewHandler interface which encapsulates the Terminal Capability TLV.</w:t>
      </w:r>
    </w:p>
    <w:p w14:paraId="3A6D89D0" w14:textId="77777777" w:rsidR="0087313C" w:rsidRPr="003F1D58" w:rsidRDefault="0087313C" w:rsidP="00B016DB">
      <w:pPr>
        <w:keepNext/>
        <w:spacing w:after="120"/>
        <w:jc w:val="both"/>
        <w:rPr>
          <w:b/>
        </w:rPr>
      </w:pPr>
      <w:r w:rsidRPr="003F1D58">
        <w:rPr>
          <w:b/>
        </w:rPr>
        <w:t>ProactiveHandler:</w:t>
      </w:r>
    </w:p>
    <w:p w14:paraId="174CD0EC" w14:textId="77777777" w:rsidR="0087313C" w:rsidRPr="003F1D58" w:rsidRDefault="0087313C" w:rsidP="00B016DB">
      <w:pPr>
        <w:pStyle w:val="B1"/>
        <w:keepNext/>
      </w:pPr>
      <w:r w:rsidRPr="003F1D58">
        <w:t xml:space="preserve">The </w:t>
      </w:r>
      <w:r w:rsidRPr="003F1D58">
        <w:rPr>
          <w:i/>
        </w:rPr>
        <w:t>ProactiveHandler</w:t>
      </w:r>
      <w:r w:rsidRPr="003F1D58">
        <w:t xml:space="preserve"> shall not be available if the Terminal Profile command has not yet been processed by the CAT Runtime Environment.</w:t>
      </w:r>
    </w:p>
    <w:p w14:paraId="78F7B7D6" w14:textId="77777777" w:rsidR="0087313C" w:rsidRPr="003F1D58" w:rsidRDefault="0087313C">
      <w:pPr>
        <w:pStyle w:val="B1"/>
      </w:pPr>
      <w:r w:rsidRPr="003F1D58">
        <w:t xml:space="preserve">When available the </w:t>
      </w:r>
      <w:r w:rsidRPr="003F1D58">
        <w:rPr>
          <w:i/>
        </w:rPr>
        <w:t>ProactiveHandler</w:t>
      </w:r>
      <w:r w:rsidRPr="003F1D58">
        <w:t xml:space="preserve"> shall remain available until the termination of the </w:t>
      </w:r>
      <w:r w:rsidRPr="003F1D58">
        <w:rPr>
          <w:i/>
        </w:rPr>
        <w:t>processToolkit()</w:t>
      </w:r>
      <w:r w:rsidRPr="003F1D58">
        <w:t xml:space="preserve"> method.</w:t>
      </w:r>
    </w:p>
    <w:p w14:paraId="52547F3B" w14:textId="77777777" w:rsidR="0087313C" w:rsidRPr="003F1D58" w:rsidRDefault="0087313C">
      <w:pPr>
        <w:pStyle w:val="B1"/>
      </w:pPr>
      <w:r w:rsidRPr="003F1D58">
        <w:t xml:space="preserve">If a proactive command is pending the </w:t>
      </w:r>
      <w:r w:rsidRPr="003F1D58">
        <w:rPr>
          <w:i/>
        </w:rPr>
        <w:t>ProactiveHandler</w:t>
      </w:r>
      <w:r w:rsidRPr="003F1D58">
        <w:t xml:space="preserve"> may not be available.</w:t>
      </w:r>
    </w:p>
    <w:p w14:paraId="0EA1E942" w14:textId="77777777" w:rsidR="0087313C" w:rsidRPr="003F1D58" w:rsidRDefault="0087313C">
      <w:pPr>
        <w:pStyle w:val="B1"/>
      </w:pPr>
      <w:r w:rsidRPr="003F1D58">
        <w:t xml:space="preserve">At the </w:t>
      </w:r>
      <w:r w:rsidRPr="003F1D58">
        <w:rPr>
          <w:i/>
        </w:rPr>
        <w:t>processToolkit()</w:t>
      </w:r>
      <w:r w:rsidRPr="003F1D58">
        <w:t xml:space="preserve"> method invocation the TLV</w:t>
      </w:r>
      <w:r w:rsidRPr="003F1D58">
        <w:noBreakHyphen/>
        <w:t>List is cleared.</w:t>
      </w:r>
    </w:p>
    <w:p w14:paraId="747E2EE3" w14:textId="77777777" w:rsidR="0087313C" w:rsidRPr="003F1D58" w:rsidRDefault="0087313C">
      <w:pPr>
        <w:pStyle w:val="B1"/>
      </w:pPr>
      <w:r w:rsidRPr="003F1D58">
        <w:t>At the call of its init method the content is cleared and then initialized.</w:t>
      </w:r>
    </w:p>
    <w:p w14:paraId="27D9B739" w14:textId="77777777" w:rsidR="0087313C" w:rsidRPr="003F1D58" w:rsidRDefault="0087313C">
      <w:pPr>
        <w:pStyle w:val="B1"/>
      </w:pPr>
      <w:r w:rsidRPr="003F1D58">
        <w:t xml:space="preserve">After a call to </w:t>
      </w:r>
      <w:r w:rsidRPr="003F1D58">
        <w:rPr>
          <w:i/>
        </w:rPr>
        <w:t>ProactiveHandler.send()</w:t>
      </w:r>
      <w:r w:rsidRPr="003F1D58">
        <w:t xml:space="preserve"> method the content of the handler shall not be modified by the CAT Runtime Environment.</w:t>
      </w:r>
    </w:p>
    <w:p w14:paraId="6656C9D1" w14:textId="77777777" w:rsidR="0087313C" w:rsidRPr="003F1D58" w:rsidRDefault="0087313C" w:rsidP="009C3AF6">
      <w:pPr>
        <w:keepNext/>
        <w:keepLines/>
        <w:numPr>
          <w:ilvl w:val="12"/>
          <w:numId w:val="0"/>
        </w:numPr>
        <w:spacing w:after="120"/>
        <w:jc w:val="both"/>
        <w:rPr>
          <w:b/>
        </w:rPr>
      </w:pPr>
      <w:r w:rsidRPr="003F1D58">
        <w:rPr>
          <w:b/>
        </w:rPr>
        <w:lastRenderedPageBreak/>
        <w:t>ProactiveResponseHandler:</w:t>
      </w:r>
    </w:p>
    <w:p w14:paraId="2A89350A" w14:textId="77777777" w:rsidR="0087313C" w:rsidRPr="003F1D58" w:rsidRDefault="0087313C" w:rsidP="009C3AF6">
      <w:pPr>
        <w:pStyle w:val="B1"/>
        <w:keepNext/>
        <w:keepLines/>
      </w:pPr>
      <w:r w:rsidRPr="003F1D58">
        <w:t xml:space="preserve">The </w:t>
      </w:r>
      <w:r w:rsidRPr="003F1D58">
        <w:rPr>
          <w:i/>
        </w:rPr>
        <w:t>ProactiveResponseHandler</w:t>
      </w:r>
      <w:r w:rsidRPr="003F1D58">
        <w:t xml:space="preserve"> shall be available as soon as the </w:t>
      </w:r>
      <w:r w:rsidRPr="003F1D58">
        <w:rPr>
          <w:i/>
        </w:rPr>
        <w:t>ProactiveHandler</w:t>
      </w:r>
      <w:r w:rsidRPr="003F1D58">
        <w:t xml:space="preserve"> is available, its TLV list shall be empty before the first call to the </w:t>
      </w:r>
      <w:r w:rsidRPr="003F1D58">
        <w:rPr>
          <w:i/>
        </w:rPr>
        <w:t>ProactiveHandler.send()</w:t>
      </w:r>
      <w:r w:rsidRPr="003F1D58">
        <w:t xml:space="preserve"> method. Shall remain available until the termination of the </w:t>
      </w:r>
      <w:r w:rsidRPr="003F1D58">
        <w:rPr>
          <w:i/>
        </w:rPr>
        <w:t>processToolkit()</w:t>
      </w:r>
      <w:r w:rsidRPr="003F1D58">
        <w:t xml:space="preserve"> method.</w:t>
      </w:r>
    </w:p>
    <w:p w14:paraId="6CC47980" w14:textId="77777777" w:rsidR="0087313C" w:rsidRPr="003F1D58" w:rsidRDefault="0087313C" w:rsidP="009C3AF6">
      <w:pPr>
        <w:pStyle w:val="B1"/>
        <w:keepNext/>
        <w:keepLines/>
      </w:pPr>
      <w:r w:rsidRPr="003F1D58">
        <w:t xml:space="preserve">The </w:t>
      </w:r>
      <w:r w:rsidRPr="003F1D58">
        <w:rPr>
          <w:i/>
        </w:rPr>
        <w:t>ProactiveResponseHandler</w:t>
      </w:r>
      <w:r w:rsidRPr="003F1D58">
        <w:t xml:space="preserve"> shall not be available if the </w:t>
      </w:r>
      <w:r w:rsidRPr="003F1D58">
        <w:rPr>
          <w:i/>
        </w:rPr>
        <w:t>ProactiveHandler</w:t>
      </w:r>
      <w:r w:rsidRPr="003F1D58">
        <w:t xml:space="preserve"> is not available.</w:t>
      </w:r>
    </w:p>
    <w:p w14:paraId="48761E88" w14:textId="77777777" w:rsidR="0087313C" w:rsidRPr="003F1D58" w:rsidRDefault="0087313C">
      <w:pPr>
        <w:pStyle w:val="B1"/>
        <w:keepNext/>
        <w:keepLines/>
      </w:pPr>
      <w:r w:rsidRPr="003F1D58">
        <w:t xml:space="preserve">The </w:t>
      </w:r>
      <w:r w:rsidRPr="003F1D58">
        <w:rPr>
          <w:i/>
        </w:rPr>
        <w:t>ProactiveResponseHandler</w:t>
      </w:r>
      <w:r w:rsidRPr="003F1D58">
        <w:t xml:space="preserve"> TLV list is filled with the simple TLV data objects of the last TERMINAL RESPONSE APDU command. The simple TLV data objects shall be provided in the order given in the TERMINAL RESPONSE command data.</w:t>
      </w:r>
    </w:p>
    <w:p w14:paraId="767E2B22" w14:textId="77777777" w:rsidR="0087313C" w:rsidRPr="003F1D58" w:rsidRDefault="0087313C">
      <w:pPr>
        <w:pStyle w:val="B1"/>
      </w:pPr>
      <w:r w:rsidRPr="003F1D58">
        <w:t xml:space="preserve">The </w:t>
      </w:r>
      <w:r w:rsidRPr="003F1D58">
        <w:rPr>
          <w:i/>
        </w:rPr>
        <w:t>ProactiveResponseHandler</w:t>
      </w:r>
      <w:r w:rsidRPr="003F1D58">
        <w:t xml:space="preserve"> content shall be updated after each successful call to </w:t>
      </w:r>
      <w:r w:rsidRPr="003F1D58">
        <w:rPr>
          <w:i/>
        </w:rPr>
        <w:t>ProactiveHandler.send()</w:t>
      </w:r>
      <w:r w:rsidRPr="003F1D58">
        <w:t xml:space="preserve"> method and shall </w:t>
      </w:r>
      <w:r w:rsidR="00782721" w:rsidRPr="003F1D58">
        <w:t>remain</w:t>
      </w:r>
      <w:r w:rsidRPr="003F1D58">
        <w:t xml:space="preserve"> unchanged until the next successful call to the </w:t>
      </w:r>
      <w:r w:rsidRPr="003F1D58">
        <w:rPr>
          <w:i/>
        </w:rPr>
        <w:t>ProactiveHandler.send()</w:t>
      </w:r>
      <w:r w:rsidRPr="003F1D58">
        <w:t xml:space="preserve"> method.</w:t>
      </w:r>
    </w:p>
    <w:p w14:paraId="6149AE7C" w14:textId="77777777" w:rsidR="0087313C" w:rsidRPr="003F1D58" w:rsidRDefault="0087313C">
      <w:pPr>
        <w:numPr>
          <w:ilvl w:val="12"/>
          <w:numId w:val="0"/>
        </w:numPr>
        <w:spacing w:after="120"/>
        <w:jc w:val="both"/>
        <w:rPr>
          <w:b/>
        </w:rPr>
      </w:pPr>
      <w:r w:rsidRPr="003F1D58">
        <w:rPr>
          <w:b/>
        </w:rPr>
        <w:t>EnvelopeHandler:</w:t>
      </w:r>
    </w:p>
    <w:p w14:paraId="62B7C40E" w14:textId="77777777" w:rsidR="0087313C" w:rsidRPr="003F1D58" w:rsidRDefault="0087313C">
      <w:pPr>
        <w:pStyle w:val="B1"/>
      </w:pPr>
      <w:r w:rsidRPr="003F1D58">
        <w:t xml:space="preserve">When available (as specified in table 1) the </w:t>
      </w:r>
      <w:r w:rsidRPr="003F1D58">
        <w:rPr>
          <w:i/>
        </w:rPr>
        <w:t>EnvelopeHandler</w:t>
      </w:r>
      <w:r w:rsidRPr="003F1D58">
        <w:t xml:space="preserve"> shall remain available and its content shall remain unchanged from the invocation to the termination of the </w:t>
      </w:r>
      <w:r w:rsidRPr="003F1D58">
        <w:rPr>
          <w:i/>
        </w:rPr>
        <w:t>processToolkit()</w:t>
      </w:r>
      <w:r w:rsidRPr="003F1D58">
        <w:t xml:space="preserve"> method.</w:t>
      </w:r>
    </w:p>
    <w:p w14:paraId="3EE93456" w14:textId="77777777" w:rsidR="0087313C" w:rsidRPr="003F1D58" w:rsidRDefault="0087313C">
      <w:pPr>
        <w:pStyle w:val="B1"/>
      </w:pPr>
      <w:r w:rsidRPr="003F1D58">
        <w:t xml:space="preserve">The </w:t>
      </w:r>
      <w:r w:rsidRPr="003F1D58">
        <w:rPr>
          <w:i/>
        </w:rPr>
        <w:t>EnvelopeHandler</w:t>
      </w:r>
      <w:r w:rsidRPr="003F1D58">
        <w:t xml:space="preserve"> TLV list is filled with the simple TLV data objects of the ENVELOPE APDU command. The simple TLV data objects shall be provided in the order given in the ENVELOPE command data.</w:t>
      </w:r>
    </w:p>
    <w:p w14:paraId="1389ACA0" w14:textId="77777777" w:rsidR="0087313C" w:rsidRPr="003F1D58" w:rsidRDefault="0087313C">
      <w:pPr>
        <w:numPr>
          <w:ilvl w:val="12"/>
          <w:numId w:val="0"/>
        </w:numPr>
        <w:spacing w:after="120"/>
        <w:jc w:val="both"/>
        <w:rPr>
          <w:b/>
        </w:rPr>
      </w:pPr>
      <w:r w:rsidRPr="003F1D58">
        <w:rPr>
          <w:b/>
        </w:rPr>
        <w:t>EnvelopeResponseHandler:</w:t>
      </w:r>
    </w:p>
    <w:p w14:paraId="23B02063" w14:textId="77777777" w:rsidR="0087313C" w:rsidRPr="003F1D58" w:rsidRDefault="0087313C">
      <w:pPr>
        <w:pStyle w:val="B1"/>
      </w:pPr>
      <w:r w:rsidRPr="003F1D58">
        <w:t xml:space="preserve">The </w:t>
      </w:r>
      <w:r w:rsidRPr="003F1D58">
        <w:rPr>
          <w:i/>
        </w:rPr>
        <w:t>EnvelopeResponseHandler</w:t>
      </w:r>
      <w:r w:rsidRPr="003F1D58">
        <w:t xml:space="preserve"> is available (as specified in table 1) for all triggered Toolkit applets, until a Toolkit applet has posted an envelope response or sent a proactive command.</w:t>
      </w:r>
    </w:p>
    <w:p w14:paraId="36D73A86" w14:textId="77777777" w:rsidR="0087313C" w:rsidRPr="003F1D58" w:rsidRDefault="0087313C">
      <w:pPr>
        <w:pStyle w:val="B1"/>
      </w:pPr>
      <w:r w:rsidRPr="003F1D58">
        <w:t xml:space="preserve">After a call to the </w:t>
      </w:r>
      <w:r w:rsidRPr="003F1D58">
        <w:rPr>
          <w:i/>
        </w:rPr>
        <w:t>post()</w:t>
      </w:r>
      <w:r w:rsidRPr="003F1D58">
        <w:t xml:space="preserve"> method the handler is no longer available.</w:t>
      </w:r>
    </w:p>
    <w:p w14:paraId="79ED083C" w14:textId="77777777" w:rsidR="0087313C" w:rsidRPr="003F1D58" w:rsidRDefault="0087313C">
      <w:pPr>
        <w:pStyle w:val="B1"/>
      </w:pPr>
      <w:r w:rsidRPr="003F1D58">
        <w:t xml:space="preserve">After the first invocation of the </w:t>
      </w:r>
      <w:r w:rsidRPr="003F1D58">
        <w:rPr>
          <w:i/>
        </w:rPr>
        <w:t>ProactiveHandler.send()</w:t>
      </w:r>
      <w:r w:rsidRPr="003F1D58">
        <w:t xml:space="preserve"> method the </w:t>
      </w:r>
      <w:r w:rsidRPr="003F1D58">
        <w:rPr>
          <w:i/>
        </w:rPr>
        <w:t>EnvelopeResponseHandler</w:t>
      </w:r>
      <w:r w:rsidRPr="003F1D58">
        <w:t xml:space="preserve"> is no more available.</w:t>
      </w:r>
    </w:p>
    <w:p w14:paraId="1561D2AC" w14:textId="77777777" w:rsidR="0087313C" w:rsidRPr="003F1D58" w:rsidRDefault="0087313C">
      <w:pPr>
        <w:pStyle w:val="B1"/>
      </w:pPr>
      <w:r w:rsidRPr="003F1D58">
        <w:t xml:space="preserve">At the </w:t>
      </w:r>
      <w:r w:rsidRPr="003F1D58">
        <w:rPr>
          <w:i/>
        </w:rPr>
        <w:t>processToolkit()</w:t>
      </w:r>
      <w:r w:rsidRPr="003F1D58">
        <w:t xml:space="preserve"> method invocation the TLV</w:t>
      </w:r>
      <w:r w:rsidRPr="003F1D58">
        <w:noBreakHyphen/>
        <w:t>List is cleared.</w:t>
      </w:r>
    </w:p>
    <w:p w14:paraId="64DBC11C" w14:textId="77777777" w:rsidR="0087313C" w:rsidRPr="003F1D58" w:rsidRDefault="0087313C">
      <w:r w:rsidRPr="003F1D58">
        <w:t xml:space="preserve">Table 2 describes the minimum availability of the handlers for all the events at the invocation of the </w:t>
      </w:r>
      <w:r w:rsidRPr="003F1D58">
        <w:rPr>
          <w:i/>
        </w:rPr>
        <w:t>processToolkit()</w:t>
      </w:r>
      <w:r w:rsidRPr="003F1D58">
        <w:t xml:space="preserve"> method of the Toolkit applet.</w:t>
      </w:r>
    </w:p>
    <w:p w14:paraId="5D8C4AF4" w14:textId="77777777" w:rsidR="0087313C" w:rsidRPr="003F1D58" w:rsidRDefault="0087313C" w:rsidP="0071178B">
      <w:pPr>
        <w:pStyle w:val="TH"/>
        <w:rPr>
          <w:rFonts w:ascii="Times New Roman" w:hAnsi="Times New Roman"/>
        </w:rPr>
      </w:pPr>
      <w:r w:rsidRPr="003F1D58">
        <w:t>Table 2: Handler availability for each event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922"/>
        <w:gridCol w:w="1560"/>
        <w:gridCol w:w="992"/>
        <w:gridCol w:w="1118"/>
        <w:gridCol w:w="1952"/>
      </w:tblGrid>
      <w:tr w:rsidR="0087313C" w:rsidRPr="003F1D58" w14:paraId="2E1C7F82" w14:textId="77777777" w:rsidTr="0071178B">
        <w:trPr>
          <w:cantSplit/>
          <w:tblHeader/>
          <w:jc w:val="center"/>
        </w:trPr>
        <w:tc>
          <w:tcPr>
            <w:tcW w:w="3922" w:type="dxa"/>
          </w:tcPr>
          <w:p w14:paraId="6A244F2D" w14:textId="77777777" w:rsidR="0087313C" w:rsidRPr="003F1D58" w:rsidRDefault="0087313C" w:rsidP="0071178B">
            <w:pPr>
              <w:pStyle w:val="TAH"/>
            </w:pPr>
            <w:r w:rsidRPr="003F1D58">
              <w:t>EVENT</w:t>
            </w:r>
          </w:p>
        </w:tc>
        <w:tc>
          <w:tcPr>
            <w:tcW w:w="1560" w:type="dxa"/>
          </w:tcPr>
          <w:p w14:paraId="0DFE57B4" w14:textId="77777777" w:rsidR="0087313C" w:rsidRPr="003F1D58" w:rsidRDefault="0087313C" w:rsidP="0071178B">
            <w:pPr>
              <w:pStyle w:val="TAH"/>
            </w:pPr>
            <w:r w:rsidRPr="003F1D58">
              <w:t>Reply</w:t>
            </w:r>
            <w:r w:rsidR="0071178B" w:rsidRPr="003F1D58">
              <w:t xml:space="preserve"> </w:t>
            </w:r>
            <w:r w:rsidRPr="003F1D58">
              <w:t>busy</w:t>
            </w:r>
            <w:r w:rsidR="0071178B" w:rsidRPr="003F1D58">
              <w:t xml:space="preserve"> </w:t>
            </w:r>
            <w:r w:rsidRPr="003F1D58">
              <w:t>allowed</w:t>
            </w:r>
            <w:r w:rsidR="0071178B" w:rsidRPr="003F1D58">
              <w:t xml:space="preserve"> </w:t>
            </w:r>
            <w:r w:rsidRPr="003F1D58">
              <w:br/>
              <w:t>(see</w:t>
            </w:r>
            <w:r w:rsidR="0071178B" w:rsidRPr="003F1D58">
              <w:t xml:space="preserve"> </w:t>
            </w:r>
            <w:r w:rsidRPr="003F1D58">
              <w:t>note</w:t>
            </w:r>
            <w:r w:rsidR="0071178B" w:rsidRPr="003F1D58">
              <w:t xml:space="preserve"> </w:t>
            </w:r>
            <w:r w:rsidRPr="003F1D58">
              <w:t>2)</w:t>
            </w:r>
          </w:p>
        </w:tc>
        <w:tc>
          <w:tcPr>
            <w:tcW w:w="992" w:type="dxa"/>
          </w:tcPr>
          <w:p w14:paraId="71774C82" w14:textId="77777777" w:rsidR="0087313C" w:rsidRPr="003F1D58" w:rsidRDefault="0087313C" w:rsidP="0071178B">
            <w:pPr>
              <w:pStyle w:val="TAH"/>
            </w:pPr>
            <w:r w:rsidRPr="003F1D58">
              <w:t>EnvelopeHandler</w:t>
            </w:r>
          </w:p>
        </w:tc>
        <w:tc>
          <w:tcPr>
            <w:tcW w:w="1118" w:type="dxa"/>
          </w:tcPr>
          <w:p w14:paraId="08BF194E" w14:textId="77777777" w:rsidR="0087313C" w:rsidRPr="003F1D58" w:rsidRDefault="0087313C" w:rsidP="0071178B">
            <w:pPr>
              <w:pStyle w:val="TAH"/>
            </w:pPr>
            <w:r w:rsidRPr="003F1D58">
              <w:t>Envelope</w:t>
            </w:r>
            <w:r w:rsidRPr="003F1D58">
              <w:br/>
              <w:t>Response</w:t>
            </w:r>
            <w:r w:rsidRPr="003F1D58">
              <w:br/>
              <w:t>Handler</w:t>
            </w:r>
          </w:p>
        </w:tc>
        <w:tc>
          <w:tcPr>
            <w:tcW w:w="1952" w:type="dxa"/>
          </w:tcPr>
          <w:p w14:paraId="263A8567" w14:textId="77777777" w:rsidR="0087313C" w:rsidRPr="003F1D58" w:rsidRDefault="0087313C" w:rsidP="0071178B">
            <w:pPr>
              <w:pStyle w:val="TAH"/>
            </w:pPr>
            <w:r w:rsidRPr="003F1D58">
              <w:t>Nb</w:t>
            </w:r>
            <w:r w:rsidR="0071178B" w:rsidRPr="003F1D58">
              <w:t xml:space="preserve"> </w:t>
            </w:r>
            <w:r w:rsidRPr="003F1D58">
              <w:t>of</w:t>
            </w:r>
            <w:r w:rsidR="0071178B" w:rsidRPr="003F1D58">
              <w:t xml:space="preserve"> </w:t>
            </w:r>
            <w:r w:rsidRPr="003F1D58">
              <w:t>triggered/</w:t>
            </w:r>
            <w:r w:rsidR="0071178B" w:rsidRPr="003F1D58">
              <w:t xml:space="preserve"> </w:t>
            </w:r>
            <w:r w:rsidRPr="003F1D58">
              <w:t>registered</w:t>
            </w:r>
            <w:r w:rsidR="0071178B" w:rsidRPr="003F1D58">
              <w:t xml:space="preserve"> </w:t>
            </w:r>
            <w:r w:rsidRPr="003F1D58">
              <w:t>applet</w:t>
            </w:r>
          </w:p>
        </w:tc>
      </w:tr>
      <w:tr w:rsidR="0087313C" w:rsidRPr="003F1D58" w14:paraId="024DC18E" w14:textId="77777777" w:rsidTr="0071178B">
        <w:trPr>
          <w:jc w:val="center"/>
        </w:trPr>
        <w:tc>
          <w:tcPr>
            <w:tcW w:w="3922" w:type="dxa"/>
          </w:tcPr>
          <w:p w14:paraId="165475D2" w14:textId="77777777" w:rsidR="0087313C" w:rsidRPr="003F1D58" w:rsidRDefault="0087313C" w:rsidP="00B016DB">
            <w:pPr>
              <w:pStyle w:val="TAL"/>
              <w:keepLines w:val="0"/>
              <w:rPr>
                <w:szCs w:val="18"/>
              </w:rPr>
            </w:pPr>
            <w:r w:rsidRPr="003F1D58">
              <w:rPr>
                <w:szCs w:val="18"/>
              </w:rPr>
              <w:t>_MENU_SELECTION</w:t>
            </w:r>
          </w:p>
        </w:tc>
        <w:tc>
          <w:tcPr>
            <w:tcW w:w="1560" w:type="dxa"/>
          </w:tcPr>
          <w:p w14:paraId="4138B9BA" w14:textId="77777777" w:rsidR="0087313C" w:rsidRPr="003F1D58" w:rsidRDefault="0087313C" w:rsidP="00B016DB">
            <w:pPr>
              <w:pStyle w:val="TAC"/>
              <w:keepLines w:val="0"/>
              <w:rPr>
                <w:szCs w:val="18"/>
              </w:rPr>
            </w:pPr>
            <w:r w:rsidRPr="003F1D58">
              <w:rPr>
                <w:szCs w:val="18"/>
              </w:rPr>
              <w:t>Y</w:t>
            </w:r>
          </w:p>
        </w:tc>
        <w:tc>
          <w:tcPr>
            <w:tcW w:w="992" w:type="dxa"/>
          </w:tcPr>
          <w:p w14:paraId="3839F681" w14:textId="77777777" w:rsidR="0087313C" w:rsidRPr="003F1D58" w:rsidRDefault="0087313C" w:rsidP="00B016DB">
            <w:pPr>
              <w:pStyle w:val="TAC"/>
              <w:keepLines w:val="0"/>
              <w:rPr>
                <w:szCs w:val="18"/>
              </w:rPr>
            </w:pPr>
            <w:r w:rsidRPr="003F1D58">
              <w:rPr>
                <w:szCs w:val="18"/>
              </w:rPr>
              <w:t>Y</w:t>
            </w:r>
          </w:p>
        </w:tc>
        <w:tc>
          <w:tcPr>
            <w:tcW w:w="1118" w:type="dxa"/>
          </w:tcPr>
          <w:p w14:paraId="22B275DA" w14:textId="77777777" w:rsidR="0087313C" w:rsidRPr="003F1D58" w:rsidRDefault="0087313C" w:rsidP="00B016DB">
            <w:pPr>
              <w:pStyle w:val="TAC"/>
              <w:keepLines w:val="0"/>
              <w:rPr>
                <w:szCs w:val="18"/>
              </w:rPr>
            </w:pPr>
            <w:r w:rsidRPr="003F1D58">
              <w:rPr>
                <w:szCs w:val="18"/>
              </w:rPr>
              <w:t>N</w:t>
            </w:r>
          </w:p>
        </w:tc>
        <w:tc>
          <w:tcPr>
            <w:tcW w:w="1952" w:type="dxa"/>
          </w:tcPr>
          <w:p w14:paraId="335FEE82" w14:textId="77777777" w:rsidR="0087313C" w:rsidRPr="003F1D58" w:rsidRDefault="0087313C" w:rsidP="00B016DB">
            <w:pPr>
              <w:pStyle w:val="TAC"/>
              <w:keepLines w:val="0"/>
              <w:rPr>
                <w:szCs w:val="18"/>
              </w:rPr>
            </w:pPr>
            <w:r w:rsidRPr="003F1D58">
              <w:rPr>
                <w:szCs w:val="18"/>
              </w:rPr>
              <w:t>1/n</w:t>
            </w:r>
            <w:r w:rsidR="0071178B" w:rsidRPr="003F1D58">
              <w:rPr>
                <w:szCs w:val="18"/>
              </w:rPr>
              <w:t xml:space="preserve"> </w:t>
            </w:r>
            <w:r w:rsidRPr="003F1D58">
              <w:rPr>
                <w:szCs w:val="18"/>
              </w:rPr>
              <w:t>(per</w:t>
            </w:r>
            <w:r w:rsidR="0071178B" w:rsidRPr="003F1D58">
              <w:rPr>
                <w:szCs w:val="18"/>
              </w:rPr>
              <w:t xml:space="preserve"> </w:t>
            </w:r>
            <w:r w:rsidRPr="003F1D58">
              <w:rPr>
                <w:szCs w:val="18"/>
              </w:rPr>
              <w:t>Item</w:t>
            </w:r>
            <w:r w:rsidR="0071178B" w:rsidRPr="003F1D58">
              <w:rPr>
                <w:szCs w:val="18"/>
              </w:rPr>
              <w:t xml:space="preserve"> </w:t>
            </w:r>
            <w:r w:rsidRPr="003F1D58">
              <w:rPr>
                <w:szCs w:val="18"/>
              </w:rPr>
              <w:t>Id)</w:t>
            </w:r>
          </w:p>
        </w:tc>
      </w:tr>
      <w:tr w:rsidR="0087313C" w:rsidRPr="003F1D58" w14:paraId="0EC3D7BF" w14:textId="77777777" w:rsidTr="0071178B">
        <w:trPr>
          <w:jc w:val="center"/>
        </w:trPr>
        <w:tc>
          <w:tcPr>
            <w:tcW w:w="3922" w:type="dxa"/>
          </w:tcPr>
          <w:p w14:paraId="7C070D45" w14:textId="77777777" w:rsidR="0087313C" w:rsidRPr="003F1D58" w:rsidRDefault="0087313C" w:rsidP="00B016DB">
            <w:pPr>
              <w:pStyle w:val="TAL"/>
              <w:keepLines w:val="0"/>
              <w:rPr>
                <w:szCs w:val="18"/>
              </w:rPr>
            </w:pPr>
            <w:r w:rsidRPr="003F1D58">
              <w:rPr>
                <w:szCs w:val="18"/>
              </w:rPr>
              <w:t>_MENU_SELECTION_HELP_REQUEST</w:t>
            </w:r>
          </w:p>
        </w:tc>
        <w:tc>
          <w:tcPr>
            <w:tcW w:w="1560" w:type="dxa"/>
          </w:tcPr>
          <w:p w14:paraId="3595021C" w14:textId="77777777" w:rsidR="0087313C" w:rsidRPr="003F1D58" w:rsidRDefault="0087313C" w:rsidP="00B016DB">
            <w:pPr>
              <w:pStyle w:val="TAC"/>
              <w:keepLines w:val="0"/>
              <w:rPr>
                <w:szCs w:val="18"/>
              </w:rPr>
            </w:pPr>
            <w:r w:rsidRPr="003F1D58">
              <w:rPr>
                <w:szCs w:val="18"/>
              </w:rPr>
              <w:t>Y</w:t>
            </w:r>
          </w:p>
        </w:tc>
        <w:tc>
          <w:tcPr>
            <w:tcW w:w="992" w:type="dxa"/>
          </w:tcPr>
          <w:p w14:paraId="307EC843" w14:textId="77777777" w:rsidR="0087313C" w:rsidRPr="003F1D58" w:rsidRDefault="0087313C" w:rsidP="00B016DB">
            <w:pPr>
              <w:pStyle w:val="TAC"/>
              <w:keepLines w:val="0"/>
              <w:rPr>
                <w:szCs w:val="18"/>
              </w:rPr>
            </w:pPr>
            <w:r w:rsidRPr="003F1D58">
              <w:rPr>
                <w:szCs w:val="18"/>
              </w:rPr>
              <w:t>Y</w:t>
            </w:r>
          </w:p>
        </w:tc>
        <w:tc>
          <w:tcPr>
            <w:tcW w:w="1118" w:type="dxa"/>
          </w:tcPr>
          <w:p w14:paraId="0AD56EE3" w14:textId="77777777" w:rsidR="0087313C" w:rsidRPr="003F1D58" w:rsidRDefault="0087313C" w:rsidP="00B016DB">
            <w:pPr>
              <w:pStyle w:val="TAC"/>
              <w:keepLines w:val="0"/>
              <w:rPr>
                <w:szCs w:val="18"/>
              </w:rPr>
            </w:pPr>
            <w:r w:rsidRPr="003F1D58">
              <w:rPr>
                <w:szCs w:val="18"/>
              </w:rPr>
              <w:t>N</w:t>
            </w:r>
          </w:p>
        </w:tc>
        <w:tc>
          <w:tcPr>
            <w:tcW w:w="1952" w:type="dxa"/>
          </w:tcPr>
          <w:p w14:paraId="390BA4F3" w14:textId="77777777" w:rsidR="0087313C" w:rsidRPr="003F1D58" w:rsidRDefault="0087313C" w:rsidP="00B016DB">
            <w:pPr>
              <w:pStyle w:val="TAC"/>
              <w:keepLines w:val="0"/>
              <w:rPr>
                <w:szCs w:val="18"/>
              </w:rPr>
            </w:pPr>
            <w:r w:rsidRPr="003F1D58">
              <w:rPr>
                <w:szCs w:val="18"/>
              </w:rPr>
              <w:t>1/n</w:t>
            </w:r>
            <w:r w:rsidR="0071178B" w:rsidRPr="003F1D58">
              <w:rPr>
                <w:szCs w:val="18"/>
              </w:rPr>
              <w:t xml:space="preserve"> </w:t>
            </w:r>
            <w:r w:rsidRPr="003F1D58">
              <w:rPr>
                <w:szCs w:val="18"/>
              </w:rPr>
              <w:t>(per</w:t>
            </w:r>
            <w:r w:rsidR="0071178B" w:rsidRPr="003F1D58">
              <w:rPr>
                <w:szCs w:val="18"/>
              </w:rPr>
              <w:t xml:space="preserve"> </w:t>
            </w:r>
            <w:r w:rsidRPr="003F1D58">
              <w:rPr>
                <w:szCs w:val="18"/>
              </w:rPr>
              <w:t>Item</w:t>
            </w:r>
            <w:r w:rsidR="0071178B" w:rsidRPr="003F1D58">
              <w:rPr>
                <w:szCs w:val="18"/>
              </w:rPr>
              <w:t xml:space="preserve"> </w:t>
            </w:r>
            <w:r w:rsidRPr="003F1D58">
              <w:rPr>
                <w:szCs w:val="18"/>
              </w:rPr>
              <w:t>Id)</w:t>
            </w:r>
          </w:p>
        </w:tc>
      </w:tr>
      <w:tr w:rsidR="0087313C" w:rsidRPr="003F1D58" w14:paraId="04B9C268" w14:textId="77777777" w:rsidTr="0071178B">
        <w:trPr>
          <w:jc w:val="center"/>
        </w:trPr>
        <w:tc>
          <w:tcPr>
            <w:tcW w:w="3922" w:type="dxa"/>
          </w:tcPr>
          <w:p w14:paraId="0A386938" w14:textId="77777777" w:rsidR="0087313C" w:rsidRPr="003F1D58" w:rsidRDefault="0087313C" w:rsidP="00B016DB">
            <w:pPr>
              <w:pStyle w:val="TAL"/>
              <w:keepLines w:val="0"/>
              <w:rPr>
                <w:szCs w:val="18"/>
              </w:rPr>
            </w:pPr>
            <w:r w:rsidRPr="003F1D58">
              <w:rPr>
                <w:szCs w:val="18"/>
              </w:rPr>
              <w:t>_CALL_CONTROL_BY_NAA</w:t>
            </w:r>
          </w:p>
        </w:tc>
        <w:tc>
          <w:tcPr>
            <w:tcW w:w="1560" w:type="dxa"/>
          </w:tcPr>
          <w:p w14:paraId="312950FA" w14:textId="77777777" w:rsidR="0087313C" w:rsidRPr="003F1D58" w:rsidRDefault="0087313C" w:rsidP="00B016DB">
            <w:pPr>
              <w:pStyle w:val="TAC"/>
              <w:keepLines w:val="0"/>
              <w:rPr>
                <w:szCs w:val="18"/>
              </w:rPr>
            </w:pPr>
            <w:r w:rsidRPr="003F1D58">
              <w:rPr>
                <w:szCs w:val="18"/>
              </w:rPr>
              <w:t>N</w:t>
            </w:r>
          </w:p>
        </w:tc>
        <w:tc>
          <w:tcPr>
            <w:tcW w:w="992" w:type="dxa"/>
          </w:tcPr>
          <w:p w14:paraId="1914532D" w14:textId="77777777" w:rsidR="0087313C" w:rsidRPr="003F1D58" w:rsidRDefault="0087313C" w:rsidP="00B016DB">
            <w:pPr>
              <w:pStyle w:val="TAC"/>
              <w:keepLines w:val="0"/>
              <w:rPr>
                <w:szCs w:val="18"/>
              </w:rPr>
            </w:pPr>
            <w:r w:rsidRPr="003F1D58">
              <w:rPr>
                <w:szCs w:val="18"/>
              </w:rPr>
              <w:t>Y</w:t>
            </w:r>
          </w:p>
        </w:tc>
        <w:tc>
          <w:tcPr>
            <w:tcW w:w="1118" w:type="dxa"/>
          </w:tcPr>
          <w:p w14:paraId="3BC79C58" w14:textId="77777777" w:rsidR="0087313C" w:rsidRPr="003F1D58" w:rsidRDefault="0087313C" w:rsidP="00B016DB">
            <w:pPr>
              <w:pStyle w:val="TAC"/>
              <w:keepLines w:val="0"/>
              <w:rPr>
                <w:szCs w:val="18"/>
              </w:rPr>
            </w:pPr>
            <w:r w:rsidRPr="003F1D58">
              <w:rPr>
                <w:szCs w:val="18"/>
              </w:rPr>
              <w:t>Y</w:t>
            </w:r>
          </w:p>
        </w:tc>
        <w:tc>
          <w:tcPr>
            <w:tcW w:w="1952" w:type="dxa"/>
          </w:tcPr>
          <w:p w14:paraId="73C5C23E" w14:textId="77777777" w:rsidR="0087313C" w:rsidRPr="003F1D58" w:rsidRDefault="0087313C" w:rsidP="00B016DB">
            <w:pPr>
              <w:pStyle w:val="TAC"/>
              <w:keepLines w:val="0"/>
              <w:rPr>
                <w:szCs w:val="18"/>
              </w:rPr>
            </w:pPr>
            <w:r w:rsidRPr="003F1D58">
              <w:rPr>
                <w:szCs w:val="18"/>
              </w:rPr>
              <w:t>1/1</w:t>
            </w:r>
          </w:p>
        </w:tc>
      </w:tr>
      <w:tr w:rsidR="0087313C" w:rsidRPr="003F1D58" w14:paraId="16ED19A0" w14:textId="77777777" w:rsidTr="0071178B">
        <w:trPr>
          <w:jc w:val="center"/>
        </w:trPr>
        <w:tc>
          <w:tcPr>
            <w:tcW w:w="3922" w:type="dxa"/>
          </w:tcPr>
          <w:p w14:paraId="6563C940" w14:textId="77777777" w:rsidR="0087313C" w:rsidRPr="003F1D58" w:rsidRDefault="0087313C" w:rsidP="00B016DB">
            <w:pPr>
              <w:pStyle w:val="TAL"/>
              <w:keepLines w:val="0"/>
              <w:rPr>
                <w:szCs w:val="18"/>
              </w:rPr>
            </w:pPr>
            <w:r w:rsidRPr="003F1D58">
              <w:rPr>
                <w:szCs w:val="18"/>
              </w:rPr>
              <w:t>_TIMER_EXPIRATION</w:t>
            </w:r>
          </w:p>
        </w:tc>
        <w:tc>
          <w:tcPr>
            <w:tcW w:w="1560" w:type="dxa"/>
          </w:tcPr>
          <w:p w14:paraId="402C824D" w14:textId="77777777" w:rsidR="0087313C" w:rsidRPr="003F1D58" w:rsidRDefault="0087313C" w:rsidP="00B016DB">
            <w:pPr>
              <w:pStyle w:val="TAC"/>
              <w:keepLines w:val="0"/>
              <w:rPr>
                <w:szCs w:val="18"/>
              </w:rPr>
            </w:pPr>
            <w:r w:rsidRPr="003F1D58">
              <w:rPr>
                <w:szCs w:val="18"/>
              </w:rPr>
              <w:t>Y</w:t>
            </w:r>
          </w:p>
        </w:tc>
        <w:tc>
          <w:tcPr>
            <w:tcW w:w="992" w:type="dxa"/>
          </w:tcPr>
          <w:p w14:paraId="068FACF3" w14:textId="77777777" w:rsidR="0087313C" w:rsidRPr="003F1D58" w:rsidRDefault="0087313C" w:rsidP="00B016DB">
            <w:pPr>
              <w:pStyle w:val="TAC"/>
              <w:keepLines w:val="0"/>
              <w:rPr>
                <w:szCs w:val="18"/>
              </w:rPr>
            </w:pPr>
            <w:r w:rsidRPr="003F1D58">
              <w:rPr>
                <w:szCs w:val="18"/>
              </w:rPr>
              <w:t>Y</w:t>
            </w:r>
          </w:p>
        </w:tc>
        <w:tc>
          <w:tcPr>
            <w:tcW w:w="1118" w:type="dxa"/>
          </w:tcPr>
          <w:p w14:paraId="50EAAC1C" w14:textId="77777777" w:rsidR="0087313C" w:rsidRPr="003F1D58" w:rsidRDefault="0087313C" w:rsidP="00B016DB">
            <w:pPr>
              <w:pStyle w:val="TAC"/>
              <w:keepLines w:val="0"/>
              <w:rPr>
                <w:szCs w:val="18"/>
              </w:rPr>
            </w:pPr>
            <w:r w:rsidRPr="003F1D58">
              <w:rPr>
                <w:szCs w:val="18"/>
              </w:rPr>
              <w:t>N</w:t>
            </w:r>
          </w:p>
        </w:tc>
        <w:tc>
          <w:tcPr>
            <w:tcW w:w="1952" w:type="dxa"/>
          </w:tcPr>
          <w:p w14:paraId="55D99319" w14:textId="4D4E36D2" w:rsidR="0087313C" w:rsidRPr="003F1D58" w:rsidRDefault="0087313C" w:rsidP="00B016DB">
            <w:pPr>
              <w:pStyle w:val="TAC"/>
              <w:keepLines w:val="0"/>
              <w:rPr>
                <w:szCs w:val="18"/>
              </w:rPr>
            </w:pPr>
            <w:r w:rsidRPr="003F1D58">
              <w:rPr>
                <w:szCs w:val="18"/>
              </w:rPr>
              <w:t>1/8</w:t>
            </w:r>
            <w:r w:rsidR="0071178B" w:rsidRPr="003F1D58">
              <w:rPr>
                <w:szCs w:val="18"/>
              </w:rPr>
              <w:t xml:space="preserve"> </w:t>
            </w:r>
            <w:r w:rsidRPr="003F1D58">
              <w:rPr>
                <w:szCs w:val="18"/>
              </w:rPr>
              <w:t>(per</w:t>
            </w:r>
            <w:r w:rsidR="0071178B" w:rsidRPr="003F1D58">
              <w:rPr>
                <w:szCs w:val="18"/>
              </w:rPr>
              <w:t xml:space="preserve"> </w:t>
            </w:r>
            <w:r w:rsidRPr="003F1D58">
              <w:rPr>
                <w:szCs w:val="18"/>
              </w:rPr>
              <w:t>timer)</w:t>
            </w:r>
            <w:r w:rsidR="0071178B" w:rsidRPr="003F1D58">
              <w:rPr>
                <w:szCs w:val="18"/>
              </w:rPr>
              <w:t xml:space="preserve"> </w:t>
            </w:r>
            <w:r w:rsidR="0049109D" w:rsidRPr="003F1D58">
              <w:rPr>
                <w:szCs w:val="18"/>
              </w:rPr>
              <w:br/>
            </w:r>
            <w:r w:rsidRPr="003F1D58">
              <w:rPr>
                <w:szCs w:val="18"/>
              </w:rPr>
              <w:t>(see</w:t>
            </w:r>
            <w:r w:rsidR="0071178B" w:rsidRPr="003F1D58">
              <w:rPr>
                <w:szCs w:val="18"/>
              </w:rPr>
              <w:t xml:space="preserve"> </w:t>
            </w:r>
            <w:r w:rsidRPr="003F1D58">
              <w:rPr>
                <w:szCs w:val="18"/>
              </w:rPr>
              <w:t>note</w:t>
            </w:r>
            <w:r w:rsidR="0071178B" w:rsidRPr="003F1D58">
              <w:rPr>
                <w:szCs w:val="18"/>
              </w:rPr>
              <w:t xml:space="preserve"> </w:t>
            </w:r>
            <w:r w:rsidRPr="003F1D58">
              <w:rPr>
                <w:szCs w:val="18"/>
              </w:rPr>
              <w:t>1)</w:t>
            </w:r>
          </w:p>
        </w:tc>
      </w:tr>
      <w:tr w:rsidR="0087313C" w:rsidRPr="003F1D58" w14:paraId="67513B45" w14:textId="77777777" w:rsidTr="0071178B">
        <w:trPr>
          <w:jc w:val="center"/>
        </w:trPr>
        <w:tc>
          <w:tcPr>
            <w:tcW w:w="3922" w:type="dxa"/>
          </w:tcPr>
          <w:p w14:paraId="20FCC60D" w14:textId="77777777" w:rsidR="0087313C" w:rsidRPr="003F1D58" w:rsidRDefault="0087313C" w:rsidP="00B016DB">
            <w:pPr>
              <w:pStyle w:val="TAL"/>
              <w:keepLines w:val="0"/>
              <w:rPr>
                <w:szCs w:val="18"/>
              </w:rPr>
            </w:pPr>
            <w:r w:rsidRPr="003F1D58">
              <w:rPr>
                <w:szCs w:val="18"/>
              </w:rPr>
              <w:tab/>
              <w:t>_EVENT_DOWNLOAD</w:t>
            </w:r>
          </w:p>
        </w:tc>
        <w:tc>
          <w:tcPr>
            <w:tcW w:w="1560" w:type="dxa"/>
          </w:tcPr>
          <w:p w14:paraId="1C4699AC" w14:textId="77777777" w:rsidR="0087313C" w:rsidRPr="003F1D58" w:rsidRDefault="0087313C" w:rsidP="00B016DB">
            <w:pPr>
              <w:pStyle w:val="TAC"/>
              <w:keepLines w:val="0"/>
              <w:rPr>
                <w:szCs w:val="18"/>
              </w:rPr>
            </w:pPr>
          </w:p>
        </w:tc>
        <w:tc>
          <w:tcPr>
            <w:tcW w:w="992" w:type="dxa"/>
          </w:tcPr>
          <w:p w14:paraId="5B8210C2" w14:textId="77777777" w:rsidR="0087313C" w:rsidRPr="003F1D58" w:rsidRDefault="0087313C" w:rsidP="00B016DB">
            <w:pPr>
              <w:pStyle w:val="TAC"/>
              <w:keepLines w:val="0"/>
              <w:rPr>
                <w:szCs w:val="18"/>
              </w:rPr>
            </w:pPr>
          </w:p>
        </w:tc>
        <w:tc>
          <w:tcPr>
            <w:tcW w:w="1118" w:type="dxa"/>
          </w:tcPr>
          <w:p w14:paraId="27C9C1F0" w14:textId="77777777" w:rsidR="0087313C" w:rsidRPr="003F1D58" w:rsidRDefault="0087313C" w:rsidP="00B016DB">
            <w:pPr>
              <w:pStyle w:val="TAC"/>
              <w:keepLines w:val="0"/>
              <w:rPr>
                <w:szCs w:val="18"/>
              </w:rPr>
            </w:pPr>
          </w:p>
        </w:tc>
        <w:tc>
          <w:tcPr>
            <w:tcW w:w="1952" w:type="dxa"/>
          </w:tcPr>
          <w:p w14:paraId="0221D767" w14:textId="77777777" w:rsidR="0087313C" w:rsidRPr="003F1D58" w:rsidRDefault="0087313C" w:rsidP="00B016DB">
            <w:pPr>
              <w:pStyle w:val="TAC"/>
              <w:keepLines w:val="0"/>
              <w:rPr>
                <w:szCs w:val="18"/>
              </w:rPr>
            </w:pPr>
          </w:p>
        </w:tc>
      </w:tr>
      <w:tr w:rsidR="0087313C" w:rsidRPr="003F1D58" w14:paraId="0B839CC9" w14:textId="77777777" w:rsidTr="0071178B">
        <w:trPr>
          <w:jc w:val="center"/>
        </w:trPr>
        <w:tc>
          <w:tcPr>
            <w:tcW w:w="3922" w:type="dxa"/>
          </w:tcPr>
          <w:p w14:paraId="325BB065" w14:textId="77777777" w:rsidR="0087313C" w:rsidRPr="003F1D58" w:rsidRDefault="0087313C">
            <w:pPr>
              <w:pStyle w:val="TAL"/>
              <w:keepNext w:val="0"/>
              <w:keepLines w:val="0"/>
              <w:rPr>
                <w:szCs w:val="18"/>
              </w:rPr>
            </w:pPr>
            <w:r w:rsidRPr="003F1D58">
              <w:rPr>
                <w:szCs w:val="18"/>
              </w:rPr>
              <w:tab/>
              <w:t>_MT_CALL</w:t>
            </w:r>
          </w:p>
        </w:tc>
        <w:tc>
          <w:tcPr>
            <w:tcW w:w="1560" w:type="dxa"/>
          </w:tcPr>
          <w:p w14:paraId="028AD382" w14:textId="77777777" w:rsidR="0087313C" w:rsidRPr="003F1D58" w:rsidRDefault="0087313C">
            <w:pPr>
              <w:pStyle w:val="TAC"/>
              <w:keepNext w:val="0"/>
              <w:keepLines w:val="0"/>
              <w:rPr>
                <w:szCs w:val="18"/>
              </w:rPr>
            </w:pPr>
            <w:r w:rsidRPr="003F1D58">
              <w:rPr>
                <w:szCs w:val="18"/>
              </w:rPr>
              <w:t>Y</w:t>
            </w:r>
          </w:p>
        </w:tc>
        <w:tc>
          <w:tcPr>
            <w:tcW w:w="992" w:type="dxa"/>
          </w:tcPr>
          <w:p w14:paraId="22E0DA46" w14:textId="77777777" w:rsidR="0087313C" w:rsidRPr="003F1D58" w:rsidRDefault="0087313C">
            <w:pPr>
              <w:pStyle w:val="TAC"/>
              <w:keepNext w:val="0"/>
              <w:keepLines w:val="0"/>
              <w:rPr>
                <w:szCs w:val="18"/>
              </w:rPr>
            </w:pPr>
            <w:r w:rsidRPr="003F1D58">
              <w:rPr>
                <w:szCs w:val="18"/>
              </w:rPr>
              <w:t>Y</w:t>
            </w:r>
          </w:p>
        </w:tc>
        <w:tc>
          <w:tcPr>
            <w:tcW w:w="1118" w:type="dxa"/>
          </w:tcPr>
          <w:p w14:paraId="2722842E" w14:textId="77777777" w:rsidR="0087313C" w:rsidRPr="003F1D58" w:rsidRDefault="0087313C">
            <w:pPr>
              <w:pStyle w:val="TAC"/>
              <w:keepNext w:val="0"/>
              <w:keepLines w:val="0"/>
              <w:rPr>
                <w:szCs w:val="18"/>
              </w:rPr>
            </w:pPr>
            <w:r w:rsidRPr="003F1D58">
              <w:rPr>
                <w:szCs w:val="18"/>
              </w:rPr>
              <w:t>N</w:t>
            </w:r>
          </w:p>
        </w:tc>
        <w:tc>
          <w:tcPr>
            <w:tcW w:w="1952" w:type="dxa"/>
          </w:tcPr>
          <w:p w14:paraId="72358D88" w14:textId="77777777" w:rsidR="0087313C" w:rsidRPr="003F1D58" w:rsidRDefault="0087313C">
            <w:pPr>
              <w:pStyle w:val="TAC"/>
              <w:keepNext w:val="0"/>
              <w:keepLines w:val="0"/>
              <w:rPr>
                <w:szCs w:val="18"/>
              </w:rPr>
            </w:pPr>
            <w:r w:rsidRPr="003F1D58">
              <w:rPr>
                <w:szCs w:val="18"/>
              </w:rPr>
              <w:t>n/n</w:t>
            </w:r>
          </w:p>
        </w:tc>
      </w:tr>
      <w:tr w:rsidR="0087313C" w:rsidRPr="003F1D58" w14:paraId="3BFAEFCC" w14:textId="77777777" w:rsidTr="0071178B">
        <w:trPr>
          <w:jc w:val="center"/>
        </w:trPr>
        <w:tc>
          <w:tcPr>
            <w:tcW w:w="3922" w:type="dxa"/>
          </w:tcPr>
          <w:p w14:paraId="53228098" w14:textId="77777777" w:rsidR="0087313C" w:rsidRPr="003F1D58" w:rsidRDefault="0087313C">
            <w:pPr>
              <w:pStyle w:val="TAL"/>
              <w:keepNext w:val="0"/>
              <w:keepLines w:val="0"/>
              <w:rPr>
                <w:szCs w:val="18"/>
              </w:rPr>
            </w:pPr>
            <w:r w:rsidRPr="003F1D58">
              <w:rPr>
                <w:szCs w:val="18"/>
              </w:rPr>
              <w:tab/>
              <w:t>_CALL_CONNECTED</w:t>
            </w:r>
          </w:p>
        </w:tc>
        <w:tc>
          <w:tcPr>
            <w:tcW w:w="1560" w:type="dxa"/>
          </w:tcPr>
          <w:p w14:paraId="6DAC1C2F" w14:textId="77777777" w:rsidR="0087313C" w:rsidRPr="003F1D58" w:rsidRDefault="0087313C">
            <w:pPr>
              <w:pStyle w:val="TAC"/>
              <w:keepNext w:val="0"/>
              <w:keepLines w:val="0"/>
              <w:rPr>
                <w:szCs w:val="18"/>
              </w:rPr>
            </w:pPr>
            <w:r w:rsidRPr="003F1D58">
              <w:rPr>
                <w:szCs w:val="18"/>
              </w:rPr>
              <w:t>Y</w:t>
            </w:r>
          </w:p>
        </w:tc>
        <w:tc>
          <w:tcPr>
            <w:tcW w:w="992" w:type="dxa"/>
          </w:tcPr>
          <w:p w14:paraId="7EC23686" w14:textId="77777777" w:rsidR="0087313C" w:rsidRPr="003F1D58" w:rsidRDefault="0087313C">
            <w:pPr>
              <w:pStyle w:val="TAC"/>
              <w:keepNext w:val="0"/>
              <w:keepLines w:val="0"/>
              <w:rPr>
                <w:szCs w:val="18"/>
              </w:rPr>
            </w:pPr>
            <w:r w:rsidRPr="003F1D58">
              <w:rPr>
                <w:szCs w:val="18"/>
              </w:rPr>
              <w:t>Y</w:t>
            </w:r>
          </w:p>
        </w:tc>
        <w:tc>
          <w:tcPr>
            <w:tcW w:w="1118" w:type="dxa"/>
          </w:tcPr>
          <w:p w14:paraId="7BB2B1D4" w14:textId="77777777" w:rsidR="0087313C" w:rsidRPr="003F1D58" w:rsidRDefault="0087313C">
            <w:pPr>
              <w:pStyle w:val="TAC"/>
              <w:keepNext w:val="0"/>
              <w:keepLines w:val="0"/>
              <w:rPr>
                <w:szCs w:val="18"/>
              </w:rPr>
            </w:pPr>
            <w:r w:rsidRPr="003F1D58">
              <w:rPr>
                <w:szCs w:val="18"/>
              </w:rPr>
              <w:t>N</w:t>
            </w:r>
          </w:p>
        </w:tc>
        <w:tc>
          <w:tcPr>
            <w:tcW w:w="1952" w:type="dxa"/>
          </w:tcPr>
          <w:p w14:paraId="115D1BA9" w14:textId="77777777" w:rsidR="0087313C" w:rsidRPr="003F1D58" w:rsidRDefault="0087313C">
            <w:pPr>
              <w:pStyle w:val="TAC"/>
              <w:keepNext w:val="0"/>
              <w:keepLines w:val="0"/>
              <w:rPr>
                <w:szCs w:val="18"/>
              </w:rPr>
            </w:pPr>
            <w:r w:rsidRPr="003F1D58">
              <w:rPr>
                <w:szCs w:val="18"/>
              </w:rPr>
              <w:t>n/n</w:t>
            </w:r>
          </w:p>
        </w:tc>
      </w:tr>
      <w:tr w:rsidR="0087313C" w:rsidRPr="003F1D58" w14:paraId="7FFDD076" w14:textId="77777777" w:rsidTr="0071178B">
        <w:trPr>
          <w:jc w:val="center"/>
        </w:trPr>
        <w:tc>
          <w:tcPr>
            <w:tcW w:w="3922" w:type="dxa"/>
          </w:tcPr>
          <w:p w14:paraId="24CE30F0" w14:textId="77777777" w:rsidR="0087313C" w:rsidRPr="003F1D58" w:rsidRDefault="0087313C">
            <w:pPr>
              <w:pStyle w:val="TAL"/>
              <w:keepNext w:val="0"/>
              <w:keepLines w:val="0"/>
              <w:rPr>
                <w:szCs w:val="18"/>
              </w:rPr>
            </w:pPr>
            <w:r w:rsidRPr="003F1D58">
              <w:rPr>
                <w:szCs w:val="18"/>
              </w:rPr>
              <w:tab/>
              <w:t>_CALL_DISCONNECTED</w:t>
            </w:r>
          </w:p>
        </w:tc>
        <w:tc>
          <w:tcPr>
            <w:tcW w:w="1560" w:type="dxa"/>
          </w:tcPr>
          <w:p w14:paraId="15383A23" w14:textId="77777777" w:rsidR="0087313C" w:rsidRPr="003F1D58" w:rsidRDefault="0087313C">
            <w:pPr>
              <w:pStyle w:val="TAC"/>
              <w:keepNext w:val="0"/>
              <w:keepLines w:val="0"/>
              <w:rPr>
                <w:szCs w:val="18"/>
              </w:rPr>
            </w:pPr>
            <w:r w:rsidRPr="003F1D58">
              <w:rPr>
                <w:szCs w:val="18"/>
              </w:rPr>
              <w:t>Y</w:t>
            </w:r>
          </w:p>
        </w:tc>
        <w:tc>
          <w:tcPr>
            <w:tcW w:w="992" w:type="dxa"/>
          </w:tcPr>
          <w:p w14:paraId="291B071D" w14:textId="77777777" w:rsidR="0087313C" w:rsidRPr="003F1D58" w:rsidRDefault="0087313C">
            <w:pPr>
              <w:pStyle w:val="TAC"/>
              <w:keepNext w:val="0"/>
              <w:keepLines w:val="0"/>
              <w:rPr>
                <w:szCs w:val="18"/>
              </w:rPr>
            </w:pPr>
            <w:r w:rsidRPr="003F1D58">
              <w:rPr>
                <w:szCs w:val="18"/>
              </w:rPr>
              <w:t>Y</w:t>
            </w:r>
          </w:p>
        </w:tc>
        <w:tc>
          <w:tcPr>
            <w:tcW w:w="1118" w:type="dxa"/>
          </w:tcPr>
          <w:p w14:paraId="0CECB86F" w14:textId="77777777" w:rsidR="0087313C" w:rsidRPr="003F1D58" w:rsidRDefault="0087313C">
            <w:pPr>
              <w:pStyle w:val="TAC"/>
              <w:keepNext w:val="0"/>
              <w:keepLines w:val="0"/>
              <w:rPr>
                <w:szCs w:val="18"/>
              </w:rPr>
            </w:pPr>
            <w:r w:rsidRPr="003F1D58">
              <w:rPr>
                <w:szCs w:val="18"/>
              </w:rPr>
              <w:t>N</w:t>
            </w:r>
          </w:p>
        </w:tc>
        <w:tc>
          <w:tcPr>
            <w:tcW w:w="1952" w:type="dxa"/>
          </w:tcPr>
          <w:p w14:paraId="706C2614" w14:textId="77777777" w:rsidR="0087313C" w:rsidRPr="003F1D58" w:rsidRDefault="0087313C">
            <w:pPr>
              <w:pStyle w:val="TAC"/>
              <w:keepNext w:val="0"/>
              <w:keepLines w:val="0"/>
              <w:rPr>
                <w:szCs w:val="18"/>
              </w:rPr>
            </w:pPr>
            <w:r w:rsidRPr="003F1D58">
              <w:rPr>
                <w:szCs w:val="18"/>
              </w:rPr>
              <w:t>n/n</w:t>
            </w:r>
          </w:p>
        </w:tc>
      </w:tr>
      <w:tr w:rsidR="0087313C" w:rsidRPr="003F1D58" w14:paraId="4C2AB96B" w14:textId="77777777" w:rsidTr="0071178B">
        <w:trPr>
          <w:jc w:val="center"/>
        </w:trPr>
        <w:tc>
          <w:tcPr>
            <w:tcW w:w="3922" w:type="dxa"/>
          </w:tcPr>
          <w:p w14:paraId="4733412B" w14:textId="77777777" w:rsidR="0087313C" w:rsidRPr="003F1D58" w:rsidRDefault="0087313C">
            <w:pPr>
              <w:pStyle w:val="TAL"/>
              <w:keepNext w:val="0"/>
              <w:keepLines w:val="0"/>
              <w:rPr>
                <w:szCs w:val="18"/>
              </w:rPr>
            </w:pPr>
            <w:r w:rsidRPr="003F1D58">
              <w:rPr>
                <w:szCs w:val="18"/>
              </w:rPr>
              <w:tab/>
              <w:t>_LOCATION_STATUS</w:t>
            </w:r>
          </w:p>
        </w:tc>
        <w:tc>
          <w:tcPr>
            <w:tcW w:w="1560" w:type="dxa"/>
          </w:tcPr>
          <w:p w14:paraId="1457E3AB" w14:textId="77777777" w:rsidR="0087313C" w:rsidRPr="003F1D58" w:rsidRDefault="0087313C">
            <w:pPr>
              <w:pStyle w:val="TAC"/>
              <w:keepNext w:val="0"/>
              <w:keepLines w:val="0"/>
              <w:rPr>
                <w:szCs w:val="18"/>
              </w:rPr>
            </w:pPr>
            <w:r w:rsidRPr="003F1D58">
              <w:rPr>
                <w:szCs w:val="18"/>
              </w:rPr>
              <w:t>Y</w:t>
            </w:r>
          </w:p>
        </w:tc>
        <w:tc>
          <w:tcPr>
            <w:tcW w:w="992" w:type="dxa"/>
          </w:tcPr>
          <w:p w14:paraId="0AC5D0D2" w14:textId="77777777" w:rsidR="0087313C" w:rsidRPr="003F1D58" w:rsidRDefault="0087313C">
            <w:pPr>
              <w:pStyle w:val="TAC"/>
              <w:keepNext w:val="0"/>
              <w:keepLines w:val="0"/>
              <w:rPr>
                <w:szCs w:val="18"/>
              </w:rPr>
            </w:pPr>
            <w:r w:rsidRPr="003F1D58">
              <w:rPr>
                <w:szCs w:val="18"/>
              </w:rPr>
              <w:t>Y</w:t>
            </w:r>
          </w:p>
        </w:tc>
        <w:tc>
          <w:tcPr>
            <w:tcW w:w="1118" w:type="dxa"/>
          </w:tcPr>
          <w:p w14:paraId="61E8B685" w14:textId="77777777" w:rsidR="0087313C" w:rsidRPr="003F1D58" w:rsidRDefault="0087313C">
            <w:pPr>
              <w:pStyle w:val="TAC"/>
              <w:keepNext w:val="0"/>
              <w:keepLines w:val="0"/>
              <w:rPr>
                <w:szCs w:val="18"/>
              </w:rPr>
            </w:pPr>
            <w:r w:rsidRPr="003F1D58">
              <w:rPr>
                <w:szCs w:val="18"/>
              </w:rPr>
              <w:t>N</w:t>
            </w:r>
          </w:p>
        </w:tc>
        <w:tc>
          <w:tcPr>
            <w:tcW w:w="1952" w:type="dxa"/>
          </w:tcPr>
          <w:p w14:paraId="37AEE8EE" w14:textId="77777777" w:rsidR="0087313C" w:rsidRPr="003F1D58" w:rsidRDefault="0087313C">
            <w:pPr>
              <w:pStyle w:val="TAC"/>
              <w:keepNext w:val="0"/>
              <w:keepLines w:val="0"/>
              <w:rPr>
                <w:szCs w:val="18"/>
              </w:rPr>
            </w:pPr>
            <w:r w:rsidRPr="003F1D58">
              <w:rPr>
                <w:szCs w:val="18"/>
              </w:rPr>
              <w:t>n/n</w:t>
            </w:r>
          </w:p>
        </w:tc>
      </w:tr>
      <w:tr w:rsidR="0087313C" w:rsidRPr="003F1D58" w14:paraId="39937BD8" w14:textId="77777777" w:rsidTr="0071178B">
        <w:trPr>
          <w:jc w:val="center"/>
        </w:trPr>
        <w:tc>
          <w:tcPr>
            <w:tcW w:w="3922" w:type="dxa"/>
          </w:tcPr>
          <w:p w14:paraId="1E18183D" w14:textId="77777777" w:rsidR="0087313C" w:rsidRPr="003F1D58" w:rsidRDefault="0087313C">
            <w:pPr>
              <w:pStyle w:val="TAL"/>
              <w:keepNext w:val="0"/>
              <w:keepLines w:val="0"/>
              <w:rPr>
                <w:szCs w:val="18"/>
              </w:rPr>
            </w:pPr>
            <w:r w:rsidRPr="003F1D58">
              <w:rPr>
                <w:szCs w:val="18"/>
              </w:rPr>
              <w:tab/>
              <w:t>_USER_ACTIVITY</w:t>
            </w:r>
          </w:p>
        </w:tc>
        <w:tc>
          <w:tcPr>
            <w:tcW w:w="1560" w:type="dxa"/>
          </w:tcPr>
          <w:p w14:paraId="1D6691E3" w14:textId="77777777" w:rsidR="0087313C" w:rsidRPr="003F1D58" w:rsidRDefault="0087313C">
            <w:pPr>
              <w:pStyle w:val="TAC"/>
              <w:keepNext w:val="0"/>
              <w:keepLines w:val="0"/>
              <w:rPr>
                <w:szCs w:val="18"/>
              </w:rPr>
            </w:pPr>
            <w:r w:rsidRPr="003F1D58">
              <w:rPr>
                <w:szCs w:val="18"/>
              </w:rPr>
              <w:t>Y</w:t>
            </w:r>
          </w:p>
        </w:tc>
        <w:tc>
          <w:tcPr>
            <w:tcW w:w="992" w:type="dxa"/>
          </w:tcPr>
          <w:p w14:paraId="02F76E03" w14:textId="77777777" w:rsidR="0087313C" w:rsidRPr="003F1D58" w:rsidRDefault="0087313C">
            <w:pPr>
              <w:pStyle w:val="TAC"/>
              <w:keepNext w:val="0"/>
              <w:keepLines w:val="0"/>
              <w:rPr>
                <w:szCs w:val="18"/>
              </w:rPr>
            </w:pPr>
            <w:r w:rsidRPr="003F1D58">
              <w:rPr>
                <w:szCs w:val="18"/>
              </w:rPr>
              <w:t>Y</w:t>
            </w:r>
          </w:p>
        </w:tc>
        <w:tc>
          <w:tcPr>
            <w:tcW w:w="1118" w:type="dxa"/>
          </w:tcPr>
          <w:p w14:paraId="69441392" w14:textId="77777777" w:rsidR="0087313C" w:rsidRPr="003F1D58" w:rsidRDefault="0087313C">
            <w:pPr>
              <w:pStyle w:val="TAC"/>
              <w:keepNext w:val="0"/>
              <w:keepLines w:val="0"/>
              <w:rPr>
                <w:szCs w:val="18"/>
              </w:rPr>
            </w:pPr>
            <w:r w:rsidRPr="003F1D58">
              <w:rPr>
                <w:szCs w:val="18"/>
              </w:rPr>
              <w:t>N</w:t>
            </w:r>
          </w:p>
        </w:tc>
        <w:tc>
          <w:tcPr>
            <w:tcW w:w="1952" w:type="dxa"/>
          </w:tcPr>
          <w:p w14:paraId="73AFC7DE" w14:textId="77777777" w:rsidR="0087313C" w:rsidRPr="003F1D58" w:rsidRDefault="0087313C">
            <w:pPr>
              <w:pStyle w:val="TAC"/>
              <w:keepNext w:val="0"/>
              <w:keepLines w:val="0"/>
              <w:rPr>
                <w:szCs w:val="18"/>
              </w:rPr>
            </w:pPr>
            <w:r w:rsidRPr="003F1D58">
              <w:rPr>
                <w:szCs w:val="18"/>
              </w:rPr>
              <w:t>n/n</w:t>
            </w:r>
          </w:p>
        </w:tc>
      </w:tr>
      <w:tr w:rsidR="0087313C" w:rsidRPr="003F1D58" w14:paraId="45BACB5F" w14:textId="77777777" w:rsidTr="0071178B">
        <w:trPr>
          <w:jc w:val="center"/>
        </w:trPr>
        <w:tc>
          <w:tcPr>
            <w:tcW w:w="3922" w:type="dxa"/>
          </w:tcPr>
          <w:p w14:paraId="6A02F265" w14:textId="77777777" w:rsidR="0087313C" w:rsidRPr="003F1D58" w:rsidRDefault="0087313C">
            <w:pPr>
              <w:pStyle w:val="TAL"/>
              <w:keepNext w:val="0"/>
              <w:keepLines w:val="0"/>
              <w:rPr>
                <w:szCs w:val="18"/>
              </w:rPr>
            </w:pPr>
            <w:r w:rsidRPr="003F1D58">
              <w:rPr>
                <w:szCs w:val="18"/>
              </w:rPr>
              <w:tab/>
              <w:t>_IDLE_SCREEN_AVAILABLE</w:t>
            </w:r>
          </w:p>
        </w:tc>
        <w:tc>
          <w:tcPr>
            <w:tcW w:w="1560" w:type="dxa"/>
          </w:tcPr>
          <w:p w14:paraId="0E1A003C" w14:textId="77777777" w:rsidR="0087313C" w:rsidRPr="003F1D58" w:rsidRDefault="0087313C">
            <w:pPr>
              <w:pStyle w:val="TAC"/>
              <w:keepNext w:val="0"/>
              <w:keepLines w:val="0"/>
              <w:rPr>
                <w:szCs w:val="18"/>
              </w:rPr>
            </w:pPr>
            <w:r w:rsidRPr="003F1D58">
              <w:rPr>
                <w:szCs w:val="18"/>
              </w:rPr>
              <w:t>Y</w:t>
            </w:r>
          </w:p>
        </w:tc>
        <w:tc>
          <w:tcPr>
            <w:tcW w:w="992" w:type="dxa"/>
          </w:tcPr>
          <w:p w14:paraId="1687B4B9" w14:textId="77777777" w:rsidR="0087313C" w:rsidRPr="003F1D58" w:rsidRDefault="0087313C">
            <w:pPr>
              <w:pStyle w:val="TAC"/>
              <w:keepNext w:val="0"/>
              <w:keepLines w:val="0"/>
              <w:rPr>
                <w:szCs w:val="18"/>
              </w:rPr>
            </w:pPr>
            <w:r w:rsidRPr="003F1D58">
              <w:rPr>
                <w:szCs w:val="18"/>
              </w:rPr>
              <w:t>Y</w:t>
            </w:r>
          </w:p>
        </w:tc>
        <w:tc>
          <w:tcPr>
            <w:tcW w:w="1118" w:type="dxa"/>
          </w:tcPr>
          <w:p w14:paraId="6F2CD626" w14:textId="77777777" w:rsidR="0087313C" w:rsidRPr="003F1D58" w:rsidRDefault="0087313C">
            <w:pPr>
              <w:pStyle w:val="TAC"/>
              <w:keepNext w:val="0"/>
              <w:keepLines w:val="0"/>
              <w:rPr>
                <w:szCs w:val="18"/>
              </w:rPr>
            </w:pPr>
            <w:r w:rsidRPr="003F1D58">
              <w:rPr>
                <w:szCs w:val="18"/>
              </w:rPr>
              <w:t>N</w:t>
            </w:r>
          </w:p>
        </w:tc>
        <w:tc>
          <w:tcPr>
            <w:tcW w:w="1952" w:type="dxa"/>
          </w:tcPr>
          <w:p w14:paraId="262071CF" w14:textId="77777777" w:rsidR="0087313C" w:rsidRPr="003F1D58" w:rsidRDefault="0087313C">
            <w:pPr>
              <w:pStyle w:val="TAC"/>
              <w:keepNext w:val="0"/>
              <w:keepLines w:val="0"/>
              <w:rPr>
                <w:szCs w:val="18"/>
              </w:rPr>
            </w:pPr>
            <w:r w:rsidRPr="003F1D58">
              <w:rPr>
                <w:szCs w:val="18"/>
              </w:rPr>
              <w:t>n/n</w:t>
            </w:r>
          </w:p>
        </w:tc>
      </w:tr>
      <w:tr w:rsidR="0087313C" w:rsidRPr="003F1D58" w14:paraId="54B6F207" w14:textId="77777777" w:rsidTr="0071178B">
        <w:trPr>
          <w:jc w:val="center"/>
        </w:trPr>
        <w:tc>
          <w:tcPr>
            <w:tcW w:w="3922" w:type="dxa"/>
          </w:tcPr>
          <w:p w14:paraId="2A18C5B1" w14:textId="77777777" w:rsidR="0087313C" w:rsidRPr="003F1D58" w:rsidRDefault="0087313C">
            <w:pPr>
              <w:pStyle w:val="TAL"/>
              <w:keepNext w:val="0"/>
              <w:keepLines w:val="0"/>
              <w:rPr>
                <w:szCs w:val="18"/>
              </w:rPr>
            </w:pPr>
            <w:r w:rsidRPr="003F1D58">
              <w:rPr>
                <w:szCs w:val="18"/>
              </w:rPr>
              <w:tab/>
              <w:t>_CARD_READER_STATUS</w:t>
            </w:r>
          </w:p>
        </w:tc>
        <w:tc>
          <w:tcPr>
            <w:tcW w:w="1560" w:type="dxa"/>
          </w:tcPr>
          <w:p w14:paraId="1364EA66" w14:textId="77777777" w:rsidR="0087313C" w:rsidRPr="003F1D58" w:rsidRDefault="0087313C">
            <w:pPr>
              <w:pStyle w:val="TAC"/>
              <w:keepNext w:val="0"/>
              <w:keepLines w:val="0"/>
              <w:rPr>
                <w:szCs w:val="18"/>
              </w:rPr>
            </w:pPr>
            <w:r w:rsidRPr="003F1D58">
              <w:rPr>
                <w:szCs w:val="18"/>
              </w:rPr>
              <w:t>Y</w:t>
            </w:r>
          </w:p>
        </w:tc>
        <w:tc>
          <w:tcPr>
            <w:tcW w:w="992" w:type="dxa"/>
          </w:tcPr>
          <w:p w14:paraId="21810F64" w14:textId="77777777" w:rsidR="0087313C" w:rsidRPr="003F1D58" w:rsidRDefault="0087313C">
            <w:pPr>
              <w:pStyle w:val="TAC"/>
              <w:keepNext w:val="0"/>
              <w:keepLines w:val="0"/>
              <w:rPr>
                <w:szCs w:val="18"/>
              </w:rPr>
            </w:pPr>
            <w:r w:rsidRPr="003F1D58">
              <w:rPr>
                <w:szCs w:val="18"/>
              </w:rPr>
              <w:t>Y</w:t>
            </w:r>
          </w:p>
        </w:tc>
        <w:tc>
          <w:tcPr>
            <w:tcW w:w="1118" w:type="dxa"/>
          </w:tcPr>
          <w:p w14:paraId="6F383BFA" w14:textId="77777777" w:rsidR="0087313C" w:rsidRPr="003F1D58" w:rsidRDefault="0087313C">
            <w:pPr>
              <w:pStyle w:val="TAC"/>
              <w:keepNext w:val="0"/>
              <w:keepLines w:val="0"/>
              <w:rPr>
                <w:szCs w:val="18"/>
              </w:rPr>
            </w:pPr>
            <w:r w:rsidRPr="003F1D58">
              <w:rPr>
                <w:szCs w:val="18"/>
              </w:rPr>
              <w:t>N</w:t>
            </w:r>
          </w:p>
        </w:tc>
        <w:tc>
          <w:tcPr>
            <w:tcW w:w="1952" w:type="dxa"/>
          </w:tcPr>
          <w:p w14:paraId="5B61DF0E" w14:textId="77777777" w:rsidR="0087313C" w:rsidRPr="003F1D58" w:rsidRDefault="0087313C">
            <w:pPr>
              <w:pStyle w:val="TAC"/>
              <w:keepNext w:val="0"/>
              <w:keepLines w:val="0"/>
              <w:rPr>
                <w:szCs w:val="18"/>
              </w:rPr>
            </w:pPr>
            <w:r w:rsidRPr="003F1D58">
              <w:rPr>
                <w:szCs w:val="18"/>
              </w:rPr>
              <w:t>n/n</w:t>
            </w:r>
          </w:p>
        </w:tc>
      </w:tr>
      <w:tr w:rsidR="0087313C" w:rsidRPr="003F1D58" w14:paraId="396B9482" w14:textId="77777777" w:rsidTr="0071178B">
        <w:trPr>
          <w:jc w:val="center"/>
        </w:trPr>
        <w:tc>
          <w:tcPr>
            <w:tcW w:w="3922" w:type="dxa"/>
          </w:tcPr>
          <w:p w14:paraId="096FDD80" w14:textId="77777777" w:rsidR="0087313C" w:rsidRPr="003F1D58" w:rsidRDefault="0087313C">
            <w:pPr>
              <w:pStyle w:val="TAL"/>
              <w:keepNext w:val="0"/>
              <w:keepLines w:val="0"/>
              <w:rPr>
                <w:szCs w:val="18"/>
              </w:rPr>
            </w:pPr>
            <w:r w:rsidRPr="003F1D58">
              <w:rPr>
                <w:szCs w:val="18"/>
              </w:rPr>
              <w:tab/>
              <w:t>_LANGUAGE_SELECTION</w:t>
            </w:r>
          </w:p>
        </w:tc>
        <w:tc>
          <w:tcPr>
            <w:tcW w:w="1560" w:type="dxa"/>
          </w:tcPr>
          <w:p w14:paraId="23911AA5" w14:textId="77777777" w:rsidR="0087313C" w:rsidRPr="003F1D58" w:rsidRDefault="0087313C">
            <w:pPr>
              <w:pStyle w:val="TAC"/>
              <w:keepNext w:val="0"/>
              <w:keepLines w:val="0"/>
              <w:rPr>
                <w:szCs w:val="18"/>
              </w:rPr>
            </w:pPr>
            <w:r w:rsidRPr="003F1D58">
              <w:rPr>
                <w:szCs w:val="18"/>
              </w:rPr>
              <w:t>Y</w:t>
            </w:r>
          </w:p>
        </w:tc>
        <w:tc>
          <w:tcPr>
            <w:tcW w:w="992" w:type="dxa"/>
          </w:tcPr>
          <w:p w14:paraId="10B7E6B0" w14:textId="77777777" w:rsidR="0087313C" w:rsidRPr="003F1D58" w:rsidRDefault="0087313C">
            <w:pPr>
              <w:pStyle w:val="TAC"/>
              <w:keepNext w:val="0"/>
              <w:keepLines w:val="0"/>
              <w:rPr>
                <w:szCs w:val="18"/>
              </w:rPr>
            </w:pPr>
            <w:r w:rsidRPr="003F1D58">
              <w:rPr>
                <w:szCs w:val="18"/>
              </w:rPr>
              <w:t>Y</w:t>
            </w:r>
          </w:p>
        </w:tc>
        <w:tc>
          <w:tcPr>
            <w:tcW w:w="1118" w:type="dxa"/>
          </w:tcPr>
          <w:p w14:paraId="7A19B0FF" w14:textId="77777777" w:rsidR="0087313C" w:rsidRPr="003F1D58" w:rsidRDefault="0087313C">
            <w:pPr>
              <w:pStyle w:val="TAC"/>
              <w:keepNext w:val="0"/>
              <w:keepLines w:val="0"/>
              <w:rPr>
                <w:szCs w:val="18"/>
              </w:rPr>
            </w:pPr>
            <w:r w:rsidRPr="003F1D58">
              <w:rPr>
                <w:szCs w:val="18"/>
              </w:rPr>
              <w:t>N</w:t>
            </w:r>
          </w:p>
        </w:tc>
        <w:tc>
          <w:tcPr>
            <w:tcW w:w="1952" w:type="dxa"/>
          </w:tcPr>
          <w:p w14:paraId="46A81648" w14:textId="77777777" w:rsidR="0087313C" w:rsidRPr="003F1D58" w:rsidRDefault="0087313C">
            <w:pPr>
              <w:pStyle w:val="TAC"/>
              <w:keepNext w:val="0"/>
              <w:keepLines w:val="0"/>
              <w:rPr>
                <w:szCs w:val="18"/>
              </w:rPr>
            </w:pPr>
            <w:r w:rsidRPr="003F1D58">
              <w:rPr>
                <w:szCs w:val="18"/>
              </w:rPr>
              <w:t>n/n</w:t>
            </w:r>
          </w:p>
        </w:tc>
      </w:tr>
      <w:tr w:rsidR="0087313C" w:rsidRPr="003F1D58" w14:paraId="11253E8D" w14:textId="77777777" w:rsidTr="0071178B">
        <w:trPr>
          <w:jc w:val="center"/>
        </w:trPr>
        <w:tc>
          <w:tcPr>
            <w:tcW w:w="3922" w:type="dxa"/>
          </w:tcPr>
          <w:p w14:paraId="6F2D1C96" w14:textId="77777777" w:rsidR="0087313C" w:rsidRPr="003F1D58" w:rsidRDefault="0087313C">
            <w:pPr>
              <w:pStyle w:val="TAL"/>
              <w:keepNext w:val="0"/>
              <w:keepLines w:val="0"/>
              <w:rPr>
                <w:szCs w:val="18"/>
              </w:rPr>
            </w:pPr>
            <w:r w:rsidRPr="003F1D58">
              <w:rPr>
                <w:szCs w:val="18"/>
              </w:rPr>
              <w:tab/>
              <w:t>_BROWSER_TERMINATION</w:t>
            </w:r>
          </w:p>
        </w:tc>
        <w:tc>
          <w:tcPr>
            <w:tcW w:w="1560" w:type="dxa"/>
          </w:tcPr>
          <w:p w14:paraId="30AE8CC5" w14:textId="77777777" w:rsidR="0087313C" w:rsidRPr="003F1D58" w:rsidRDefault="0087313C">
            <w:pPr>
              <w:pStyle w:val="TAC"/>
              <w:keepNext w:val="0"/>
              <w:keepLines w:val="0"/>
              <w:rPr>
                <w:szCs w:val="18"/>
              </w:rPr>
            </w:pPr>
            <w:r w:rsidRPr="003F1D58">
              <w:rPr>
                <w:szCs w:val="18"/>
              </w:rPr>
              <w:t>Y</w:t>
            </w:r>
          </w:p>
        </w:tc>
        <w:tc>
          <w:tcPr>
            <w:tcW w:w="992" w:type="dxa"/>
          </w:tcPr>
          <w:p w14:paraId="335B3929" w14:textId="77777777" w:rsidR="0087313C" w:rsidRPr="003F1D58" w:rsidRDefault="0087313C">
            <w:pPr>
              <w:pStyle w:val="TAC"/>
              <w:keepNext w:val="0"/>
              <w:keepLines w:val="0"/>
              <w:rPr>
                <w:szCs w:val="18"/>
              </w:rPr>
            </w:pPr>
            <w:r w:rsidRPr="003F1D58">
              <w:rPr>
                <w:szCs w:val="18"/>
              </w:rPr>
              <w:t>Y</w:t>
            </w:r>
          </w:p>
        </w:tc>
        <w:tc>
          <w:tcPr>
            <w:tcW w:w="1118" w:type="dxa"/>
          </w:tcPr>
          <w:p w14:paraId="4DAC9A55" w14:textId="77777777" w:rsidR="0087313C" w:rsidRPr="003F1D58" w:rsidRDefault="0087313C">
            <w:pPr>
              <w:pStyle w:val="TAC"/>
              <w:keepNext w:val="0"/>
              <w:keepLines w:val="0"/>
              <w:rPr>
                <w:szCs w:val="18"/>
              </w:rPr>
            </w:pPr>
            <w:r w:rsidRPr="003F1D58">
              <w:rPr>
                <w:szCs w:val="18"/>
              </w:rPr>
              <w:t>N</w:t>
            </w:r>
          </w:p>
        </w:tc>
        <w:tc>
          <w:tcPr>
            <w:tcW w:w="1952" w:type="dxa"/>
          </w:tcPr>
          <w:p w14:paraId="71A990CF" w14:textId="77777777" w:rsidR="0087313C" w:rsidRPr="003F1D58" w:rsidRDefault="0087313C">
            <w:pPr>
              <w:pStyle w:val="TAC"/>
              <w:keepNext w:val="0"/>
              <w:keepLines w:val="0"/>
              <w:rPr>
                <w:szCs w:val="18"/>
              </w:rPr>
            </w:pPr>
            <w:r w:rsidRPr="003F1D58">
              <w:rPr>
                <w:szCs w:val="18"/>
              </w:rPr>
              <w:t>n/n</w:t>
            </w:r>
          </w:p>
        </w:tc>
      </w:tr>
      <w:tr w:rsidR="0087313C" w:rsidRPr="003F1D58" w14:paraId="0D72A603" w14:textId="77777777" w:rsidTr="0071178B">
        <w:trPr>
          <w:jc w:val="center"/>
        </w:trPr>
        <w:tc>
          <w:tcPr>
            <w:tcW w:w="3922" w:type="dxa"/>
          </w:tcPr>
          <w:p w14:paraId="5CDD69AF" w14:textId="77777777" w:rsidR="0087313C" w:rsidRPr="003F1D58" w:rsidRDefault="0087313C">
            <w:pPr>
              <w:pStyle w:val="TAL"/>
              <w:keepNext w:val="0"/>
              <w:keepLines w:val="0"/>
              <w:rPr>
                <w:szCs w:val="18"/>
              </w:rPr>
            </w:pPr>
            <w:r w:rsidRPr="003F1D58">
              <w:rPr>
                <w:szCs w:val="18"/>
              </w:rPr>
              <w:tab/>
              <w:t>_DATA_AVAILABLE</w:t>
            </w:r>
          </w:p>
        </w:tc>
        <w:tc>
          <w:tcPr>
            <w:tcW w:w="1560" w:type="dxa"/>
          </w:tcPr>
          <w:p w14:paraId="352C3CD6" w14:textId="77777777" w:rsidR="0087313C" w:rsidRPr="003F1D58" w:rsidRDefault="0087313C">
            <w:pPr>
              <w:pStyle w:val="TAC"/>
              <w:keepNext w:val="0"/>
              <w:keepLines w:val="0"/>
              <w:rPr>
                <w:szCs w:val="18"/>
              </w:rPr>
            </w:pPr>
            <w:r w:rsidRPr="003F1D58">
              <w:rPr>
                <w:szCs w:val="18"/>
              </w:rPr>
              <w:t>Y</w:t>
            </w:r>
          </w:p>
        </w:tc>
        <w:tc>
          <w:tcPr>
            <w:tcW w:w="992" w:type="dxa"/>
          </w:tcPr>
          <w:p w14:paraId="7D26A48C" w14:textId="77777777" w:rsidR="0087313C" w:rsidRPr="003F1D58" w:rsidRDefault="0087313C">
            <w:pPr>
              <w:pStyle w:val="TAC"/>
              <w:keepNext w:val="0"/>
              <w:keepLines w:val="0"/>
              <w:rPr>
                <w:szCs w:val="18"/>
              </w:rPr>
            </w:pPr>
            <w:r w:rsidRPr="003F1D58">
              <w:rPr>
                <w:szCs w:val="18"/>
              </w:rPr>
              <w:t>Y</w:t>
            </w:r>
          </w:p>
        </w:tc>
        <w:tc>
          <w:tcPr>
            <w:tcW w:w="1118" w:type="dxa"/>
          </w:tcPr>
          <w:p w14:paraId="4E8381A6" w14:textId="77777777" w:rsidR="0087313C" w:rsidRPr="003F1D58" w:rsidRDefault="0087313C">
            <w:pPr>
              <w:pStyle w:val="TAC"/>
              <w:keepNext w:val="0"/>
              <w:keepLines w:val="0"/>
              <w:rPr>
                <w:szCs w:val="18"/>
              </w:rPr>
            </w:pPr>
            <w:r w:rsidRPr="003F1D58">
              <w:rPr>
                <w:szCs w:val="18"/>
              </w:rPr>
              <w:t>N</w:t>
            </w:r>
          </w:p>
        </w:tc>
        <w:tc>
          <w:tcPr>
            <w:tcW w:w="1952" w:type="dxa"/>
          </w:tcPr>
          <w:p w14:paraId="2611A1A3" w14:textId="77777777" w:rsidR="0087313C" w:rsidRPr="003F1D58" w:rsidRDefault="0087313C">
            <w:pPr>
              <w:pStyle w:val="TAC"/>
              <w:keepNext w:val="0"/>
              <w:keepLines w:val="0"/>
              <w:rPr>
                <w:szCs w:val="18"/>
              </w:rPr>
            </w:pPr>
            <w:r w:rsidRPr="003F1D58">
              <w:rPr>
                <w:szCs w:val="18"/>
              </w:rPr>
              <w:t>1/7</w:t>
            </w:r>
            <w:r w:rsidR="0071178B" w:rsidRPr="003F1D58">
              <w:rPr>
                <w:szCs w:val="18"/>
              </w:rPr>
              <w:t xml:space="preserve"> </w:t>
            </w:r>
            <w:r w:rsidRPr="003F1D58">
              <w:rPr>
                <w:szCs w:val="18"/>
              </w:rPr>
              <w:t>(per</w:t>
            </w:r>
            <w:r w:rsidR="0071178B" w:rsidRPr="003F1D58">
              <w:rPr>
                <w:szCs w:val="18"/>
              </w:rPr>
              <w:t xml:space="preserve"> </w:t>
            </w:r>
            <w:r w:rsidRPr="003F1D58">
              <w:rPr>
                <w:szCs w:val="18"/>
              </w:rPr>
              <w:t>channel)</w:t>
            </w:r>
            <w:r w:rsidRPr="003F1D58">
              <w:rPr>
                <w:szCs w:val="18"/>
              </w:rPr>
              <w:br/>
              <w:t>(see</w:t>
            </w:r>
            <w:r w:rsidR="0071178B" w:rsidRPr="003F1D58">
              <w:rPr>
                <w:szCs w:val="18"/>
              </w:rPr>
              <w:t xml:space="preserve"> </w:t>
            </w:r>
            <w:r w:rsidRPr="003F1D58">
              <w:rPr>
                <w:szCs w:val="18"/>
              </w:rPr>
              <w:t>note</w:t>
            </w:r>
            <w:r w:rsidR="0071178B" w:rsidRPr="003F1D58">
              <w:rPr>
                <w:szCs w:val="18"/>
              </w:rPr>
              <w:t xml:space="preserve"> </w:t>
            </w:r>
            <w:r w:rsidRPr="003F1D58">
              <w:rPr>
                <w:szCs w:val="18"/>
              </w:rPr>
              <w:t>1)</w:t>
            </w:r>
          </w:p>
        </w:tc>
      </w:tr>
      <w:tr w:rsidR="0087313C" w:rsidRPr="003F1D58" w14:paraId="31898C1C" w14:textId="77777777" w:rsidTr="0071178B">
        <w:trPr>
          <w:jc w:val="center"/>
        </w:trPr>
        <w:tc>
          <w:tcPr>
            <w:tcW w:w="3922" w:type="dxa"/>
          </w:tcPr>
          <w:p w14:paraId="0257729F" w14:textId="77777777" w:rsidR="0087313C" w:rsidRPr="003F1D58" w:rsidRDefault="0087313C">
            <w:pPr>
              <w:pStyle w:val="TAL"/>
              <w:keepNext w:val="0"/>
              <w:keepLines w:val="0"/>
              <w:rPr>
                <w:szCs w:val="18"/>
              </w:rPr>
            </w:pPr>
            <w:r w:rsidRPr="003F1D58">
              <w:rPr>
                <w:szCs w:val="18"/>
              </w:rPr>
              <w:tab/>
              <w:t>_CHANNEL_STATUS</w:t>
            </w:r>
          </w:p>
        </w:tc>
        <w:tc>
          <w:tcPr>
            <w:tcW w:w="1560" w:type="dxa"/>
          </w:tcPr>
          <w:p w14:paraId="6FD4F3B5" w14:textId="77777777" w:rsidR="0087313C" w:rsidRPr="003F1D58" w:rsidRDefault="0087313C">
            <w:pPr>
              <w:pStyle w:val="TAC"/>
              <w:keepNext w:val="0"/>
              <w:keepLines w:val="0"/>
              <w:rPr>
                <w:szCs w:val="18"/>
              </w:rPr>
            </w:pPr>
            <w:r w:rsidRPr="003F1D58">
              <w:rPr>
                <w:szCs w:val="18"/>
              </w:rPr>
              <w:t>Y</w:t>
            </w:r>
          </w:p>
        </w:tc>
        <w:tc>
          <w:tcPr>
            <w:tcW w:w="992" w:type="dxa"/>
          </w:tcPr>
          <w:p w14:paraId="57965E91" w14:textId="77777777" w:rsidR="0087313C" w:rsidRPr="003F1D58" w:rsidRDefault="0087313C">
            <w:pPr>
              <w:pStyle w:val="TAC"/>
              <w:keepNext w:val="0"/>
              <w:keepLines w:val="0"/>
              <w:rPr>
                <w:szCs w:val="18"/>
              </w:rPr>
            </w:pPr>
            <w:r w:rsidRPr="003F1D58">
              <w:rPr>
                <w:szCs w:val="18"/>
              </w:rPr>
              <w:t>Y</w:t>
            </w:r>
          </w:p>
        </w:tc>
        <w:tc>
          <w:tcPr>
            <w:tcW w:w="1118" w:type="dxa"/>
          </w:tcPr>
          <w:p w14:paraId="3EB6BC2A" w14:textId="77777777" w:rsidR="0087313C" w:rsidRPr="003F1D58" w:rsidRDefault="0087313C">
            <w:pPr>
              <w:pStyle w:val="TAC"/>
              <w:keepNext w:val="0"/>
              <w:keepLines w:val="0"/>
              <w:rPr>
                <w:szCs w:val="18"/>
              </w:rPr>
            </w:pPr>
            <w:r w:rsidRPr="003F1D58">
              <w:rPr>
                <w:szCs w:val="18"/>
              </w:rPr>
              <w:t>N</w:t>
            </w:r>
          </w:p>
        </w:tc>
        <w:tc>
          <w:tcPr>
            <w:tcW w:w="1952" w:type="dxa"/>
          </w:tcPr>
          <w:p w14:paraId="035D68C9" w14:textId="77777777" w:rsidR="0087313C" w:rsidRPr="003F1D58" w:rsidRDefault="0087313C">
            <w:pPr>
              <w:pStyle w:val="TAC"/>
              <w:keepNext w:val="0"/>
              <w:keepLines w:val="0"/>
              <w:rPr>
                <w:szCs w:val="18"/>
              </w:rPr>
            </w:pPr>
            <w:r w:rsidRPr="003F1D58">
              <w:rPr>
                <w:szCs w:val="18"/>
              </w:rPr>
              <w:t>1/7</w:t>
            </w:r>
            <w:r w:rsidR="0071178B" w:rsidRPr="003F1D58">
              <w:rPr>
                <w:szCs w:val="18"/>
              </w:rPr>
              <w:t xml:space="preserve"> </w:t>
            </w:r>
            <w:r w:rsidRPr="003F1D58">
              <w:rPr>
                <w:szCs w:val="18"/>
              </w:rPr>
              <w:t>(per</w:t>
            </w:r>
            <w:r w:rsidR="0071178B" w:rsidRPr="003F1D58">
              <w:rPr>
                <w:szCs w:val="18"/>
              </w:rPr>
              <w:t xml:space="preserve"> </w:t>
            </w:r>
            <w:r w:rsidRPr="003F1D58">
              <w:rPr>
                <w:szCs w:val="18"/>
              </w:rPr>
              <w:t>channel)</w:t>
            </w:r>
            <w:r w:rsidRPr="003F1D58">
              <w:rPr>
                <w:szCs w:val="18"/>
              </w:rPr>
              <w:br/>
              <w:t>(see</w:t>
            </w:r>
            <w:r w:rsidR="0071178B" w:rsidRPr="003F1D58">
              <w:rPr>
                <w:szCs w:val="18"/>
              </w:rPr>
              <w:t xml:space="preserve"> </w:t>
            </w:r>
            <w:r w:rsidRPr="003F1D58">
              <w:rPr>
                <w:szCs w:val="18"/>
              </w:rPr>
              <w:t>note</w:t>
            </w:r>
            <w:r w:rsidR="0071178B" w:rsidRPr="003F1D58">
              <w:rPr>
                <w:szCs w:val="18"/>
              </w:rPr>
              <w:t xml:space="preserve"> </w:t>
            </w:r>
            <w:r w:rsidRPr="003F1D58">
              <w:rPr>
                <w:szCs w:val="18"/>
              </w:rPr>
              <w:t>1)</w:t>
            </w:r>
          </w:p>
        </w:tc>
      </w:tr>
      <w:tr w:rsidR="0087313C" w:rsidRPr="003F1D58" w14:paraId="78353124" w14:textId="77777777" w:rsidTr="0071178B">
        <w:trPr>
          <w:jc w:val="center"/>
        </w:trPr>
        <w:tc>
          <w:tcPr>
            <w:tcW w:w="3922" w:type="dxa"/>
          </w:tcPr>
          <w:p w14:paraId="04D0E4A5" w14:textId="77777777" w:rsidR="0087313C" w:rsidRPr="003F1D58" w:rsidRDefault="0087313C">
            <w:pPr>
              <w:pStyle w:val="TAL"/>
              <w:keepNext w:val="0"/>
              <w:keepLines w:val="0"/>
              <w:rPr>
                <w:szCs w:val="18"/>
              </w:rPr>
            </w:pPr>
            <w:r w:rsidRPr="003F1D58">
              <w:rPr>
                <w:szCs w:val="18"/>
              </w:rPr>
              <w:tab/>
              <w:t>_ACCESS_TECHNOLOGY_CHANGE</w:t>
            </w:r>
          </w:p>
        </w:tc>
        <w:tc>
          <w:tcPr>
            <w:tcW w:w="1560" w:type="dxa"/>
          </w:tcPr>
          <w:p w14:paraId="5CE03294" w14:textId="77777777" w:rsidR="0087313C" w:rsidRPr="003F1D58" w:rsidRDefault="0087313C">
            <w:pPr>
              <w:pStyle w:val="TAC"/>
              <w:keepNext w:val="0"/>
              <w:keepLines w:val="0"/>
              <w:rPr>
                <w:szCs w:val="18"/>
              </w:rPr>
            </w:pPr>
            <w:r w:rsidRPr="003F1D58">
              <w:rPr>
                <w:szCs w:val="18"/>
              </w:rPr>
              <w:t>Y</w:t>
            </w:r>
          </w:p>
        </w:tc>
        <w:tc>
          <w:tcPr>
            <w:tcW w:w="992" w:type="dxa"/>
          </w:tcPr>
          <w:p w14:paraId="20015127" w14:textId="77777777" w:rsidR="0087313C" w:rsidRPr="003F1D58" w:rsidRDefault="0087313C">
            <w:pPr>
              <w:pStyle w:val="TAC"/>
              <w:keepNext w:val="0"/>
              <w:keepLines w:val="0"/>
              <w:rPr>
                <w:szCs w:val="18"/>
              </w:rPr>
            </w:pPr>
            <w:r w:rsidRPr="003F1D58">
              <w:rPr>
                <w:szCs w:val="18"/>
              </w:rPr>
              <w:t>Y</w:t>
            </w:r>
          </w:p>
        </w:tc>
        <w:tc>
          <w:tcPr>
            <w:tcW w:w="1118" w:type="dxa"/>
          </w:tcPr>
          <w:p w14:paraId="6D930288" w14:textId="77777777" w:rsidR="0087313C" w:rsidRPr="003F1D58" w:rsidRDefault="0087313C">
            <w:pPr>
              <w:pStyle w:val="TAC"/>
              <w:keepNext w:val="0"/>
              <w:keepLines w:val="0"/>
              <w:rPr>
                <w:szCs w:val="18"/>
              </w:rPr>
            </w:pPr>
            <w:r w:rsidRPr="003F1D58">
              <w:rPr>
                <w:szCs w:val="18"/>
              </w:rPr>
              <w:t>N</w:t>
            </w:r>
          </w:p>
        </w:tc>
        <w:tc>
          <w:tcPr>
            <w:tcW w:w="1952" w:type="dxa"/>
          </w:tcPr>
          <w:p w14:paraId="3BD5128B" w14:textId="77777777" w:rsidR="0087313C" w:rsidRPr="003F1D58" w:rsidRDefault="0087313C">
            <w:pPr>
              <w:pStyle w:val="TAC"/>
              <w:keepNext w:val="0"/>
              <w:keepLines w:val="0"/>
              <w:rPr>
                <w:szCs w:val="18"/>
              </w:rPr>
            </w:pPr>
            <w:r w:rsidRPr="003F1D58">
              <w:rPr>
                <w:szCs w:val="18"/>
              </w:rPr>
              <w:t>n/n</w:t>
            </w:r>
          </w:p>
        </w:tc>
      </w:tr>
      <w:tr w:rsidR="00134121" w:rsidRPr="003F1D58" w14:paraId="58F5E86C" w14:textId="77777777" w:rsidTr="0071178B">
        <w:trPr>
          <w:jc w:val="center"/>
        </w:trPr>
        <w:tc>
          <w:tcPr>
            <w:tcW w:w="3922" w:type="dxa"/>
          </w:tcPr>
          <w:p w14:paraId="2BAB1955" w14:textId="77777777" w:rsidR="00134121" w:rsidRPr="003F1D58" w:rsidRDefault="00134121" w:rsidP="00134121">
            <w:pPr>
              <w:pStyle w:val="TAL"/>
              <w:keepNext w:val="0"/>
              <w:keepLines w:val="0"/>
              <w:rPr>
                <w:szCs w:val="18"/>
              </w:rPr>
            </w:pPr>
            <w:r w:rsidRPr="003F1D58">
              <w:rPr>
                <w:szCs w:val="18"/>
              </w:rPr>
              <w:tab/>
              <w:t>_ACCESS_TECHNOLOGY_CHANGE_</w:t>
            </w:r>
            <w:r w:rsidR="00B016DB" w:rsidRPr="003F1D58">
              <w:rPr>
                <w:szCs w:val="18"/>
              </w:rPr>
              <w:br/>
            </w:r>
            <w:r w:rsidRPr="003F1D58">
              <w:rPr>
                <w:szCs w:val="18"/>
              </w:rPr>
              <w:t>MULTIPLE</w:t>
            </w:r>
          </w:p>
        </w:tc>
        <w:tc>
          <w:tcPr>
            <w:tcW w:w="1560" w:type="dxa"/>
          </w:tcPr>
          <w:p w14:paraId="5DF7910B" w14:textId="77777777" w:rsidR="00134121" w:rsidRPr="003F1D58" w:rsidRDefault="00134121">
            <w:pPr>
              <w:pStyle w:val="TAC"/>
              <w:keepNext w:val="0"/>
              <w:keepLines w:val="0"/>
              <w:rPr>
                <w:szCs w:val="18"/>
              </w:rPr>
            </w:pPr>
            <w:r w:rsidRPr="003F1D58">
              <w:rPr>
                <w:szCs w:val="18"/>
              </w:rPr>
              <w:t>Y</w:t>
            </w:r>
          </w:p>
        </w:tc>
        <w:tc>
          <w:tcPr>
            <w:tcW w:w="992" w:type="dxa"/>
          </w:tcPr>
          <w:p w14:paraId="7D84318D" w14:textId="77777777" w:rsidR="00134121" w:rsidRPr="003F1D58" w:rsidRDefault="00134121">
            <w:pPr>
              <w:pStyle w:val="TAC"/>
              <w:keepNext w:val="0"/>
              <w:keepLines w:val="0"/>
              <w:rPr>
                <w:szCs w:val="18"/>
              </w:rPr>
            </w:pPr>
            <w:r w:rsidRPr="003F1D58">
              <w:rPr>
                <w:szCs w:val="18"/>
              </w:rPr>
              <w:t>Y</w:t>
            </w:r>
          </w:p>
        </w:tc>
        <w:tc>
          <w:tcPr>
            <w:tcW w:w="1118" w:type="dxa"/>
          </w:tcPr>
          <w:p w14:paraId="536DF744" w14:textId="77777777" w:rsidR="00134121" w:rsidRPr="003F1D58" w:rsidRDefault="00134121">
            <w:pPr>
              <w:pStyle w:val="TAC"/>
              <w:keepNext w:val="0"/>
              <w:keepLines w:val="0"/>
              <w:rPr>
                <w:szCs w:val="18"/>
              </w:rPr>
            </w:pPr>
            <w:r w:rsidRPr="003F1D58">
              <w:rPr>
                <w:szCs w:val="18"/>
              </w:rPr>
              <w:t>N</w:t>
            </w:r>
          </w:p>
        </w:tc>
        <w:tc>
          <w:tcPr>
            <w:tcW w:w="1952" w:type="dxa"/>
          </w:tcPr>
          <w:p w14:paraId="3CB3CE16" w14:textId="77777777" w:rsidR="00134121" w:rsidRPr="003F1D58" w:rsidRDefault="00134121">
            <w:pPr>
              <w:pStyle w:val="TAC"/>
              <w:keepNext w:val="0"/>
              <w:keepLines w:val="0"/>
              <w:rPr>
                <w:szCs w:val="18"/>
              </w:rPr>
            </w:pPr>
            <w:r w:rsidRPr="003F1D58">
              <w:rPr>
                <w:szCs w:val="18"/>
              </w:rPr>
              <w:t>n/n</w:t>
            </w:r>
          </w:p>
        </w:tc>
      </w:tr>
      <w:tr w:rsidR="0087313C" w:rsidRPr="003F1D58" w14:paraId="4ABEA830" w14:textId="77777777" w:rsidTr="0071178B">
        <w:trPr>
          <w:jc w:val="center"/>
        </w:trPr>
        <w:tc>
          <w:tcPr>
            <w:tcW w:w="3922" w:type="dxa"/>
          </w:tcPr>
          <w:p w14:paraId="6CE26D8B" w14:textId="77777777" w:rsidR="0087313C" w:rsidRPr="003F1D58" w:rsidRDefault="0087313C">
            <w:pPr>
              <w:pStyle w:val="TAL"/>
              <w:keepNext w:val="0"/>
              <w:keepLines w:val="0"/>
              <w:rPr>
                <w:szCs w:val="18"/>
              </w:rPr>
            </w:pPr>
            <w:r w:rsidRPr="003F1D58">
              <w:rPr>
                <w:szCs w:val="18"/>
              </w:rPr>
              <w:lastRenderedPageBreak/>
              <w:tab/>
              <w:t>_DISPLAY_PARAMETER_CHANGED</w:t>
            </w:r>
          </w:p>
        </w:tc>
        <w:tc>
          <w:tcPr>
            <w:tcW w:w="1560" w:type="dxa"/>
          </w:tcPr>
          <w:p w14:paraId="4591666E" w14:textId="77777777" w:rsidR="0087313C" w:rsidRPr="003F1D58" w:rsidRDefault="0087313C">
            <w:pPr>
              <w:pStyle w:val="TAC"/>
              <w:keepNext w:val="0"/>
              <w:keepLines w:val="0"/>
              <w:rPr>
                <w:szCs w:val="18"/>
              </w:rPr>
            </w:pPr>
            <w:r w:rsidRPr="003F1D58">
              <w:rPr>
                <w:szCs w:val="18"/>
              </w:rPr>
              <w:t>Y</w:t>
            </w:r>
          </w:p>
        </w:tc>
        <w:tc>
          <w:tcPr>
            <w:tcW w:w="992" w:type="dxa"/>
          </w:tcPr>
          <w:p w14:paraId="76136A64" w14:textId="77777777" w:rsidR="0087313C" w:rsidRPr="003F1D58" w:rsidRDefault="0087313C">
            <w:pPr>
              <w:pStyle w:val="TAC"/>
              <w:keepNext w:val="0"/>
              <w:keepLines w:val="0"/>
              <w:rPr>
                <w:szCs w:val="18"/>
              </w:rPr>
            </w:pPr>
            <w:r w:rsidRPr="003F1D58">
              <w:rPr>
                <w:szCs w:val="18"/>
              </w:rPr>
              <w:t>Y</w:t>
            </w:r>
          </w:p>
        </w:tc>
        <w:tc>
          <w:tcPr>
            <w:tcW w:w="1118" w:type="dxa"/>
          </w:tcPr>
          <w:p w14:paraId="61E575C3" w14:textId="77777777" w:rsidR="0087313C" w:rsidRPr="003F1D58" w:rsidRDefault="0087313C">
            <w:pPr>
              <w:pStyle w:val="TAC"/>
              <w:keepNext w:val="0"/>
              <w:keepLines w:val="0"/>
              <w:rPr>
                <w:szCs w:val="18"/>
              </w:rPr>
            </w:pPr>
            <w:r w:rsidRPr="003F1D58">
              <w:rPr>
                <w:szCs w:val="18"/>
              </w:rPr>
              <w:t>N</w:t>
            </w:r>
          </w:p>
        </w:tc>
        <w:tc>
          <w:tcPr>
            <w:tcW w:w="1952" w:type="dxa"/>
          </w:tcPr>
          <w:p w14:paraId="3AE3A85C" w14:textId="77777777" w:rsidR="0087313C" w:rsidRPr="003F1D58" w:rsidRDefault="0087313C">
            <w:pPr>
              <w:pStyle w:val="TAC"/>
              <w:keepNext w:val="0"/>
              <w:keepLines w:val="0"/>
              <w:rPr>
                <w:szCs w:val="18"/>
              </w:rPr>
            </w:pPr>
            <w:r w:rsidRPr="003F1D58">
              <w:rPr>
                <w:szCs w:val="18"/>
              </w:rPr>
              <w:t>n/n</w:t>
            </w:r>
          </w:p>
        </w:tc>
      </w:tr>
      <w:tr w:rsidR="0087313C" w:rsidRPr="003F1D58" w14:paraId="0B146B76" w14:textId="77777777" w:rsidTr="0071178B">
        <w:trPr>
          <w:jc w:val="center"/>
        </w:trPr>
        <w:tc>
          <w:tcPr>
            <w:tcW w:w="3922" w:type="dxa"/>
          </w:tcPr>
          <w:p w14:paraId="0F472051" w14:textId="77777777" w:rsidR="0087313C" w:rsidRPr="003F1D58" w:rsidRDefault="00B014A3" w:rsidP="00B014A3">
            <w:pPr>
              <w:pStyle w:val="TAL"/>
              <w:keepNext w:val="0"/>
              <w:keepLines w:val="0"/>
              <w:rPr>
                <w:rFonts w:cs="Arial"/>
                <w:szCs w:val="18"/>
              </w:rPr>
            </w:pPr>
            <w:r w:rsidRPr="003F1D58">
              <w:rPr>
                <w:rFonts w:cs="Arial"/>
                <w:szCs w:val="18"/>
              </w:rPr>
              <w:tab/>
            </w:r>
            <w:r w:rsidR="0087313C" w:rsidRPr="003F1D58">
              <w:rPr>
                <w:rFonts w:cs="Arial"/>
                <w:szCs w:val="18"/>
              </w:rPr>
              <w:t>_NETWORK_SEARCH_MODE_CHANGE</w:t>
            </w:r>
          </w:p>
        </w:tc>
        <w:tc>
          <w:tcPr>
            <w:tcW w:w="1560" w:type="dxa"/>
          </w:tcPr>
          <w:p w14:paraId="36AF85F7" w14:textId="77777777" w:rsidR="0087313C" w:rsidRPr="003F1D58" w:rsidRDefault="0087313C">
            <w:pPr>
              <w:pStyle w:val="TAC"/>
              <w:keepNext w:val="0"/>
              <w:keepLines w:val="0"/>
            </w:pPr>
            <w:r w:rsidRPr="003F1D58">
              <w:t>Y</w:t>
            </w:r>
          </w:p>
        </w:tc>
        <w:tc>
          <w:tcPr>
            <w:tcW w:w="992" w:type="dxa"/>
          </w:tcPr>
          <w:p w14:paraId="06B31399" w14:textId="77777777" w:rsidR="0087313C" w:rsidRPr="003F1D58" w:rsidRDefault="0087313C">
            <w:pPr>
              <w:pStyle w:val="TAC"/>
              <w:keepNext w:val="0"/>
              <w:keepLines w:val="0"/>
            </w:pPr>
            <w:r w:rsidRPr="003F1D58">
              <w:t>Y</w:t>
            </w:r>
          </w:p>
        </w:tc>
        <w:tc>
          <w:tcPr>
            <w:tcW w:w="1118" w:type="dxa"/>
          </w:tcPr>
          <w:p w14:paraId="1F039745" w14:textId="77777777" w:rsidR="0087313C" w:rsidRPr="003F1D58" w:rsidRDefault="0087313C">
            <w:pPr>
              <w:pStyle w:val="TAC"/>
              <w:keepNext w:val="0"/>
              <w:keepLines w:val="0"/>
            </w:pPr>
            <w:r w:rsidRPr="003F1D58">
              <w:t>N</w:t>
            </w:r>
          </w:p>
        </w:tc>
        <w:tc>
          <w:tcPr>
            <w:tcW w:w="1952" w:type="dxa"/>
          </w:tcPr>
          <w:p w14:paraId="67CEFEDE" w14:textId="77777777" w:rsidR="0087313C" w:rsidRPr="003F1D58" w:rsidRDefault="0087313C">
            <w:pPr>
              <w:pStyle w:val="TAC"/>
              <w:keepNext w:val="0"/>
              <w:keepLines w:val="0"/>
              <w:rPr>
                <w:sz w:val="16"/>
              </w:rPr>
            </w:pPr>
            <w:r w:rsidRPr="003F1D58">
              <w:rPr>
                <w:sz w:val="16"/>
              </w:rPr>
              <w:t>n/n</w:t>
            </w:r>
          </w:p>
        </w:tc>
      </w:tr>
      <w:tr w:rsidR="0087313C" w:rsidRPr="003F1D58" w14:paraId="59F136D1" w14:textId="77777777" w:rsidTr="0071178B">
        <w:trPr>
          <w:jc w:val="center"/>
        </w:trPr>
        <w:tc>
          <w:tcPr>
            <w:tcW w:w="3922" w:type="dxa"/>
          </w:tcPr>
          <w:p w14:paraId="296B350E" w14:textId="77777777" w:rsidR="0087313C" w:rsidRPr="003F1D58" w:rsidRDefault="00B014A3" w:rsidP="00B014A3">
            <w:pPr>
              <w:pStyle w:val="TAL"/>
              <w:keepNext w:val="0"/>
              <w:keepLines w:val="0"/>
              <w:rPr>
                <w:rFonts w:cs="Arial"/>
                <w:szCs w:val="18"/>
              </w:rPr>
            </w:pPr>
            <w:r w:rsidRPr="003F1D58">
              <w:rPr>
                <w:rFonts w:cs="Arial"/>
                <w:szCs w:val="18"/>
              </w:rPr>
              <w:tab/>
            </w:r>
            <w:r w:rsidR="0087313C" w:rsidRPr="003F1D58">
              <w:rPr>
                <w:rFonts w:cs="Arial"/>
                <w:szCs w:val="18"/>
              </w:rPr>
              <w:t>_</w:t>
            </w:r>
            <w:r w:rsidR="0087313C" w:rsidRPr="003F1D58">
              <w:rPr>
                <w:szCs w:val="18"/>
              </w:rPr>
              <w:t>BROWSING</w:t>
            </w:r>
            <w:r w:rsidR="0087313C" w:rsidRPr="003F1D58">
              <w:rPr>
                <w:rFonts w:cs="Arial"/>
                <w:szCs w:val="18"/>
              </w:rPr>
              <w:t>_STATUS</w:t>
            </w:r>
          </w:p>
        </w:tc>
        <w:tc>
          <w:tcPr>
            <w:tcW w:w="1560" w:type="dxa"/>
          </w:tcPr>
          <w:p w14:paraId="10DF33DA" w14:textId="77777777" w:rsidR="0087313C" w:rsidRPr="003F1D58" w:rsidRDefault="0087313C">
            <w:pPr>
              <w:pStyle w:val="TAC"/>
              <w:keepNext w:val="0"/>
              <w:keepLines w:val="0"/>
            </w:pPr>
            <w:r w:rsidRPr="003F1D58">
              <w:t>Y</w:t>
            </w:r>
          </w:p>
        </w:tc>
        <w:tc>
          <w:tcPr>
            <w:tcW w:w="992" w:type="dxa"/>
          </w:tcPr>
          <w:p w14:paraId="5DD4FCE6" w14:textId="77777777" w:rsidR="0087313C" w:rsidRPr="003F1D58" w:rsidRDefault="0087313C">
            <w:pPr>
              <w:pStyle w:val="TAC"/>
              <w:keepNext w:val="0"/>
              <w:keepLines w:val="0"/>
            </w:pPr>
            <w:r w:rsidRPr="003F1D58">
              <w:t>Y</w:t>
            </w:r>
          </w:p>
        </w:tc>
        <w:tc>
          <w:tcPr>
            <w:tcW w:w="1118" w:type="dxa"/>
          </w:tcPr>
          <w:p w14:paraId="4EF6E111" w14:textId="77777777" w:rsidR="0087313C" w:rsidRPr="003F1D58" w:rsidRDefault="0087313C">
            <w:pPr>
              <w:pStyle w:val="TAC"/>
              <w:keepNext w:val="0"/>
              <w:keepLines w:val="0"/>
            </w:pPr>
            <w:r w:rsidRPr="003F1D58">
              <w:t>N</w:t>
            </w:r>
          </w:p>
        </w:tc>
        <w:tc>
          <w:tcPr>
            <w:tcW w:w="1952" w:type="dxa"/>
          </w:tcPr>
          <w:p w14:paraId="70251706" w14:textId="77777777" w:rsidR="0087313C" w:rsidRPr="003F1D58" w:rsidRDefault="0087313C">
            <w:pPr>
              <w:pStyle w:val="TAC"/>
              <w:keepNext w:val="0"/>
              <w:keepLines w:val="0"/>
              <w:rPr>
                <w:sz w:val="16"/>
              </w:rPr>
            </w:pPr>
            <w:r w:rsidRPr="003F1D58">
              <w:rPr>
                <w:sz w:val="16"/>
              </w:rPr>
              <w:t>n/n</w:t>
            </w:r>
          </w:p>
        </w:tc>
      </w:tr>
      <w:tr w:rsidR="00B014A3" w:rsidRPr="003F1D58" w14:paraId="4FCABADA" w14:textId="77777777" w:rsidTr="0071178B">
        <w:trPr>
          <w:jc w:val="center"/>
        </w:trPr>
        <w:tc>
          <w:tcPr>
            <w:tcW w:w="3922" w:type="dxa"/>
          </w:tcPr>
          <w:p w14:paraId="15D0D0A9" w14:textId="77777777" w:rsidR="00B014A3" w:rsidRPr="003F1D58" w:rsidRDefault="00B014A3" w:rsidP="00B014A3">
            <w:pPr>
              <w:pStyle w:val="TAL"/>
              <w:keepNext w:val="0"/>
              <w:keepLines w:val="0"/>
              <w:rPr>
                <w:rFonts w:cs="Arial"/>
                <w:szCs w:val="18"/>
              </w:rPr>
            </w:pPr>
            <w:r w:rsidRPr="003F1D58">
              <w:rPr>
                <w:rFonts w:cs="Arial"/>
                <w:szCs w:val="18"/>
              </w:rPr>
              <w:tab/>
            </w:r>
            <w:r w:rsidRPr="003F1D58">
              <w:rPr>
                <w:rFonts w:cs="Arial"/>
                <w:i/>
                <w:iCs/>
                <w:szCs w:val="18"/>
              </w:rPr>
              <w:t>_</w:t>
            </w:r>
            <w:r w:rsidRPr="003F1D58">
              <w:rPr>
                <w:rFonts w:cs="Arial"/>
                <w:szCs w:val="18"/>
              </w:rPr>
              <w:t>FRAMES_INFORMATION_CHANGED</w:t>
            </w:r>
          </w:p>
        </w:tc>
        <w:tc>
          <w:tcPr>
            <w:tcW w:w="1560" w:type="dxa"/>
          </w:tcPr>
          <w:p w14:paraId="06E1A9FB" w14:textId="77777777" w:rsidR="00B014A3" w:rsidRPr="003F1D58" w:rsidRDefault="00B014A3">
            <w:pPr>
              <w:pStyle w:val="TAC"/>
              <w:keepNext w:val="0"/>
              <w:keepLines w:val="0"/>
            </w:pPr>
            <w:r w:rsidRPr="003F1D58">
              <w:t>Y</w:t>
            </w:r>
          </w:p>
        </w:tc>
        <w:tc>
          <w:tcPr>
            <w:tcW w:w="992" w:type="dxa"/>
          </w:tcPr>
          <w:p w14:paraId="1A42B9B5" w14:textId="77777777" w:rsidR="00B014A3" w:rsidRPr="003F1D58" w:rsidRDefault="00B014A3">
            <w:pPr>
              <w:pStyle w:val="TAC"/>
              <w:keepNext w:val="0"/>
              <w:keepLines w:val="0"/>
            </w:pPr>
            <w:r w:rsidRPr="003F1D58">
              <w:t>Y</w:t>
            </w:r>
          </w:p>
        </w:tc>
        <w:tc>
          <w:tcPr>
            <w:tcW w:w="1118" w:type="dxa"/>
          </w:tcPr>
          <w:p w14:paraId="0CDB1F16" w14:textId="77777777" w:rsidR="00B014A3" w:rsidRPr="003F1D58" w:rsidRDefault="00B014A3">
            <w:pPr>
              <w:pStyle w:val="TAC"/>
              <w:keepNext w:val="0"/>
              <w:keepLines w:val="0"/>
            </w:pPr>
            <w:r w:rsidRPr="003F1D58">
              <w:t>N</w:t>
            </w:r>
          </w:p>
        </w:tc>
        <w:tc>
          <w:tcPr>
            <w:tcW w:w="1952" w:type="dxa"/>
          </w:tcPr>
          <w:p w14:paraId="4D4449A9" w14:textId="77777777" w:rsidR="00B014A3" w:rsidRPr="003F1D58" w:rsidRDefault="00B014A3">
            <w:pPr>
              <w:pStyle w:val="TAC"/>
              <w:keepNext w:val="0"/>
              <w:keepLines w:val="0"/>
              <w:rPr>
                <w:sz w:val="16"/>
              </w:rPr>
            </w:pPr>
            <w:r w:rsidRPr="003F1D58">
              <w:rPr>
                <w:sz w:val="16"/>
              </w:rPr>
              <w:t>n/n</w:t>
            </w:r>
          </w:p>
        </w:tc>
      </w:tr>
      <w:tr w:rsidR="00B014A3" w:rsidRPr="003F1D58" w14:paraId="5AF3419C" w14:textId="77777777" w:rsidTr="0071178B">
        <w:trPr>
          <w:jc w:val="center"/>
        </w:trPr>
        <w:tc>
          <w:tcPr>
            <w:tcW w:w="3922" w:type="dxa"/>
          </w:tcPr>
          <w:p w14:paraId="2F6F0A99" w14:textId="77777777" w:rsidR="00B014A3" w:rsidRPr="003F1D58" w:rsidRDefault="00B014A3" w:rsidP="0087313C">
            <w:pPr>
              <w:pStyle w:val="TAL"/>
              <w:keepNext w:val="0"/>
              <w:keepLines w:val="0"/>
              <w:rPr>
                <w:rFonts w:cs="Arial"/>
                <w:szCs w:val="18"/>
              </w:rPr>
            </w:pPr>
            <w:r w:rsidRPr="003F1D58">
              <w:rPr>
                <w:rFonts w:cs="Arial"/>
                <w:szCs w:val="18"/>
              </w:rPr>
              <w:tab/>
            </w:r>
            <w:r w:rsidRPr="003F1D58">
              <w:rPr>
                <w:rFonts w:cs="Arial"/>
                <w:i/>
                <w:iCs/>
                <w:szCs w:val="18"/>
              </w:rPr>
              <w:t>_</w:t>
            </w:r>
            <w:r w:rsidRPr="003F1D58">
              <w:rPr>
                <w:rFonts w:cs="Arial"/>
                <w:szCs w:val="18"/>
              </w:rPr>
              <w:t>HCI</w:t>
            </w:r>
            <w:r w:rsidRPr="003F1D58">
              <w:rPr>
                <w:rFonts w:cs="Arial"/>
                <w:i/>
                <w:iCs/>
                <w:szCs w:val="18"/>
              </w:rPr>
              <w:t>_</w:t>
            </w:r>
            <w:r w:rsidRPr="003F1D58">
              <w:rPr>
                <w:rFonts w:cs="Arial"/>
                <w:szCs w:val="18"/>
              </w:rPr>
              <w:t>CONNECTIVITY</w:t>
            </w:r>
          </w:p>
        </w:tc>
        <w:tc>
          <w:tcPr>
            <w:tcW w:w="1560" w:type="dxa"/>
          </w:tcPr>
          <w:p w14:paraId="51F65B69" w14:textId="77777777" w:rsidR="00B014A3" w:rsidRPr="003F1D58" w:rsidRDefault="00B014A3" w:rsidP="0087313C">
            <w:pPr>
              <w:pStyle w:val="TAC"/>
              <w:keepNext w:val="0"/>
              <w:keepLines w:val="0"/>
            </w:pPr>
            <w:r w:rsidRPr="003F1D58">
              <w:t>Y</w:t>
            </w:r>
          </w:p>
        </w:tc>
        <w:tc>
          <w:tcPr>
            <w:tcW w:w="992" w:type="dxa"/>
          </w:tcPr>
          <w:p w14:paraId="731D9E16" w14:textId="77777777" w:rsidR="00B014A3" w:rsidRPr="003F1D58" w:rsidRDefault="00B014A3" w:rsidP="0087313C">
            <w:pPr>
              <w:pStyle w:val="TAC"/>
              <w:keepNext w:val="0"/>
              <w:keepLines w:val="0"/>
            </w:pPr>
            <w:r w:rsidRPr="003F1D58">
              <w:t>Y</w:t>
            </w:r>
          </w:p>
        </w:tc>
        <w:tc>
          <w:tcPr>
            <w:tcW w:w="1118" w:type="dxa"/>
          </w:tcPr>
          <w:p w14:paraId="5246B51E" w14:textId="77777777" w:rsidR="00B014A3" w:rsidRPr="003F1D58" w:rsidRDefault="00B014A3" w:rsidP="0087313C">
            <w:pPr>
              <w:pStyle w:val="TAC"/>
              <w:keepNext w:val="0"/>
              <w:keepLines w:val="0"/>
            </w:pPr>
            <w:r w:rsidRPr="003F1D58">
              <w:t>N</w:t>
            </w:r>
          </w:p>
        </w:tc>
        <w:tc>
          <w:tcPr>
            <w:tcW w:w="1952" w:type="dxa"/>
          </w:tcPr>
          <w:p w14:paraId="7D9F14F0" w14:textId="77777777" w:rsidR="00B014A3" w:rsidRPr="003F1D58" w:rsidRDefault="00B014A3" w:rsidP="0087313C">
            <w:pPr>
              <w:pStyle w:val="TAC"/>
              <w:keepNext w:val="0"/>
              <w:keepLines w:val="0"/>
              <w:rPr>
                <w:sz w:val="16"/>
              </w:rPr>
            </w:pPr>
            <w:r w:rsidRPr="003F1D58">
              <w:rPr>
                <w:sz w:val="16"/>
              </w:rPr>
              <w:t>n/n</w:t>
            </w:r>
          </w:p>
        </w:tc>
      </w:tr>
      <w:tr w:rsidR="0087313C" w:rsidRPr="003F1D58" w14:paraId="314FE7A5" w14:textId="77777777" w:rsidTr="0071178B">
        <w:trPr>
          <w:jc w:val="center"/>
        </w:trPr>
        <w:tc>
          <w:tcPr>
            <w:tcW w:w="3922" w:type="dxa"/>
          </w:tcPr>
          <w:p w14:paraId="4128D26B" w14:textId="77777777" w:rsidR="0087313C" w:rsidRPr="003F1D58" w:rsidRDefault="0087313C">
            <w:pPr>
              <w:pStyle w:val="TAL"/>
              <w:keepNext w:val="0"/>
              <w:keepLines w:val="0"/>
              <w:rPr>
                <w:szCs w:val="18"/>
              </w:rPr>
            </w:pPr>
            <w:r w:rsidRPr="003F1D58">
              <w:rPr>
                <w:szCs w:val="18"/>
              </w:rPr>
              <w:tab/>
              <w:t>_LOCAL_CONNECTION</w:t>
            </w:r>
          </w:p>
        </w:tc>
        <w:tc>
          <w:tcPr>
            <w:tcW w:w="1560" w:type="dxa"/>
          </w:tcPr>
          <w:p w14:paraId="561D170E" w14:textId="77777777" w:rsidR="0087313C" w:rsidRPr="003F1D58" w:rsidRDefault="0087313C">
            <w:pPr>
              <w:pStyle w:val="TAC"/>
              <w:keepNext w:val="0"/>
              <w:keepLines w:val="0"/>
              <w:rPr>
                <w:szCs w:val="18"/>
              </w:rPr>
            </w:pPr>
            <w:r w:rsidRPr="003F1D58">
              <w:rPr>
                <w:szCs w:val="18"/>
              </w:rPr>
              <w:t>Y</w:t>
            </w:r>
          </w:p>
        </w:tc>
        <w:tc>
          <w:tcPr>
            <w:tcW w:w="992" w:type="dxa"/>
          </w:tcPr>
          <w:p w14:paraId="350A592A" w14:textId="77777777" w:rsidR="0087313C" w:rsidRPr="003F1D58" w:rsidRDefault="0087313C">
            <w:pPr>
              <w:pStyle w:val="TAC"/>
              <w:keepNext w:val="0"/>
              <w:keepLines w:val="0"/>
              <w:rPr>
                <w:szCs w:val="18"/>
              </w:rPr>
            </w:pPr>
            <w:r w:rsidRPr="003F1D58">
              <w:rPr>
                <w:szCs w:val="18"/>
              </w:rPr>
              <w:t>Y</w:t>
            </w:r>
          </w:p>
        </w:tc>
        <w:tc>
          <w:tcPr>
            <w:tcW w:w="1118" w:type="dxa"/>
          </w:tcPr>
          <w:p w14:paraId="690B7B5E" w14:textId="77777777" w:rsidR="0087313C" w:rsidRPr="003F1D58" w:rsidRDefault="0087313C">
            <w:pPr>
              <w:pStyle w:val="TAC"/>
              <w:keepNext w:val="0"/>
              <w:keepLines w:val="0"/>
              <w:rPr>
                <w:szCs w:val="18"/>
              </w:rPr>
            </w:pPr>
            <w:r w:rsidRPr="003F1D58">
              <w:rPr>
                <w:szCs w:val="18"/>
              </w:rPr>
              <w:t>N</w:t>
            </w:r>
          </w:p>
        </w:tc>
        <w:tc>
          <w:tcPr>
            <w:tcW w:w="1952" w:type="dxa"/>
          </w:tcPr>
          <w:p w14:paraId="7888C08D" w14:textId="77777777" w:rsidR="0087313C" w:rsidRPr="003F1D58" w:rsidRDefault="0087313C">
            <w:pPr>
              <w:pStyle w:val="TAC"/>
              <w:keepNext w:val="0"/>
              <w:keepLines w:val="0"/>
              <w:rPr>
                <w:szCs w:val="18"/>
              </w:rPr>
            </w:pPr>
            <w:r w:rsidRPr="003F1D58">
              <w:t>1/8</w:t>
            </w:r>
            <w:r w:rsidR="0071178B" w:rsidRPr="003F1D58">
              <w:t xml:space="preserve"> </w:t>
            </w:r>
            <w:r w:rsidRPr="003F1D58">
              <w:t>(per</w:t>
            </w:r>
            <w:r w:rsidR="0071178B" w:rsidRPr="003F1D58">
              <w:t xml:space="preserve"> </w:t>
            </w:r>
            <w:r w:rsidRPr="003F1D58">
              <w:t>service</w:t>
            </w:r>
            <w:r w:rsidR="0071178B" w:rsidRPr="003F1D58">
              <w:t xml:space="preserve"> </w:t>
            </w:r>
            <w:r w:rsidRPr="003F1D58">
              <w:t>identifier)</w:t>
            </w:r>
            <w:r w:rsidR="0071178B" w:rsidRPr="003F1D58">
              <w:t xml:space="preserve"> </w:t>
            </w:r>
            <w:r w:rsidRPr="003F1D58">
              <w:t>(see</w:t>
            </w:r>
            <w:r w:rsidR="0071178B" w:rsidRPr="003F1D58">
              <w:t xml:space="preserve"> </w:t>
            </w:r>
            <w:r w:rsidRPr="003F1D58">
              <w:t>note</w:t>
            </w:r>
            <w:r w:rsidR="0071178B" w:rsidRPr="003F1D58">
              <w:t xml:space="preserve"> </w:t>
            </w:r>
            <w:r w:rsidRPr="003F1D58">
              <w:t>2)</w:t>
            </w:r>
          </w:p>
        </w:tc>
      </w:tr>
      <w:tr w:rsidR="00432F31" w:rsidRPr="003F1D58" w14:paraId="55F06E86" w14:textId="77777777" w:rsidTr="0071178B">
        <w:trPr>
          <w:jc w:val="center"/>
        </w:trPr>
        <w:tc>
          <w:tcPr>
            <w:tcW w:w="3922" w:type="dxa"/>
          </w:tcPr>
          <w:p w14:paraId="617679AF" w14:textId="77777777" w:rsidR="00432F31" w:rsidRPr="003F1D58" w:rsidRDefault="00432F31">
            <w:pPr>
              <w:pStyle w:val="TAL"/>
              <w:keepNext w:val="0"/>
              <w:keepLines w:val="0"/>
              <w:rPr>
                <w:szCs w:val="18"/>
              </w:rPr>
            </w:pPr>
            <w:r w:rsidRPr="003F1D58">
              <w:rPr>
                <w:szCs w:val="18"/>
              </w:rPr>
              <w:tab/>
              <w:t>_</w:t>
            </w:r>
            <w:r w:rsidRPr="003F1D58">
              <w:t>CONTACTLESS_STATE_REQUEST</w:t>
            </w:r>
          </w:p>
        </w:tc>
        <w:tc>
          <w:tcPr>
            <w:tcW w:w="1560" w:type="dxa"/>
          </w:tcPr>
          <w:p w14:paraId="19271920" w14:textId="77777777" w:rsidR="00432F31" w:rsidRPr="003F1D58" w:rsidRDefault="00432F31">
            <w:pPr>
              <w:pStyle w:val="TAC"/>
              <w:keepNext w:val="0"/>
              <w:keepLines w:val="0"/>
              <w:rPr>
                <w:szCs w:val="18"/>
              </w:rPr>
            </w:pPr>
            <w:r w:rsidRPr="003F1D58">
              <w:rPr>
                <w:szCs w:val="18"/>
              </w:rPr>
              <w:t>Y</w:t>
            </w:r>
          </w:p>
        </w:tc>
        <w:tc>
          <w:tcPr>
            <w:tcW w:w="992" w:type="dxa"/>
          </w:tcPr>
          <w:p w14:paraId="0BFB9F58" w14:textId="77777777" w:rsidR="00432F31" w:rsidRPr="003F1D58" w:rsidRDefault="00432F31">
            <w:pPr>
              <w:pStyle w:val="TAC"/>
              <w:keepNext w:val="0"/>
              <w:keepLines w:val="0"/>
              <w:rPr>
                <w:szCs w:val="18"/>
              </w:rPr>
            </w:pPr>
            <w:r w:rsidRPr="003F1D58">
              <w:rPr>
                <w:szCs w:val="18"/>
              </w:rPr>
              <w:t>Y</w:t>
            </w:r>
          </w:p>
        </w:tc>
        <w:tc>
          <w:tcPr>
            <w:tcW w:w="1118" w:type="dxa"/>
          </w:tcPr>
          <w:p w14:paraId="4F1CA7B8" w14:textId="77777777" w:rsidR="00432F31" w:rsidRPr="003F1D58" w:rsidRDefault="00432F31">
            <w:pPr>
              <w:pStyle w:val="TAC"/>
              <w:keepNext w:val="0"/>
              <w:keepLines w:val="0"/>
              <w:rPr>
                <w:szCs w:val="18"/>
              </w:rPr>
            </w:pPr>
            <w:r w:rsidRPr="003F1D58">
              <w:rPr>
                <w:szCs w:val="18"/>
              </w:rPr>
              <w:t>N</w:t>
            </w:r>
          </w:p>
        </w:tc>
        <w:tc>
          <w:tcPr>
            <w:tcW w:w="1952" w:type="dxa"/>
          </w:tcPr>
          <w:p w14:paraId="195B12E4" w14:textId="77777777" w:rsidR="00432F31" w:rsidRPr="003F1D58" w:rsidRDefault="00432F31">
            <w:pPr>
              <w:pStyle w:val="TAC"/>
              <w:keepNext w:val="0"/>
              <w:keepLines w:val="0"/>
            </w:pPr>
            <w:r w:rsidRPr="003F1D58">
              <w:rPr>
                <w:szCs w:val="18"/>
              </w:rPr>
              <w:t>n/n</w:t>
            </w:r>
          </w:p>
        </w:tc>
      </w:tr>
      <w:tr w:rsidR="007B080B" w:rsidRPr="003F1D58" w14:paraId="254CE4AF" w14:textId="77777777" w:rsidTr="0071178B">
        <w:trPr>
          <w:jc w:val="center"/>
        </w:trPr>
        <w:tc>
          <w:tcPr>
            <w:tcW w:w="3922" w:type="dxa"/>
          </w:tcPr>
          <w:p w14:paraId="03CCDF47" w14:textId="77777777" w:rsidR="007B080B" w:rsidRPr="003F1D58" w:rsidRDefault="007B080B">
            <w:pPr>
              <w:pStyle w:val="TAL"/>
              <w:keepNext w:val="0"/>
              <w:keepLines w:val="0"/>
              <w:rPr>
                <w:szCs w:val="18"/>
              </w:rPr>
            </w:pPr>
            <w:r w:rsidRPr="003F1D58">
              <w:rPr>
                <w:szCs w:val="18"/>
              </w:rPr>
              <w:tab/>
              <w:t>_</w:t>
            </w:r>
            <w:r w:rsidRPr="003F1D58">
              <w:rPr>
                <w:iCs/>
                <w:szCs w:val="18"/>
              </w:rPr>
              <w:t>POLL_</w:t>
            </w:r>
            <w:r w:rsidRPr="003F1D58">
              <w:rPr>
                <w:szCs w:val="18"/>
              </w:rPr>
              <w:t>INTERVAL_NEGOTIATION</w:t>
            </w:r>
          </w:p>
        </w:tc>
        <w:tc>
          <w:tcPr>
            <w:tcW w:w="1560" w:type="dxa"/>
          </w:tcPr>
          <w:p w14:paraId="659E5D0A" w14:textId="77777777" w:rsidR="007B080B" w:rsidRPr="003F1D58" w:rsidRDefault="007B080B">
            <w:pPr>
              <w:pStyle w:val="TAC"/>
              <w:keepNext w:val="0"/>
              <w:keepLines w:val="0"/>
              <w:rPr>
                <w:szCs w:val="18"/>
              </w:rPr>
            </w:pPr>
            <w:r w:rsidRPr="003F1D58">
              <w:rPr>
                <w:szCs w:val="18"/>
              </w:rPr>
              <w:t>N</w:t>
            </w:r>
          </w:p>
        </w:tc>
        <w:tc>
          <w:tcPr>
            <w:tcW w:w="992" w:type="dxa"/>
          </w:tcPr>
          <w:p w14:paraId="076435F5" w14:textId="77777777" w:rsidR="007B080B" w:rsidRPr="003F1D58" w:rsidRDefault="007B080B">
            <w:pPr>
              <w:pStyle w:val="TAC"/>
              <w:keepNext w:val="0"/>
              <w:keepLines w:val="0"/>
              <w:rPr>
                <w:szCs w:val="18"/>
              </w:rPr>
            </w:pPr>
            <w:r w:rsidRPr="003F1D58">
              <w:rPr>
                <w:szCs w:val="18"/>
              </w:rPr>
              <w:t>Y</w:t>
            </w:r>
          </w:p>
        </w:tc>
        <w:tc>
          <w:tcPr>
            <w:tcW w:w="1118" w:type="dxa"/>
          </w:tcPr>
          <w:p w14:paraId="2A76AC01" w14:textId="77777777" w:rsidR="007B080B" w:rsidRPr="003F1D58" w:rsidRDefault="007B080B">
            <w:pPr>
              <w:pStyle w:val="TAC"/>
              <w:keepNext w:val="0"/>
              <w:keepLines w:val="0"/>
              <w:rPr>
                <w:szCs w:val="18"/>
              </w:rPr>
            </w:pPr>
            <w:r w:rsidRPr="003F1D58">
              <w:rPr>
                <w:szCs w:val="18"/>
              </w:rPr>
              <w:t>N</w:t>
            </w:r>
          </w:p>
        </w:tc>
        <w:tc>
          <w:tcPr>
            <w:tcW w:w="1952" w:type="dxa"/>
          </w:tcPr>
          <w:p w14:paraId="25B17E74" w14:textId="77777777" w:rsidR="007B080B" w:rsidRPr="003F1D58" w:rsidRDefault="007B080B">
            <w:pPr>
              <w:pStyle w:val="TAC"/>
              <w:keepNext w:val="0"/>
              <w:keepLines w:val="0"/>
              <w:rPr>
                <w:szCs w:val="18"/>
              </w:rPr>
            </w:pPr>
            <w:r w:rsidRPr="003F1D58">
              <w:rPr>
                <w:szCs w:val="18"/>
              </w:rPr>
              <w:t>n/n</w:t>
            </w:r>
          </w:p>
        </w:tc>
      </w:tr>
      <w:tr w:rsidR="00A52BFA" w:rsidRPr="003F1D58" w14:paraId="5EF01741" w14:textId="77777777" w:rsidTr="0071178B">
        <w:trPr>
          <w:jc w:val="center"/>
        </w:trPr>
        <w:tc>
          <w:tcPr>
            <w:tcW w:w="3922" w:type="dxa"/>
          </w:tcPr>
          <w:p w14:paraId="11EDDE6D" w14:textId="77777777" w:rsidR="00A52BFA" w:rsidRPr="003F1D58" w:rsidRDefault="00A52BFA">
            <w:pPr>
              <w:pStyle w:val="TAL"/>
              <w:keepNext w:val="0"/>
              <w:keepLines w:val="0"/>
              <w:rPr>
                <w:szCs w:val="18"/>
              </w:rPr>
            </w:pPr>
            <w:r w:rsidRPr="003F1D58">
              <w:rPr>
                <w:szCs w:val="18"/>
              </w:rPr>
              <w:t>_TERMINAL_APPLICATIONS</w:t>
            </w:r>
          </w:p>
        </w:tc>
        <w:tc>
          <w:tcPr>
            <w:tcW w:w="1560" w:type="dxa"/>
          </w:tcPr>
          <w:p w14:paraId="6D7AAEB2" w14:textId="77777777" w:rsidR="00A52BFA" w:rsidRPr="003F1D58" w:rsidRDefault="00A52BFA">
            <w:pPr>
              <w:pStyle w:val="TAC"/>
              <w:keepNext w:val="0"/>
              <w:keepLines w:val="0"/>
              <w:rPr>
                <w:szCs w:val="18"/>
              </w:rPr>
            </w:pPr>
            <w:r w:rsidRPr="003F1D58">
              <w:rPr>
                <w:szCs w:val="18"/>
              </w:rPr>
              <w:t>Y</w:t>
            </w:r>
          </w:p>
        </w:tc>
        <w:tc>
          <w:tcPr>
            <w:tcW w:w="992" w:type="dxa"/>
          </w:tcPr>
          <w:p w14:paraId="168CDE39" w14:textId="77777777" w:rsidR="00A52BFA" w:rsidRPr="003F1D58" w:rsidRDefault="00A52BFA">
            <w:pPr>
              <w:pStyle w:val="TAC"/>
              <w:keepNext w:val="0"/>
              <w:keepLines w:val="0"/>
              <w:rPr>
                <w:szCs w:val="18"/>
              </w:rPr>
            </w:pPr>
            <w:r w:rsidRPr="003F1D58">
              <w:rPr>
                <w:szCs w:val="18"/>
              </w:rPr>
              <w:t>Y</w:t>
            </w:r>
          </w:p>
        </w:tc>
        <w:tc>
          <w:tcPr>
            <w:tcW w:w="1118" w:type="dxa"/>
          </w:tcPr>
          <w:p w14:paraId="3535F86A" w14:textId="77777777" w:rsidR="00A52BFA" w:rsidRPr="003F1D58" w:rsidRDefault="00A52BFA">
            <w:pPr>
              <w:pStyle w:val="TAC"/>
              <w:keepNext w:val="0"/>
              <w:keepLines w:val="0"/>
              <w:rPr>
                <w:szCs w:val="18"/>
              </w:rPr>
            </w:pPr>
            <w:r w:rsidRPr="003F1D58">
              <w:rPr>
                <w:szCs w:val="18"/>
              </w:rPr>
              <w:t>N</w:t>
            </w:r>
          </w:p>
        </w:tc>
        <w:tc>
          <w:tcPr>
            <w:tcW w:w="1952" w:type="dxa"/>
          </w:tcPr>
          <w:p w14:paraId="7287CDD3" w14:textId="77777777" w:rsidR="00A52BFA" w:rsidRPr="003F1D58" w:rsidRDefault="00A52BFA">
            <w:pPr>
              <w:pStyle w:val="TAC"/>
              <w:keepNext w:val="0"/>
              <w:keepLines w:val="0"/>
              <w:rPr>
                <w:szCs w:val="18"/>
              </w:rPr>
            </w:pPr>
            <w:r w:rsidRPr="003F1D58">
              <w:rPr>
                <w:szCs w:val="18"/>
              </w:rPr>
              <w:t>n/n</w:t>
            </w:r>
          </w:p>
        </w:tc>
      </w:tr>
      <w:tr w:rsidR="00432F31" w:rsidRPr="003F1D58" w14:paraId="5D2E8E60" w14:textId="77777777" w:rsidTr="0071178B">
        <w:trPr>
          <w:jc w:val="center"/>
        </w:trPr>
        <w:tc>
          <w:tcPr>
            <w:tcW w:w="3922" w:type="dxa"/>
          </w:tcPr>
          <w:p w14:paraId="3BB8FF57" w14:textId="77777777" w:rsidR="00432F31" w:rsidRPr="003F1D58" w:rsidRDefault="00432F31">
            <w:pPr>
              <w:pStyle w:val="TAL"/>
              <w:keepNext w:val="0"/>
              <w:keepLines w:val="0"/>
              <w:rPr>
                <w:szCs w:val="18"/>
              </w:rPr>
            </w:pPr>
            <w:r w:rsidRPr="003F1D58">
              <w:rPr>
                <w:szCs w:val="18"/>
              </w:rPr>
              <w:t>_UNRECOGNIZED_ENVELOPE</w:t>
            </w:r>
          </w:p>
        </w:tc>
        <w:tc>
          <w:tcPr>
            <w:tcW w:w="1560" w:type="dxa"/>
          </w:tcPr>
          <w:p w14:paraId="43288792" w14:textId="77777777" w:rsidR="00432F31" w:rsidRPr="003F1D58" w:rsidRDefault="00432F31">
            <w:pPr>
              <w:pStyle w:val="TAC"/>
              <w:keepNext w:val="0"/>
              <w:keepLines w:val="0"/>
              <w:rPr>
                <w:szCs w:val="18"/>
              </w:rPr>
            </w:pPr>
            <w:r w:rsidRPr="003F1D58">
              <w:rPr>
                <w:szCs w:val="18"/>
              </w:rPr>
              <w:t>Y</w:t>
            </w:r>
          </w:p>
        </w:tc>
        <w:tc>
          <w:tcPr>
            <w:tcW w:w="992" w:type="dxa"/>
          </w:tcPr>
          <w:p w14:paraId="04E5B326" w14:textId="77777777" w:rsidR="00432F31" w:rsidRPr="003F1D58" w:rsidRDefault="00432F31">
            <w:pPr>
              <w:pStyle w:val="TAC"/>
              <w:keepNext w:val="0"/>
              <w:keepLines w:val="0"/>
              <w:rPr>
                <w:szCs w:val="18"/>
              </w:rPr>
            </w:pPr>
            <w:r w:rsidRPr="003F1D58">
              <w:rPr>
                <w:szCs w:val="18"/>
              </w:rPr>
              <w:t>Y</w:t>
            </w:r>
          </w:p>
        </w:tc>
        <w:tc>
          <w:tcPr>
            <w:tcW w:w="1118" w:type="dxa"/>
          </w:tcPr>
          <w:p w14:paraId="7B167ABD" w14:textId="77777777" w:rsidR="00432F31" w:rsidRPr="003F1D58" w:rsidRDefault="00432F31">
            <w:pPr>
              <w:pStyle w:val="TAC"/>
              <w:keepNext w:val="0"/>
              <w:keepLines w:val="0"/>
              <w:rPr>
                <w:szCs w:val="18"/>
              </w:rPr>
            </w:pPr>
            <w:r w:rsidRPr="003F1D58">
              <w:rPr>
                <w:szCs w:val="18"/>
              </w:rPr>
              <w:t>Y</w:t>
            </w:r>
          </w:p>
        </w:tc>
        <w:tc>
          <w:tcPr>
            <w:tcW w:w="1952" w:type="dxa"/>
          </w:tcPr>
          <w:p w14:paraId="286F9EDF" w14:textId="77777777" w:rsidR="00432F31" w:rsidRPr="003F1D58" w:rsidRDefault="00432F31">
            <w:pPr>
              <w:pStyle w:val="TAC"/>
              <w:keepNext w:val="0"/>
              <w:keepLines w:val="0"/>
              <w:rPr>
                <w:szCs w:val="18"/>
              </w:rPr>
            </w:pPr>
            <w:r w:rsidRPr="003F1D58">
              <w:rPr>
                <w:szCs w:val="18"/>
              </w:rPr>
              <w:t>n/n</w:t>
            </w:r>
          </w:p>
        </w:tc>
      </w:tr>
      <w:tr w:rsidR="00432F31" w:rsidRPr="003F1D58" w14:paraId="78A79CD6" w14:textId="77777777" w:rsidTr="0071178B">
        <w:trPr>
          <w:jc w:val="center"/>
        </w:trPr>
        <w:tc>
          <w:tcPr>
            <w:tcW w:w="3922" w:type="dxa"/>
          </w:tcPr>
          <w:p w14:paraId="5E18F002" w14:textId="77777777" w:rsidR="00432F31" w:rsidRPr="003F1D58" w:rsidRDefault="00432F31">
            <w:pPr>
              <w:pStyle w:val="TAL"/>
              <w:keepNext w:val="0"/>
              <w:keepLines w:val="0"/>
              <w:rPr>
                <w:szCs w:val="18"/>
              </w:rPr>
            </w:pPr>
            <w:r w:rsidRPr="003F1D58">
              <w:rPr>
                <w:szCs w:val="18"/>
              </w:rPr>
              <w:t>_STATUS_COMMAND</w:t>
            </w:r>
          </w:p>
        </w:tc>
        <w:tc>
          <w:tcPr>
            <w:tcW w:w="1560" w:type="dxa"/>
          </w:tcPr>
          <w:p w14:paraId="7DBC7595" w14:textId="77777777" w:rsidR="00432F31" w:rsidRPr="003F1D58" w:rsidRDefault="00432F31">
            <w:pPr>
              <w:pStyle w:val="TAC"/>
              <w:keepNext w:val="0"/>
              <w:keepLines w:val="0"/>
              <w:rPr>
                <w:szCs w:val="18"/>
              </w:rPr>
            </w:pPr>
            <w:r w:rsidRPr="003F1D58">
              <w:rPr>
                <w:szCs w:val="18"/>
              </w:rPr>
              <w:t>N</w:t>
            </w:r>
          </w:p>
        </w:tc>
        <w:tc>
          <w:tcPr>
            <w:tcW w:w="992" w:type="dxa"/>
          </w:tcPr>
          <w:p w14:paraId="41F7D4CF" w14:textId="77777777" w:rsidR="00432F31" w:rsidRPr="003F1D58" w:rsidRDefault="00432F31">
            <w:pPr>
              <w:pStyle w:val="TAC"/>
              <w:keepNext w:val="0"/>
              <w:keepLines w:val="0"/>
              <w:rPr>
                <w:szCs w:val="18"/>
              </w:rPr>
            </w:pPr>
            <w:r w:rsidRPr="003F1D58">
              <w:rPr>
                <w:szCs w:val="18"/>
              </w:rPr>
              <w:t>N</w:t>
            </w:r>
          </w:p>
        </w:tc>
        <w:tc>
          <w:tcPr>
            <w:tcW w:w="1118" w:type="dxa"/>
          </w:tcPr>
          <w:p w14:paraId="5BABD074" w14:textId="77777777" w:rsidR="00432F31" w:rsidRPr="003F1D58" w:rsidRDefault="00432F31">
            <w:pPr>
              <w:pStyle w:val="TAC"/>
              <w:keepNext w:val="0"/>
              <w:keepLines w:val="0"/>
              <w:rPr>
                <w:szCs w:val="18"/>
              </w:rPr>
            </w:pPr>
            <w:r w:rsidRPr="003F1D58">
              <w:rPr>
                <w:szCs w:val="18"/>
              </w:rPr>
              <w:t>N</w:t>
            </w:r>
          </w:p>
        </w:tc>
        <w:tc>
          <w:tcPr>
            <w:tcW w:w="1952" w:type="dxa"/>
          </w:tcPr>
          <w:p w14:paraId="6968E860" w14:textId="77777777" w:rsidR="00432F31" w:rsidRPr="003F1D58" w:rsidRDefault="00432F31">
            <w:pPr>
              <w:pStyle w:val="TAC"/>
              <w:keepNext w:val="0"/>
              <w:keepLines w:val="0"/>
              <w:rPr>
                <w:szCs w:val="18"/>
              </w:rPr>
            </w:pPr>
            <w:r w:rsidRPr="003F1D58">
              <w:rPr>
                <w:szCs w:val="18"/>
              </w:rPr>
              <w:t>n/n</w:t>
            </w:r>
          </w:p>
        </w:tc>
      </w:tr>
      <w:tr w:rsidR="00432F31" w:rsidRPr="003F1D58" w14:paraId="27305FDB" w14:textId="77777777" w:rsidTr="0071178B">
        <w:trPr>
          <w:jc w:val="center"/>
        </w:trPr>
        <w:tc>
          <w:tcPr>
            <w:tcW w:w="3922" w:type="dxa"/>
          </w:tcPr>
          <w:p w14:paraId="5138C882" w14:textId="77777777" w:rsidR="00432F31" w:rsidRPr="003F1D58" w:rsidRDefault="00432F31">
            <w:pPr>
              <w:pStyle w:val="TAL"/>
              <w:keepNext w:val="0"/>
              <w:keepLines w:val="0"/>
              <w:rPr>
                <w:szCs w:val="18"/>
              </w:rPr>
            </w:pPr>
            <w:r w:rsidRPr="003F1D58">
              <w:rPr>
                <w:szCs w:val="18"/>
              </w:rPr>
              <w:t>_PROFILE_DOWNLOAD</w:t>
            </w:r>
          </w:p>
        </w:tc>
        <w:tc>
          <w:tcPr>
            <w:tcW w:w="1560" w:type="dxa"/>
          </w:tcPr>
          <w:p w14:paraId="0A710C5B" w14:textId="77777777" w:rsidR="00432F31" w:rsidRPr="003F1D58" w:rsidRDefault="00432F31">
            <w:pPr>
              <w:pStyle w:val="TAC"/>
              <w:keepNext w:val="0"/>
              <w:keepLines w:val="0"/>
              <w:rPr>
                <w:szCs w:val="18"/>
              </w:rPr>
            </w:pPr>
            <w:r w:rsidRPr="003F1D58">
              <w:rPr>
                <w:szCs w:val="18"/>
              </w:rPr>
              <w:t>N</w:t>
            </w:r>
          </w:p>
        </w:tc>
        <w:tc>
          <w:tcPr>
            <w:tcW w:w="992" w:type="dxa"/>
          </w:tcPr>
          <w:p w14:paraId="2DF3AC77" w14:textId="77777777" w:rsidR="00432F31" w:rsidRPr="003F1D58" w:rsidRDefault="00432F31">
            <w:pPr>
              <w:pStyle w:val="TAC"/>
              <w:keepNext w:val="0"/>
              <w:keepLines w:val="0"/>
              <w:rPr>
                <w:szCs w:val="18"/>
              </w:rPr>
            </w:pPr>
            <w:r w:rsidRPr="003F1D58">
              <w:rPr>
                <w:szCs w:val="18"/>
              </w:rPr>
              <w:t>N</w:t>
            </w:r>
          </w:p>
        </w:tc>
        <w:tc>
          <w:tcPr>
            <w:tcW w:w="1118" w:type="dxa"/>
          </w:tcPr>
          <w:p w14:paraId="782C2DEA" w14:textId="77777777" w:rsidR="00432F31" w:rsidRPr="003F1D58" w:rsidRDefault="00432F31">
            <w:pPr>
              <w:pStyle w:val="TAC"/>
              <w:keepNext w:val="0"/>
              <w:keepLines w:val="0"/>
              <w:rPr>
                <w:szCs w:val="18"/>
              </w:rPr>
            </w:pPr>
            <w:r w:rsidRPr="003F1D58">
              <w:rPr>
                <w:szCs w:val="18"/>
              </w:rPr>
              <w:t>N</w:t>
            </w:r>
          </w:p>
        </w:tc>
        <w:tc>
          <w:tcPr>
            <w:tcW w:w="1952" w:type="dxa"/>
          </w:tcPr>
          <w:p w14:paraId="51EA5E4C" w14:textId="77777777" w:rsidR="00432F31" w:rsidRPr="003F1D58" w:rsidRDefault="00432F31">
            <w:pPr>
              <w:pStyle w:val="TAC"/>
              <w:keepNext w:val="0"/>
              <w:keepLines w:val="0"/>
              <w:rPr>
                <w:szCs w:val="18"/>
              </w:rPr>
            </w:pPr>
            <w:r w:rsidRPr="003F1D58">
              <w:rPr>
                <w:szCs w:val="18"/>
              </w:rPr>
              <w:t>n/n</w:t>
            </w:r>
          </w:p>
        </w:tc>
      </w:tr>
      <w:tr w:rsidR="00793B6E" w:rsidRPr="003F1D58" w14:paraId="0B352711" w14:textId="77777777" w:rsidTr="0071178B">
        <w:trPr>
          <w:jc w:val="center"/>
        </w:trPr>
        <w:tc>
          <w:tcPr>
            <w:tcW w:w="3922" w:type="dxa"/>
          </w:tcPr>
          <w:p w14:paraId="05DA0AA9" w14:textId="77777777" w:rsidR="00793B6E" w:rsidRPr="003F1D58" w:rsidRDefault="00793B6E">
            <w:pPr>
              <w:pStyle w:val="TAL"/>
              <w:keepNext w:val="0"/>
              <w:keepLines w:val="0"/>
              <w:rPr>
                <w:szCs w:val="18"/>
              </w:rPr>
            </w:pPr>
            <w:r w:rsidRPr="003F1D58">
              <w:rPr>
                <w:szCs w:val="18"/>
              </w:rPr>
              <w:t>_TERMINAL_CAPABILITY</w:t>
            </w:r>
          </w:p>
        </w:tc>
        <w:tc>
          <w:tcPr>
            <w:tcW w:w="1560" w:type="dxa"/>
          </w:tcPr>
          <w:p w14:paraId="18D7AE6B" w14:textId="77777777" w:rsidR="00793B6E" w:rsidRPr="003F1D58" w:rsidRDefault="00793B6E">
            <w:pPr>
              <w:pStyle w:val="TAC"/>
              <w:keepNext w:val="0"/>
              <w:keepLines w:val="0"/>
              <w:rPr>
                <w:szCs w:val="18"/>
              </w:rPr>
            </w:pPr>
            <w:r w:rsidRPr="003F1D58">
              <w:rPr>
                <w:szCs w:val="18"/>
              </w:rPr>
              <w:t>N</w:t>
            </w:r>
          </w:p>
        </w:tc>
        <w:tc>
          <w:tcPr>
            <w:tcW w:w="992" w:type="dxa"/>
          </w:tcPr>
          <w:p w14:paraId="254AFB1E" w14:textId="77777777" w:rsidR="00793B6E" w:rsidRPr="003F1D58" w:rsidRDefault="00793B6E">
            <w:pPr>
              <w:pStyle w:val="TAC"/>
              <w:keepNext w:val="0"/>
              <w:keepLines w:val="0"/>
              <w:rPr>
                <w:szCs w:val="18"/>
              </w:rPr>
            </w:pPr>
            <w:r w:rsidRPr="003F1D58">
              <w:rPr>
                <w:szCs w:val="18"/>
              </w:rPr>
              <w:t>N</w:t>
            </w:r>
          </w:p>
        </w:tc>
        <w:tc>
          <w:tcPr>
            <w:tcW w:w="1118" w:type="dxa"/>
          </w:tcPr>
          <w:p w14:paraId="489062DF" w14:textId="77777777" w:rsidR="00793B6E" w:rsidRPr="003F1D58" w:rsidRDefault="00793B6E">
            <w:pPr>
              <w:pStyle w:val="TAC"/>
              <w:keepNext w:val="0"/>
              <w:keepLines w:val="0"/>
              <w:rPr>
                <w:szCs w:val="18"/>
              </w:rPr>
            </w:pPr>
            <w:r w:rsidRPr="003F1D58">
              <w:rPr>
                <w:szCs w:val="18"/>
              </w:rPr>
              <w:t>N</w:t>
            </w:r>
          </w:p>
        </w:tc>
        <w:tc>
          <w:tcPr>
            <w:tcW w:w="1952" w:type="dxa"/>
          </w:tcPr>
          <w:p w14:paraId="662DEEF5" w14:textId="77777777" w:rsidR="00793B6E" w:rsidRPr="003F1D58" w:rsidRDefault="00793B6E">
            <w:pPr>
              <w:pStyle w:val="TAC"/>
              <w:keepNext w:val="0"/>
              <w:keepLines w:val="0"/>
              <w:rPr>
                <w:szCs w:val="18"/>
              </w:rPr>
            </w:pPr>
            <w:r w:rsidRPr="003F1D58">
              <w:rPr>
                <w:szCs w:val="18"/>
              </w:rPr>
              <w:t>n/n</w:t>
            </w:r>
          </w:p>
        </w:tc>
      </w:tr>
      <w:tr w:rsidR="00432F31" w:rsidRPr="003F1D58" w14:paraId="44A2F5C2" w14:textId="77777777" w:rsidTr="0071178B">
        <w:trPr>
          <w:jc w:val="center"/>
        </w:trPr>
        <w:tc>
          <w:tcPr>
            <w:tcW w:w="3922" w:type="dxa"/>
          </w:tcPr>
          <w:p w14:paraId="11286689" w14:textId="77777777" w:rsidR="00432F31" w:rsidRPr="003F1D58" w:rsidRDefault="00432F31" w:rsidP="009E708B">
            <w:pPr>
              <w:pStyle w:val="TAL"/>
              <w:keepNext w:val="0"/>
              <w:keepLines w:val="0"/>
              <w:rPr>
                <w:szCs w:val="18"/>
              </w:rPr>
            </w:pPr>
            <w:r w:rsidRPr="003F1D58">
              <w:rPr>
                <w:szCs w:val="18"/>
              </w:rPr>
              <w:t>_PROACTIVE_HANDLER_AVAILABLE</w:t>
            </w:r>
          </w:p>
        </w:tc>
        <w:tc>
          <w:tcPr>
            <w:tcW w:w="1560" w:type="dxa"/>
          </w:tcPr>
          <w:p w14:paraId="55F24174" w14:textId="77777777" w:rsidR="00432F31" w:rsidRPr="003F1D58" w:rsidRDefault="00432F31" w:rsidP="009E708B">
            <w:pPr>
              <w:pStyle w:val="TAC"/>
              <w:keepNext w:val="0"/>
              <w:keepLines w:val="0"/>
            </w:pPr>
            <w:r w:rsidRPr="003F1D58">
              <w:t>N</w:t>
            </w:r>
          </w:p>
        </w:tc>
        <w:tc>
          <w:tcPr>
            <w:tcW w:w="992" w:type="dxa"/>
          </w:tcPr>
          <w:p w14:paraId="49C5D502" w14:textId="77777777" w:rsidR="00432F31" w:rsidRPr="003F1D58" w:rsidRDefault="00432F31" w:rsidP="009E708B">
            <w:pPr>
              <w:pStyle w:val="TAC"/>
              <w:keepNext w:val="0"/>
              <w:keepLines w:val="0"/>
            </w:pPr>
            <w:r w:rsidRPr="003F1D58">
              <w:t>N</w:t>
            </w:r>
          </w:p>
        </w:tc>
        <w:tc>
          <w:tcPr>
            <w:tcW w:w="1118" w:type="dxa"/>
          </w:tcPr>
          <w:p w14:paraId="45898DB6" w14:textId="77777777" w:rsidR="00432F31" w:rsidRPr="003F1D58" w:rsidRDefault="00432F31" w:rsidP="009E708B">
            <w:pPr>
              <w:pStyle w:val="TAC"/>
              <w:keepNext w:val="0"/>
              <w:keepLines w:val="0"/>
            </w:pPr>
            <w:r w:rsidRPr="003F1D58">
              <w:t>N</w:t>
            </w:r>
          </w:p>
        </w:tc>
        <w:tc>
          <w:tcPr>
            <w:tcW w:w="1952" w:type="dxa"/>
          </w:tcPr>
          <w:p w14:paraId="490E4CBE" w14:textId="77777777" w:rsidR="00432F31" w:rsidRPr="003F1D58" w:rsidRDefault="00432F31" w:rsidP="009E708B">
            <w:pPr>
              <w:pStyle w:val="TAC"/>
              <w:keepNext w:val="0"/>
              <w:keepLines w:val="0"/>
            </w:pPr>
            <w:r w:rsidRPr="003F1D58">
              <w:t>n/n</w:t>
            </w:r>
          </w:p>
        </w:tc>
      </w:tr>
      <w:tr w:rsidR="00432F31" w:rsidRPr="003F1D58" w14:paraId="3215FA0A" w14:textId="77777777" w:rsidTr="0071178B">
        <w:trPr>
          <w:jc w:val="center"/>
        </w:trPr>
        <w:tc>
          <w:tcPr>
            <w:tcW w:w="3922" w:type="dxa"/>
          </w:tcPr>
          <w:p w14:paraId="3ABADA0F" w14:textId="77777777" w:rsidR="00432F31" w:rsidRPr="003F1D58" w:rsidRDefault="00432F31" w:rsidP="009E708B">
            <w:pPr>
              <w:pStyle w:val="TAL"/>
              <w:keepNext w:val="0"/>
              <w:keepLines w:val="0"/>
              <w:rPr>
                <w:szCs w:val="18"/>
              </w:rPr>
            </w:pPr>
            <w:r w:rsidRPr="003F1D58">
              <w:rPr>
                <w:szCs w:val="18"/>
              </w:rPr>
              <w:t>_FIRST_COMMAND_AFTER_ATR</w:t>
            </w:r>
          </w:p>
        </w:tc>
        <w:tc>
          <w:tcPr>
            <w:tcW w:w="1560" w:type="dxa"/>
          </w:tcPr>
          <w:p w14:paraId="2D4C4F56" w14:textId="77777777" w:rsidR="00432F31" w:rsidRPr="003F1D58" w:rsidRDefault="00432F31" w:rsidP="009E708B">
            <w:pPr>
              <w:pStyle w:val="TAC"/>
              <w:keepNext w:val="0"/>
              <w:keepLines w:val="0"/>
            </w:pPr>
            <w:r w:rsidRPr="003F1D58">
              <w:t>N</w:t>
            </w:r>
          </w:p>
        </w:tc>
        <w:tc>
          <w:tcPr>
            <w:tcW w:w="992" w:type="dxa"/>
          </w:tcPr>
          <w:p w14:paraId="638C6092" w14:textId="77777777" w:rsidR="00432F31" w:rsidRPr="003F1D58" w:rsidRDefault="00432F31" w:rsidP="009E708B">
            <w:pPr>
              <w:pStyle w:val="TAC"/>
              <w:keepNext w:val="0"/>
              <w:keepLines w:val="0"/>
            </w:pPr>
            <w:r w:rsidRPr="003F1D58">
              <w:t>N</w:t>
            </w:r>
          </w:p>
        </w:tc>
        <w:tc>
          <w:tcPr>
            <w:tcW w:w="1118" w:type="dxa"/>
          </w:tcPr>
          <w:p w14:paraId="1B61A213" w14:textId="77777777" w:rsidR="00432F31" w:rsidRPr="003F1D58" w:rsidRDefault="00432F31" w:rsidP="009E708B">
            <w:pPr>
              <w:pStyle w:val="TAC"/>
              <w:keepNext w:val="0"/>
              <w:keepLines w:val="0"/>
            </w:pPr>
            <w:r w:rsidRPr="003F1D58">
              <w:t>N</w:t>
            </w:r>
          </w:p>
        </w:tc>
        <w:tc>
          <w:tcPr>
            <w:tcW w:w="1952" w:type="dxa"/>
          </w:tcPr>
          <w:p w14:paraId="0B936F00" w14:textId="77777777" w:rsidR="00432F31" w:rsidRPr="003F1D58" w:rsidRDefault="00432F31" w:rsidP="009E708B">
            <w:pPr>
              <w:pStyle w:val="TAC"/>
              <w:keepNext w:val="0"/>
              <w:keepLines w:val="0"/>
            </w:pPr>
            <w:r w:rsidRPr="003F1D58">
              <w:t>n/n</w:t>
            </w:r>
          </w:p>
        </w:tc>
      </w:tr>
      <w:tr w:rsidR="00432F31" w:rsidRPr="003F1D58" w14:paraId="3B2D1064" w14:textId="77777777" w:rsidTr="0071178B">
        <w:trPr>
          <w:jc w:val="center"/>
        </w:trPr>
        <w:tc>
          <w:tcPr>
            <w:tcW w:w="3922" w:type="dxa"/>
          </w:tcPr>
          <w:p w14:paraId="10261D77" w14:textId="77777777" w:rsidR="00432F31" w:rsidRPr="003F1D58" w:rsidRDefault="00432F31" w:rsidP="009E708B">
            <w:pPr>
              <w:pStyle w:val="TAL"/>
              <w:keepNext w:val="0"/>
              <w:keepLines w:val="0"/>
              <w:rPr>
                <w:bCs/>
                <w:szCs w:val="18"/>
              </w:rPr>
            </w:pPr>
            <w:r w:rsidRPr="003F1D58">
              <w:rPr>
                <w:bCs/>
                <w:szCs w:val="18"/>
              </w:rPr>
              <w:t>_EXTERNAL_FILE_UPDATE</w:t>
            </w:r>
          </w:p>
        </w:tc>
        <w:tc>
          <w:tcPr>
            <w:tcW w:w="1560" w:type="dxa"/>
          </w:tcPr>
          <w:p w14:paraId="21450AD1" w14:textId="77777777" w:rsidR="00432F31" w:rsidRPr="003F1D58" w:rsidRDefault="00432F31" w:rsidP="009E708B">
            <w:pPr>
              <w:pStyle w:val="TAC"/>
              <w:keepNext w:val="0"/>
              <w:keepLines w:val="0"/>
            </w:pPr>
            <w:r w:rsidRPr="003F1D58">
              <w:t>N</w:t>
            </w:r>
          </w:p>
        </w:tc>
        <w:tc>
          <w:tcPr>
            <w:tcW w:w="992" w:type="dxa"/>
          </w:tcPr>
          <w:p w14:paraId="70BCAA52" w14:textId="77777777" w:rsidR="00432F31" w:rsidRPr="003F1D58" w:rsidRDefault="00432F31" w:rsidP="009E708B">
            <w:pPr>
              <w:pStyle w:val="TAC"/>
              <w:keepNext w:val="0"/>
              <w:keepLines w:val="0"/>
            </w:pPr>
            <w:r w:rsidRPr="003F1D58">
              <w:t>Y</w:t>
            </w:r>
          </w:p>
        </w:tc>
        <w:tc>
          <w:tcPr>
            <w:tcW w:w="1118" w:type="dxa"/>
          </w:tcPr>
          <w:p w14:paraId="10DF070D" w14:textId="77777777" w:rsidR="00432F31" w:rsidRPr="003F1D58" w:rsidRDefault="00432F31" w:rsidP="009E708B">
            <w:pPr>
              <w:pStyle w:val="TAC"/>
              <w:keepNext w:val="0"/>
              <w:keepLines w:val="0"/>
            </w:pPr>
            <w:r w:rsidRPr="003F1D58">
              <w:t>N</w:t>
            </w:r>
          </w:p>
        </w:tc>
        <w:tc>
          <w:tcPr>
            <w:tcW w:w="1952" w:type="dxa"/>
          </w:tcPr>
          <w:p w14:paraId="571E298E" w14:textId="77777777" w:rsidR="00432F31" w:rsidRPr="003F1D58" w:rsidRDefault="00432F31" w:rsidP="009E708B">
            <w:pPr>
              <w:pStyle w:val="TAC"/>
              <w:keepNext w:val="0"/>
              <w:keepLines w:val="0"/>
            </w:pPr>
            <w:r w:rsidRPr="003F1D58">
              <w:t>n/n</w:t>
            </w:r>
          </w:p>
        </w:tc>
      </w:tr>
      <w:tr w:rsidR="00432F31" w:rsidRPr="003F1D58" w14:paraId="2CDA0D6F" w14:textId="77777777" w:rsidTr="0071178B">
        <w:trPr>
          <w:jc w:val="center"/>
        </w:trPr>
        <w:tc>
          <w:tcPr>
            <w:tcW w:w="3922" w:type="dxa"/>
          </w:tcPr>
          <w:p w14:paraId="4ADAA412" w14:textId="77777777" w:rsidR="00432F31" w:rsidRPr="003F1D58" w:rsidRDefault="00432F31" w:rsidP="009E708B">
            <w:pPr>
              <w:pStyle w:val="TAL"/>
              <w:keepNext w:val="0"/>
              <w:keepLines w:val="0"/>
              <w:rPr>
                <w:bCs/>
                <w:szCs w:val="18"/>
              </w:rPr>
            </w:pPr>
            <w:r w:rsidRPr="003F1D58">
              <w:rPr>
                <w:sz w:val="16"/>
              </w:rPr>
              <w:t>_</w:t>
            </w:r>
            <w:r w:rsidRPr="003F1D58">
              <w:t>APPLICATION_DESELECT</w:t>
            </w:r>
          </w:p>
        </w:tc>
        <w:tc>
          <w:tcPr>
            <w:tcW w:w="1560" w:type="dxa"/>
          </w:tcPr>
          <w:p w14:paraId="40D514EA" w14:textId="77777777" w:rsidR="00432F31" w:rsidRPr="003F1D58" w:rsidRDefault="00432F31" w:rsidP="009E708B">
            <w:pPr>
              <w:pStyle w:val="TAC"/>
              <w:keepNext w:val="0"/>
              <w:keepLines w:val="0"/>
            </w:pPr>
            <w:r w:rsidRPr="003F1D58">
              <w:t>N</w:t>
            </w:r>
          </w:p>
        </w:tc>
        <w:tc>
          <w:tcPr>
            <w:tcW w:w="992" w:type="dxa"/>
          </w:tcPr>
          <w:p w14:paraId="49902EB2" w14:textId="77777777" w:rsidR="00432F31" w:rsidRPr="003F1D58" w:rsidRDefault="00432F31" w:rsidP="009E708B">
            <w:pPr>
              <w:pStyle w:val="TAC"/>
              <w:keepNext w:val="0"/>
              <w:keepLines w:val="0"/>
            </w:pPr>
            <w:r w:rsidRPr="003F1D58">
              <w:t>Y</w:t>
            </w:r>
          </w:p>
        </w:tc>
        <w:tc>
          <w:tcPr>
            <w:tcW w:w="1118" w:type="dxa"/>
          </w:tcPr>
          <w:p w14:paraId="3B5C4CC3" w14:textId="77777777" w:rsidR="00432F31" w:rsidRPr="003F1D58" w:rsidRDefault="00432F31" w:rsidP="009E708B">
            <w:pPr>
              <w:pStyle w:val="TAC"/>
              <w:keepNext w:val="0"/>
              <w:keepLines w:val="0"/>
            </w:pPr>
            <w:r w:rsidRPr="003F1D58">
              <w:t>N</w:t>
            </w:r>
          </w:p>
        </w:tc>
        <w:tc>
          <w:tcPr>
            <w:tcW w:w="1952" w:type="dxa"/>
          </w:tcPr>
          <w:p w14:paraId="5EF9B678" w14:textId="77777777" w:rsidR="00432F31" w:rsidRPr="003F1D58" w:rsidRDefault="00432F31" w:rsidP="009E708B">
            <w:pPr>
              <w:pStyle w:val="TAC"/>
              <w:keepNext w:val="0"/>
              <w:keepLines w:val="0"/>
            </w:pPr>
            <w:r w:rsidRPr="003F1D58">
              <w:t>n/n</w:t>
            </w:r>
          </w:p>
        </w:tc>
      </w:tr>
      <w:tr w:rsidR="00432F31" w:rsidRPr="003F1D58" w14:paraId="64B173C1" w14:textId="77777777" w:rsidTr="0071178B">
        <w:trPr>
          <w:jc w:val="center"/>
        </w:trPr>
        <w:tc>
          <w:tcPr>
            <w:tcW w:w="3922" w:type="dxa"/>
          </w:tcPr>
          <w:p w14:paraId="44422E1F" w14:textId="77777777" w:rsidR="00432F31" w:rsidRPr="003F1D58" w:rsidRDefault="00432F31">
            <w:pPr>
              <w:pStyle w:val="TAL"/>
              <w:keepLines w:val="0"/>
              <w:rPr>
                <w:sz w:val="16"/>
              </w:rPr>
            </w:pPr>
            <w:r w:rsidRPr="003F1D58">
              <w:t>_REMOTE_FILE_UPDATE</w:t>
            </w:r>
          </w:p>
        </w:tc>
        <w:tc>
          <w:tcPr>
            <w:tcW w:w="1560" w:type="dxa"/>
          </w:tcPr>
          <w:p w14:paraId="39F02A16" w14:textId="77777777" w:rsidR="00432F31" w:rsidRPr="003F1D58" w:rsidRDefault="00432F31">
            <w:pPr>
              <w:pStyle w:val="TAC"/>
              <w:keepLines w:val="0"/>
            </w:pPr>
            <w:r w:rsidRPr="003F1D58">
              <w:t>N</w:t>
            </w:r>
          </w:p>
        </w:tc>
        <w:tc>
          <w:tcPr>
            <w:tcW w:w="992" w:type="dxa"/>
          </w:tcPr>
          <w:p w14:paraId="4D8B6B21" w14:textId="77777777" w:rsidR="00432F31" w:rsidRPr="003F1D58" w:rsidRDefault="00432F31">
            <w:pPr>
              <w:pStyle w:val="TAC"/>
              <w:keepLines w:val="0"/>
            </w:pPr>
            <w:r w:rsidRPr="003F1D58">
              <w:t>Y</w:t>
            </w:r>
          </w:p>
        </w:tc>
        <w:tc>
          <w:tcPr>
            <w:tcW w:w="1118" w:type="dxa"/>
          </w:tcPr>
          <w:p w14:paraId="7899A25B" w14:textId="77777777" w:rsidR="00432F31" w:rsidRPr="003F1D58" w:rsidRDefault="00432F31">
            <w:pPr>
              <w:pStyle w:val="TAC"/>
              <w:keepLines w:val="0"/>
            </w:pPr>
            <w:r w:rsidRPr="003F1D58">
              <w:t>N</w:t>
            </w:r>
          </w:p>
        </w:tc>
        <w:tc>
          <w:tcPr>
            <w:tcW w:w="1952" w:type="dxa"/>
          </w:tcPr>
          <w:p w14:paraId="38F6874D" w14:textId="77777777" w:rsidR="00432F31" w:rsidRPr="003F1D58" w:rsidRDefault="00432F31">
            <w:pPr>
              <w:pStyle w:val="TAC"/>
              <w:keepLines w:val="0"/>
            </w:pPr>
            <w:r w:rsidRPr="003F1D58">
              <w:t>n/n</w:t>
            </w:r>
          </w:p>
        </w:tc>
      </w:tr>
      <w:tr w:rsidR="004E3E6E" w:rsidRPr="003F1D58" w14:paraId="389964C1" w14:textId="77777777" w:rsidTr="0071178B">
        <w:trPr>
          <w:jc w:val="center"/>
        </w:trPr>
        <w:tc>
          <w:tcPr>
            <w:tcW w:w="3922" w:type="dxa"/>
          </w:tcPr>
          <w:p w14:paraId="06B2AAB4" w14:textId="77777777" w:rsidR="004E3E6E" w:rsidRPr="003F1D58" w:rsidRDefault="004E3E6E">
            <w:pPr>
              <w:pStyle w:val="TAL"/>
              <w:keepLines w:val="0"/>
            </w:pPr>
            <w:r w:rsidRPr="003F1D58">
              <w:t>_MEMORY_FAILURE</w:t>
            </w:r>
          </w:p>
        </w:tc>
        <w:tc>
          <w:tcPr>
            <w:tcW w:w="1560" w:type="dxa"/>
          </w:tcPr>
          <w:p w14:paraId="0F4B6AF9" w14:textId="77777777" w:rsidR="004E3E6E" w:rsidRPr="003F1D58" w:rsidRDefault="004E3E6E">
            <w:pPr>
              <w:pStyle w:val="TAC"/>
              <w:keepLines w:val="0"/>
            </w:pPr>
            <w:r w:rsidRPr="003F1D58">
              <w:t>N</w:t>
            </w:r>
          </w:p>
        </w:tc>
        <w:tc>
          <w:tcPr>
            <w:tcW w:w="992" w:type="dxa"/>
          </w:tcPr>
          <w:p w14:paraId="5B53930B" w14:textId="77777777" w:rsidR="004E3E6E" w:rsidRPr="003F1D58" w:rsidRDefault="004E3E6E">
            <w:pPr>
              <w:pStyle w:val="TAC"/>
              <w:keepLines w:val="0"/>
            </w:pPr>
            <w:r w:rsidRPr="003F1D58">
              <w:t>N</w:t>
            </w:r>
          </w:p>
        </w:tc>
        <w:tc>
          <w:tcPr>
            <w:tcW w:w="1118" w:type="dxa"/>
          </w:tcPr>
          <w:p w14:paraId="303CFCDE" w14:textId="77777777" w:rsidR="004E3E6E" w:rsidRPr="003F1D58" w:rsidRDefault="004E3E6E">
            <w:pPr>
              <w:pStyle w:val="TAC"/>
              <w:keepLines w:val="0"/>
            </w:pPr>
            <w:r w:rsidRPr="003F1D58">
              <w:t>N</w:t>
            </w:r>
          </w:p>
        </w:tc>
        <w:tc>
          <w:tcPr>
            <w:tcW w:w="1952" w:type="dxa"/>
          </w:tcPr>
          <w:p w14:paraId="2EBD8B65" w14:textId="77777777" w:rsidR="004E3E6E" w:rsidRPr="003F1D58" w:rsidRDefault="004E3E6E">
            <w:pPr>
              <w:pStyle w:val="TAC"/>
              <w:keepLines w:val="0"/>
            </w:pPr>
            <w:r w:rsidRPr="003F1D58">
              <w:t>n/n</w:t>
            </w:r>
          </w:p>
        </w:tc>
      </w:tr>
      <w:tr w:rsidR="00432F31" w:rsidRPr="003F1D58" w14:paraId="2027A7B1" w14:textId="77777777" w:rsidTr="0071178B">
        <w:trPr>
          <w:jc w:val="center"/>
        </w:trPr>
        <w:tc>
          <w:tcPr>
            <w:tcW w:w="9544" w:type="dxa"/>
            <w:gridSpan w:val="5"/>
          </w:tcPr>
          <w:p w14:paraId="6FBB0964" w14:textId="77777777" w:rsidR="00432F31" w:rsidRPr="003F1D58" w:rsidRDefault="00432F31" w:rsidP="0071178B">
            <w:pPr>
              <w:pStyle w:val="TAN"/>
            </w:pPr>
            <w:r w:rsidRPr="003F1D58">
              <w:t>NOTE</w:t>
            </w:r>
            <w:r w:rsidR="0071178B" w:rsidRPr="003F1D58">
              <w:t xml:space="preserve"> </w:t>
            </w:r>
            <w:r w:rsidRPr="003F1D58">
              <w:t>1:</w:t>
            </w:r>
            <w:r w:rsidRPr="003F1D58">
              <w:tab/>
              <w:t>One</w:t>
            </w:r>
            <w:r w:rsidR="0071178B" w:rsidRPr="003F1D58">
              <w:t xml:space="preserve"> </w:t>
            </w:r>
            <w:r w:rsidRPr="003F1D58">
              <w:t>Toolkit</w:t>
            </w:r>
            <w:r w:rsidR="0071178B" w:rsidRPr="003F1D58">
              <w:t xml:space="preserve"> </w:t>
            </w:r>
            <w:r w:rsidRPr="003F1D58">
              <w:t>applet</w:t>
            </w:r>
            <w:r w:rsidR="0071178B" w:rsidRPr="003F1D58">
              <w:t xml:space="preserve"> </w:t>
            </w:r>
            <w:r w:rsidRPr="003F1D58">
              <w:t>can</w:t>
            </w:r>
            <w:r w:rsidR="0071178B" w:rsidRPr="003F1D58">
              <w:t xml:space="preserve"> </w:t>
            </w:r>
            <w:r w:rsidRPr="003F1D58">
              <w:t>register</w:t>
            </w:r>
            <w:r w:rsidR="0071178B" w:rsidRPr="003F1D58">
              <w:t xml:space="preserve"> </w:t>
            </w:r>
            <w:r w:rsidRPr="003F1D58">
              <w:t>to</w:t>
            </w:r>
            <w:r w:rsidR="0071178B" w:rsidRPr="003F1D58">
              <w:t xml:space="preserve"> </w:t>
            </w:r>
            <w:r w:rsidRPr="003F1D58">
              <w:t>several</w:t>
            </w:r>
            <w:r w:rsidR="0071178B" w:rsidRPr="003F1D58">
              <w:t xml:space="preserve"> </w:t>
            </w:r>
            <w:r w:rsidRPr="003F1D58">
              <w:t>timers/channels/services</w:t>
            </w:r>
            <w:r w:rsidR="0071178B" w:rsidRPr="003F1D58">
              <w:t xml:space="preserve"> </w:t>
            </w:r>
            <w:r w:rsidRPr="003F1D58">
              <w:t>identifier,</w:t>
            </w:r>
            <w:r w:rsidR="0071178B" w:rsidRPr="003F1D58">
              <w:t xml:space="preserve"> </w:t>
            </w:r>
            <w:r w:rsidRPr="003F1D58">
              <w:t>but</w:t>
            </w:r>
            <w:r w:rsidR="0071178B" w:rsidRPr="003F1D58">
              <w:t xml:space="preserve"> </w:t>
            </w:r>
            <w:r w:rsidRPr="003F1D58">
              <w:t>a</w:t>
            </w:r>
            <w:r w:rsidR="0071178B" w:rsidRPr="003F1D58">
              <w:t xml:space="preserve"> </w:t>
            </w:r>
            <w:r w:rsidRPr="003F1D58">
              <w:t>timer/channel/services</w:t>
            </w:r>
            <w:r w:rsidR="0071178B" w:rsidRPr="003F1D58">
              <w:t xml:space="preserve"> </w:t>
            </w:r>
            <w:r w:rsidRPr="003F1D58">
              <w:t>identifier</w:t>
            </w:r>
            <w:r w:rsidR="0071178B" w:rsidRPr="003F1D58">
              <w:t xml:space="preserve"> </w:t>
            </w:r>
            <w:r w:rsidRPr="003F1D58">
              <w:t>can</w:t>
            </w:r>
            <w:r w:rsidR="0071178B" w:rsidRPr="003F1D58">
              <w:t xml:space="preserve"> </w:t>
            </w:r>
            <w:r w:rsidRPr="003F1D58">
              <w:t>only</w:t>
            </w:r>
            <w:r w:rsidR="0071178B" w:rsidRPr="003F1D58">
              <w:t xml:space="preserve"> </w:t>
            </w:r>
            <w:r w:rsidRPr="003F1D58">
              <w:t>be</w:t>
            </w:r>
            <w:r w:rsidR="0071178B" w:rsidRPr="003F1D58">
              <w:t xml:space="preserve"> </w:t>
            </w:r>
            <w:r w:rsidRPr="003F1D58">
              <w:t>allocated</w:t>
            </w:r>
            <w:r w:rsidR="0071178B" w:rsidRPr="003F1D58">
              <w:t xml:space="preserve"> </w:t>
            </w:r>
            <w:r w:rsidRPr="003F1D58">
              <w:t>to</w:t>
            </w:r>
            <w:r w:rsidR="0071178B" w:rsidRPr="003F1D58">
              <w:t xml:space="preserve"> </w:t>
            </w:r>
            <w:r w:rsidRPr="003F1D58">
              <w:t>one</w:t>
            </w:r>
            <w:r w:rsidR="0071178B" w:rsidRPr="003F1D58">
              <w:t xml:space="preserve"> </w:t>
            </w:r>
            <w:r w:rsidRPr="003F1D58">
              <w:t>Toolkit</w:t>
            </w:r>
            <w:r w:rsidR="0071178B" w:rsidRPr="003F1D58">
              <w:t xml:space="preserve"> </w:t>
            </w:r>
            <w:r w:rsidRPr="003F1D58">
              <w:t>applet.</w:t>
            </w:r>
          </w:p>
          <w:p w14:paraId="756433E4" w14:textId="77777777" w:rsidR="00432F31" w:rsidRPr="003F1D58" w:rsidRDefault="00432F31" w:rsidP="0071178B">
            <w:pPr>
              <w:pStyle w:val="TAN"/>
            </w:pPr>
            <w:r w:rsidRPr="003F1D58">
              <w:t>NOTE</w:t>
            </w:r>
            <w:r w:rsidR="0071178B" w:rsidRPr="003F1D58">
              <w:t xml:space="preserve"> </w:t>
            </w:r>
            <w:r w:rsidRPr="003F1D58">
              <w:t>2:</w:t>
            </w:r>
            <w:r w:rsidRPr="003F1D58">
              <w:tab/>
              <w:t>It</w:t>
            </w:r>
            <w:r w:rsidR="0071178B" w:rsidRPr="003F1D58">
              <w:t xml:space="preserve"> </w:t>
            </w:r>
            <w:r w:rsidRPr="003F1D58">
              <w:t>is</w:t>
            </w:r>
            <w:r w:rsidR="0071178B" w:rsidRPr="003F1D58">
              <w:t xml:space="preserve"> </w:t>
            </w:r>
            <w:r w:rsidRPr="003F1D58">
              <w:t>recommended</w:t>
            </w:r>
            <w:r w:rsidR="0071178B" w:rsidRPr="003F1D58">
              <w:t xml:space="preserve"> </w:t>
            </w:r>
            <w:r w:rsidRPr="003F1D58">
              <w:t>to</w:t>
            </w:r>
            <w:r w:rsidR="0071178B" w:rsidRPr="003F1D58">
              <w:t xml:space="preserve"> </w:t>
            </w:r>
            <w:r w:rsidRPr="003F1D58">
              <w:t>use</w:t>
            </w:r>
            <w:r w:rsidR="0071178B" w:rsidRPr="003F1D58">
              <w:t xml:space="preserve"> </w:t>
            </w:r>
            <w:r w:rsidRPr="003F1D58">
              <w:t>ISOException</w:t>
            </w:r>
            <w:r w:rsidR="0071178B" w:rsidRPr="003F1D58">
              <w:t xml:space="preserve"> </w:t>
            </w:r>
            <w:r w:rsidRPr="003F1D58">
              <w:t>with</w:t>
            </w:r>
            <w:r w:rsidR="0071178B" w:rsidRPr="003F1D58">
              <w:t xml:space="preserve"> </w:t>
            </w:r>
            <w:r w:rsidRPr="003F1D58">
              <w:t>reason</w:t>
            </w:r>
            <w:r w:rsidR="0071178B" w:rsidRPr="003F1D58">
              <w:t xml:space="preserve"> </w:t>
            </w:r>
            <w:r w:rsidRPr="003F1D58">
              <w:t>code</w:t>
            </w:r>
            <w:r w:rsidR="0071178B" w:rsidRPr="003F1D58">
              <w:t xml:space="preserve"> </w:t>
            </w:r>
            <w:r w:rsidRPr="003F1D58">
              <w:t>0x9300</w:t>
            </w:r>
            <w:r w:rsidR="0071178B" w:rsidRPr="003F1D58">
              <w:t xml:space="preserve"> </w:t>
            </w:r>
            <w:r w:rsidRPr="003F1D58">
              <w:t>only</w:t>
            </w:r>
            <w:r w:rsidR="0071178B" w:rsidRPr="003F1D58">
              <w:t xml:space="preserve"> </w:t>
            </w:r>
            <w:r w:rsidRPr="003F1D58">
              <w:t>for</w:t>
            </w:r>
            <w:r w:rsidR="0071178B" w:rsidRPr="003F1D58">
              <w:t xml:space="preserve"> </w:t>
            </w:r>
            <w:r w:rsidRPr="003F1D58">
              <w:t>events</w:t>
            </w:r>
            <w:r w:rsidR="0071178B" w:rsidRPr="003F1D58">
              <w:t xml:space="preserve"> </w:t>
            </w:r>
            <w:r w:rsidRPr="003F1D58">
              <w:t>where</w:t>
            </w:r>
            <w:r w:rsidR="0071178B" w:rsidRPr="003F1D58">
              <w:t xml:space="preserve"> </w:t>
            </w:r>
            <w:r w:rsidRPr="003F1D58">
              <w:t>reply</w:t>
            </w:r>
            <w:r w:rsidR="0071178B" w:rsidRPr="003F1D58">
              <w:t xml:space="preserve"> </w:t>
            </w:r>
            <w:r w:rsidRPr="003F1D58">
              <w:t>busy</w:t>
            </w:r>
            <w:r w:rsidR="0071178B" w:rsidRPr="003F1D58">
              <w:t xml:space="preserve"> </w:t>
            </w:r>
            <w:r w:rsidRPr="003F1D58">
              <w:t>is</w:t>
            </w:r>
            <w:r w:rsidR="0071178B" w:rsidRPr="003F1D58">
              <w:t xml:space="preserve"> </w:t>
            </w:r>
            <w:r w:rsidRPr="003F1D58">
              <w:t>allowed.</w:t>
            </w:r>
          </w:p>
        </w:tc>
      </w:tr>
    </w:tbl>
    <w:p w14:paraId="2C590080" w14:textId="77777777" w:rsidR="0087313C" w:rsidRPr="003F1D58" w:rsidRDefault="0087313C"/>
    <w:p w14:paraId="6D75081D" w14:textId="77777777" w:rsidR="0087313C" w:rsidRPr="003F1D58" w:rsidRDefault="0087313C" w:rsidP="00A257E1">
      <w:pPr>
        <w:pStyle w:val="Heading2"/>
      </w:pPr>
      <w:bookmarkStart w:id="93" w:name="_Toc79566797"/>
      <w:bookmarkStart w:id="94" w:name="_Toc79568859"/>
      <w:r w:rsidRPr="003F1D58">
        <w:t>6.7</w:t>
      </w:r>
      <w:r w:rsidRPr="003F1D58">
        <w:tab/>
        <w:t>CAT Runtime Environment behaviour</w:t>
      </w:r>
      <w:bookmarkEnd w:id="93"/>
      <w:bookmarkEnd w:id="94"/>
    </w:p>
    <w:p w14:paraId="3DC523AA" w14:textId="77777777" w:rsidR="006A0014" w:rsidRPr="003F1D58" w:rsidRDefault="006A0014" w:rsidP="00F324E7">
      <w:pPr>
        <w:pStyle w:val="Heading3"/>
      </w:pPr>
      <w:bookmarkStart w:id="95" w:name="_Toc79566798"/>
      <w:bookmarkStart w:id="96" w:name="_Toc79568860"/>
      <w:r w:rsidRPr="003F1D58">
        <w:t>6.7.0</w:t>
      </w:r>
      <w:r w:rsidRPr="003F1D58">
        <w:tab/>
        <w:t>Basic rules</w:t>
      </w:r>
      <w:bookmarkEnd w:id="95"/>
      <w:bookmarkEnd w:id="96"/>
    </w:p>
    <w:p w14:paraId="4EF61696" w14:textId="77777777" w:rsidR="0087313C" w:rsidRPr="003F1D58" w:rsidRDefault="0087313C" w:rsidP="00F324E7">
      <w:pPr>
        <w:keepNext/>
        <w:keepLines/>
        <w:jc w:val="both"/>
      </w:pPr>
      <w:r w:rsidRPr="003F1D58">
        <w:t>The following rules define the CAT Runtime Environment behaviour for:</w:t>
      </w:r>
    </w:p>
    <w:p w14:paraId="51CD4C90" w14:textId="77777777" w:rsidR="0087313C" w:rsidRPr="003F1D58" w:rsidRDefault="0087313C" w:rsidP="00F324E7">
      <w:pPr>
        <w:pStyle w:val="B1"/>
        <w:keepNext/>
        <w:keepLines/>
      </w:pPr>
      <w:r w:rsidRPr="003F1D58">
        <w:t>ToolkitInterface object retrieval:</w:t>
      </w:r>
    </w:p>
    <w:p w14:paraId="4BFF0282" w14:textId="77777777" w:rsidR="0087313C" w:rsidRPr="003F1D58" w:rsidRDefault="0087313C">
      <w:pPr>
        <w:pStyle w:val="B2"/>
      </w:pPr>
      <w:r w:rsidRPr="003F1D58">
        <w:t xml:space="preserve">The CAT Runtime Environment shall invoke the </w:t>
      </w:r>
      <w:r w:rsidRPr="003F1D58">
        <w:rPr>
          <w:i/>
        </w:rPr>
        <w:t>getShareableInterfaceObject()</w:t>
      </w:r>
      <w:r w:rsidRPr="003F1D58">
        <w:t xml:space="preserve"> method of the Toolkit applet to retrieve the reference of its </w:t>
      </w:r>
      <w:r w:rsidRPr="003F1D58">
        <w:rPr>
          <w:i/>
        </w:rPr>
        <w:t>ToolkitInterface</w:t>
      </w:r>
      <w:r w:rsidRPr="003F1D58">
        <w:t xml:space="preserve"> object, before triggering it the first time in its life cycle.</w:t>
      </w:r>
    </w:p>
    <w:p w14:paraId="11101909" w14:textId="77777777" w:rsidR="0087313C" w:rsidRPr="003F1D58" w:rsidRDefault="0087313C">
      <w:pPr>
        <w:pStyle w:val="B2"/>
      </w:pPr>
      <w:r w:rsidRPr="003F1D58">
        <w:t xml:space="preserve">The AID parameter of the </w:t>
      </w:r>
      <w:r w:rsidRPr="003F1D58">
        <w:rPr>
          <w:i/>
        </w:rPr>
        <w:t>getShareableInterfaceObject()</w:t>
      </w:r>
      <w:r w:rsidRPr="003F1D58">
        <w:t xml:space="preserve"> method shall be set to null.</w:t>
      </w:r>
    </w:p>
    <w:p w14:paraId="319D1FA6" w14:textId="77777777" w:rsidR="0087313C" w:rsidRPr="003F1D58" w:rsidRDefault="0087313C">
      <w:pPr>
        <w:pStyle w:val="B2"/>
      </w:pPr>
      <w:r w:rsidRPr="003F1D58">
        <w:t xml:space="preserve">The byte parameter of the </w:t>
      </w:r>
      <w:r w:rsidRPr="003F1D58">
        <w:rPr>
          <w:i/>
        </w:rPr>
        <w:t>getShareableInterfaceObject()</w:t>
      </w:r>
      <w:r w:rsidRPr="003F1D58">
        <w:t xml:space="preserve"> method shall be set to one (i.e. "01").</w:t>
      </w:r>
    </w:p>
    <w:p w14:paraId="73D3F1AD" w14:textId="77777777" w:rsidR="0087313C" w:rsidRPr="003F1D58" w:rsidRDefault="0087313C">
      <w:pPr>
        <w:pStyle w:val="B1"/>
      </w:pPr>
      <w:r w:rsidRPr="003F1D58">
        <w:t xml:space="preserve">Triggering of a Toolkit applet (invocation of the </w:t>
      </w:r>
      <w:r w:rsidRPr="003F1D58">
        <w:rPr>
          <w:i/>
        </w:rPr>
        <w:t xml:space="preserve">processToolkit() </w:t>
      </w:r>
      <w:r w:rsidRPr="003F1D58">
        <w:t xml:space="preserve">method of the </w:t>
      </w:r>
      <w:r w:rsidRPr="003F1D58">
        <w:rPr>
          <w:i/>
        </w:rPr>
        <w:t>ToolkitInterface</w:t>
      </w:r>
      <w:r w:rsidRPr="003F1D58">
        <w:t>object):</w:t>
      </w:r>
    </w:p>
    <w:p w14:paraId="24EB79E7" w14:textId="610E7F22" w:rsidR="0087313C" w:rsidRPr="003F1D58" w:rsidRDefault="0087313C">
      <w:pPr>
        <w:pStyle w:val="B2"/>
      </w:pPr>
      <w:r w:rsidRPr="003F1D58">
        <w:t xml:space="preserve">The CAT Runtime Environment triggers a Toolkit applet by calling the </w:t>
      </w:r>
      <w:r w:rsidRPr="003F1D58">
        <w:rPr>
          <w:i/>
        </w:rPr>
        <w:t>processToolkit()</w:t>
      </w:r>
      <w:r w:rsidRPr="003F1D58">
        <w:t xml:space="preserve"> method of the </w:t>
      </w:r>
      <w:r w:rsidRPr="003F1D58">
        <w:rPr>
          <w:i/>
        </w:rPr>
        <w:t>ToolkitInterface</w:t>
      </w:r>
      <w:r w:rsidRPr="003F1D58">
        <w:t xml:space="preserve"> shareable interface object provided by the Toolkit applet. As a consequence all the rules defined in "</w:t>
      </w:r>
      <w:r w:rsidR="00CF7398" w:rsidRPr="003F1D58">
        <w:t>Runtime Environment Specification, Java Card™ Platform, 3.0.1 Classic Edition</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 xml:space="preserve"> apply (e.g. access to CLEAR_ON_DESELECT transient objects, context switch, multi selectable).</w:t>
      </w:r>
    </w:p>
    <w:p w14:paraId="78B056BA" w14:textId="77777777" w:rsidR="0087313C" w:rsidRPr="003F1D58" w:rsidRDefault="0087313C">
      <w:pPr>
        <w:pStyle w:val="B2"/>
      </w:pPr>
      <w:r w:rsidRPr="003F1D58">
        <w:t xml:space="preserve">At the invocation of the </w:t>
      </w:r>
      <w:r w:rsidRPr="003F1D58">
        <w:rPr>
          <w:i/>
        </w:rPr>
        <w:t>processToolkit()</w:t>
      </w:r>
      <w:r w:rsidRPr="003F1D58">
        <w:t xml:space="preserve"> method there shall be no transaction in progress.</w:t>
      </w:r>
    </w:p>
    <w:p w14:paraId="1FFC062C" w14:textId="77777777" w:rsidR="0087313C" w:rsidRPr="003F1D58" w:rsidRDefault="0087313C">
      <w:pPr>
        <w:pStyle w:val="B2"/>
      </w:pPr>
      <w:r w:rsidRPr="003F1D58">
        <w:t>The context as defined in Java Card</w:t>
      </w:r>
      <w:r w:rsidR="000631F5" w:rsidRPr="003F1D58">
        <w:t>™</w:t>
      </w:r>
      <w:r w:rsidRPr="003F1D58">
        <w:t xml:space="preserve"> shall be set to the context of the Toolkit applet. The previous context (context of the caller) shall be the context of the CAT Runtime Environment.</w:t>
      </w:r>
    </w:p>
    <w:p w14:paraId="22858F57" w14:textId="77777777" w:rsidR="0087313C" w:rsidRPr="003F1D58" w:rsidRDefault="0087313C">
      <w:pPr>
        <w:pStyle w:val="B1"/>
        <w:keepNext/>
        <w:keepLines/>
      </w:pPr>
      <w:r w:rsidRPr="003F1D58">
        <w:t xml:space="preserve">Termination of a Toolkit applet (return from the </w:t>
      </w:r>
      <w:r w:rsidRPr="003F1D58">
        <w:rPr>
          <w:i/>
        </w:rPr>
        <w:t xml:space="preserve">processToolkit() </w:t>
      </w:r>
      <w:r w:rsidRPr="003F1D58">
        <w:t>method):</w:t>
      </w:r>
    </w:p>
    <w:p w14:paraId="78D8CFC6" w14:textId="77777777" w:rsidR="0087313C" w:rsidRPr="003F1D58" w:rsidRDefault="0087313C">
      <w:pPr>
        <w:pStyle w:val="B2"/>
      </w:pPr>
      <w:r w:rsidRPr="003F1D58">
        <w:t>A pending Toolkit applet transaction is aborted.</w:t>
      </w:r>
    </w:p>
    <w:p w14:paraId="30A7D099" w14:textId="77777777" w:rsidR="0087313C" w:rsidRPr="003F1D58" w:rsidRDefault="0087313C" w:rsidP="00F10EB1">
      <w:pPr>
        <w:pStyle w:val="B1"/>
        <w:keepNext/>
      </w:pPr>
      <w:r w:rsidRPr="003F1D58">
        <w:lastRenderedPageBreak/>
        <w:t xml:space="preserve">Invocation of </w:t>
      </w:r>
      <w:r w:rsidRPr="003F1D58">
        <w:rPr>
          <w:i/>
        </w:rPr>
        <w:t>ProactiveHandler.send()</w:t>
      </w:r>
      <w:r w:rsidRPr="003F1D58">
        <w:t xml:space="preserve"> method:</w:t>
      </w:r>
    </w:p>
    <w:p w14:paraId="30FA4630" w14:textId="77777777" w:rsidR="0087313C" w:rsidRPr="003F1D58" w:rsidRDefault="0087313C">
      <w:pPr>
        <w:pStyle w:val="B2"/>
      </w:pPr>
      <w:r w:rsidRPr="003F1D58">
        <w:t xml:space="preserve">During the execution there might be other context switches, but at the return of the </w:t>
      </w:r>
      <w:r w:rsidRPr="003F1D58">
        <w:rPr>
          <w:i/>
        </w:rPr>
        <w:t xml:space="preserve">send() </w:t>
      </w:r>
      <w:r w:rsidRPr="003F1D58">
        <w:t>method the Toolkit applet context is restored.</w:t>
      </w:r>
    </w:p>
    <w:p w14:paraId="0C6379A8" w14:textId="77777777" w:rsidR="0087313C" w:rsidRPr="003F1D58" w:rsidRDefault="0087313C">
      <w:pPr>
        <w:pStyle w:val="B2"/>
      </w:pPr>
      <w:r w:rsidRPr="003F1D58">
        <w:t>A pending Toolkit applet transaction at the method invocation is aborted.</w:t>
      </w:r>
    </w:p>
    <w:p w14:paraId="5F3EC9D1" w14:textId="77777777" w:rsidR="0087313C" w:rsidRPr="003F1D58" w:rsidRDefault="0087313C" w:rsidP="009C3AF6">
      <w:pPr>
        <w:pStyle w:val="Heading3"/>
      </w:pPr>
      <w:bookmarkStart w:id="97" w:name="_Toc79566799"/>
      <w:bookmarkStart w:id="98" w:name="_Toc79568861"/>
      <w:r w:rsidRPr="003F1D58">
        <w:t>6.7.1</w:t>
      </w:r>
      <w:r w:rsidRPr="003F1D58">
        <w:tab/>
        <w:t>System proactive commands</w:t>
      </w:r>
      <w:bookmarkEnd w:id="97"/>
      <w:bookmarkEnd w:id="98"/>
    </w:p>
    <w:p w14:paraId="06D14214" w14:textId="77777777" w:rsidR="006A0014" w:rsidRPr="003F1D58" w:rsidRDefault="006A0014" w:rsidP="006A0014">
      <w:pPr>
        <w:pStyle w:val="Heading4"/>
      </w:pPr>
      <w:bookmarkStart w:id="99" w:name="_Toc79566800"/>
      <w:bookmarkStart w:id="100" w:name="_Toc79568862"/>
      <w:r w:rsidRPr="003F1D58">
        <w:t>6.7.1.0</w:t>
      </w:r>
      <w:r w:rsidRPr="003F1D58">
        <w:tab/>
        <w:t>Overall behaviour</w:t>
      </w:r>
      <w:bookmarkEnd w:id="99"/>
      <w:bookmarkEnd w:id="100"/>
    </w:p>
    <w:p w14:paraId="24E0A301" w14:textId="77777777" w:rsidR="0087313C" w:rsidRPr="003F1D58" w:rsidRDefault="0087313C" w:rsidP="009C3AF6">
      <w:pPr>
        <w:keepNext/>
        <w:keepLines/>
      </w:pPr>
      <w:r w:rsidRPr="003F1D58">
        <w:t>The system proactive command shall only contain information from Toolkit applets that are in the selectable state.</w:t>
      </w:r>
    </w:p>
    <w:p w14:paraId="58DA1782" w14:textId="77777777" w:rsidR="0087313C" w:rsidRPr="003F1D58" w:rsidRDefault="0087313C" w:rsidP="009C3AF6">
      <w:pPr>
        <w:keepNext/>
        <w:keepLines/>
      </w:pPr>
      <w:r w:rsidRPr="003F1D58">
        <w:t xml:space="preserve">The CAT Runtime Environment shall send its system proactive command(s) as soon as no proactive session is ongoing and after all the Toolkit applets registered to the current events have been triggered and have returned from the </w:t>
      </w:r>
      <w:r w:rsidRPr="003F1D58">
        <w:rPr>
          <w:i/>
        </w:rPr>
        <w:t>processToolkit()</w:t>
      </w:r>
      <w:r w:rsidRPr="003F1D58">
        <w:t xml:space="preserve"> method invocation.</w:t>
      </w:r>
    </w:p>
    <w:p w14:paraId="41C4AE44" w14:textId="77777777" w:rsidR="0087313C" w:rsidRPr="003F1D58" w:rsidRDefault="0087313C">
      <w:pPr>
        <w:pStyle w:val="Heading4"/>
      </w:pPr>
      <w:bookmarkStart w:id="101" w:name="_Toc79566801"/>
      <w:bookmarkStart w:id="102" w:name="_Toc79568863"/>
      <w:r w:rsidRPr="003F1D58">
        <w:t>6.7.1.1</w:t>
      </w:r>
      <w:r w:rsidRPr="003F1D58">
        <w:tab/>
        <w:t>SET UP MENU</w:t>
      </w:r>
      <w:bookmarkEnd w:id="101"/>
      <w:bookmarkEnd w:id="102"/>
    </w:p>
    <w:p w14:paraId="315E50F4" w14:textId="77777777" w:rsidR="0087313C" w:rsidRPr="003F1D58" w:rsidRDefault="0087313C">
      <w:pPr>
        <w:keepNext/>
      </w:pPr>
      <w:r w:rsidRPr="003F1D58">
        <w:t>At the beginning of a CAT session, the CAT Runtime Environment shall send a SET UP MENU system proactive command, if at least one menu entry is registered and enabled by a selectable Toolkit applet.</w:t>
      </w:r>
    </w:p>
    <w:p w14:paraId="0A5469D9" w14:textId="586F4BAF" w:rsidR="0087313C" w:rsidRPr="003F1D58" w:rsidRDefault="0087313C">
      <w:pPr>
        <w:keepNext/>
      </w:pPr>
      <w:r w:rsidRPr="003F1D58">
        <w:t>During a CAT session the CAT Runtime Environment shall send a SET UP MENU system proactive command whenever a menu entry is modified, added or removed or the EF</w:t>
      </w:r>
      <w:r w:rsidRPr="003F1D58">
        <w:rPr>
          <w:position w:val="-6"/>
          <w:sz w:val="16"/>
          <w:szCs w:val="16"/>
        </w:rPr>
        <w:t>SUME</w:t>
      </w:r>
      <w:r w:rsidRPr="003F1D58">
        <w:t xml:space="preserve"> file under the DF</w:t>
      </w:r>
      <w:r w:rsidRPr="003F1D58">
        <w:rPr>
          <w:position w:val="-6"/>
          <w:sz w:val="16"/>
          <w:szCs w:val="16"/>
        </w:rPr>
        <w:t>TELECOM</w:t>
      </w:r>
      <w:r w:rsidRPr="003F1D58">
        <w:t xml:space="preserve"> file is updated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w:t>
      </w:r>
    </w:p>
    <w:p w14:paraId="636D6F10" w14:textId="77777777" w:rsidR="0087313C" w:rsidRPr="003F1D58" w:rsidRDefault="0087313C">
      <w:r w:rsidRPr="003F1D58">
        <w:t>If help is available for at least one Menu Entry inserted in the SET UP MENU system proactive command the CAT Runtime Environment shall indicate to the terminal that help information is available. Otherwise the CAT Runtime Environment shall not indicate to the terminal that help information is available.</w:t>
      </w:r>
    </w:p>
    <w:p w14:paraId="784AB2B8" w14:textId="77777777" w:rsidR="0087313C" w:rsidRPr="003F1D58" w:rsidRDefault="0087313C">
      <w:r w:rsidRPr="003F1D58">
        <w:t>The CAT Runtime Environment shall use the data of the EF</w:t>
      </w:r>
      <w:r w:rsidRPr="003F1D58">
        <w:rPr>
          <w:position w:val="-6"/>
          <w:sz w:val="16"/>
          <w:szCs w:val="16"/>
        </w:rPr>
        <w:t>SUME</w:t>
      </w:r>
      <w:r w:rsidRPr="003F1D58">
        <w:t xml:space="preserve"> file under the DF_Telecom when issuing the SET UP MENU proactive command.</w:t>
      </w:r>
    </w:p>
    <w:p w14:paraId="64B72AFD" w14:textId="2F9928DC" w:rsidR="0087313C" w:rsidRPr="003F1D58" w:rsidRDefault="0087313C">
      <w:r w:rsidRPr="003F1D58">
        <w:t xml:space="preserve">If a text attribute different from the default format is provided for at least one Menu Entry, the SET UP MENU system proactive command shall contain the item text attribute list Comprehension TLV. The default format as defined in </w:t>
      </w:r>
      <w:r w:rsidR="00E74B69" w:rsidRPr="008562E2">
        <w:t>ETSI</w:t>
      </w:r>
      <w:r w:rsidR="00B016DB" w:rsidRPr="008562E2">
        <w:t xml:space="preserve"> </w:t>
      </w:r>
      <w:r w:rsidR="00E74B69" w:rsidRPr="008562E2">
        <w:t>TS 123 040</w:t>
      </w:r>
      <w:r w:rsidRPr="008562E2">
        <w:t> [</w:t>
      </w:r>
      <w:r w:rsidRPr="008562E2">
        <w:fldChar w:fldCharType="begin"/>
      </w:r>
      <w:r w:rsidR="00E74B69" w:rsidRPr="008562E2">
        <w:instrText xml:space="preserve">REF REF_TS123040  \* MERGEFORMAT  \h </w:instrText>
      </w:r>
      <w:r w:rsidRPr="008562E2">
        <w:fldChar w:fldCharType="separate"/>
      </w:r>
      <w:r w:rsidR="00547B98" w:rsidRPr="008562E2">
        <w:t>12</w:t>
      </w:r>
      <w:r w:rsidRPr="008562E2">
        <w:fldChar w:fldCharType="end"/>
      </w:r>
      <w:r w:rsidRPr="008562E2">
        <w:t>]</w:t>
      </w:r>
      <w:r w:rsidRPr="003F1D58">
        <w:t xml:space="preserve"> is "00 00 03 90".</w:t>
      </w:r>
    </w:p>
    <w:p w14:paraId="61F90659" w14:textId="77777777" w:rsidR="0087313C" w:rsidRPr="003F1D58" w:rsidRDefault="0087313C">
      <w:r w:rsidRPr="003F1D58">
        <w:t xml:space="preserve">A Menu Entries' list is managed by the CAT Runtime Environment. The Menu Entries' list is a simple link list which is modified either when </w:t>
      </w:r>
      <w:r w:rsidRPr="003F1D58">
        <w:rPr>
          <w:i/>
        </w:rPr>
        <w:t>initMenuEntry()</w:t>
      </w:r>
      <w:r w:rsidRPr="003F1D58">
        <w:t xml:space="preserve"> is successfully called or when an applet is successfully deleted. The Menu Entries' list is managed regardless of the menu entry state (enable/disable) as well as regardless of the Toolkit applet(s) life cycle state(e.g. Selectable/Locked, etc.).</w:t>
      </w:r>
    </w:p>
    <w:p w14:paraId="29756764" w14:textId="77777777" w:rsidR="0087313C" w:rsidRPr="003F1D58" w:rsidRDefault="0087313C">
      <w:pPr>
        <w:rPr>
          <w:i/>
        </w:rPr>
      </w:pPr>
      <w:r w:rsidRPr="003F1D58">
        <w:t xml:space="preserve">Each element of the list corresponds to an Item used by the CAT Runtime Environment to build and send the </w:t>
      </w:r>
      <w:r w:rsidR="00CC4BC5" w:rsidRPr="003F1D58">
        <w:t>SET UP </w:t>
      </w:r>
      <w:r w:rsidRPr="003F1D58">
        <w:t>MENU system proactive command to the terminal. The CAT Runtime Environment shall provide the items to the terminal in the same order than in the Menu Entries' list (from the first element to the last element).</w:t>
      </w:r>
    </w:p>
    <w:p w14:paraId="51484C4B" w14:textId="0CAF55EF" w:rsidR="002235AC" w:rsidRPr="003F1D58" w:rsidRDefault="0087313C">
      <w:r w:rsidRPr="003F1D58">
        <w:t>The positions of the Toolkit applet menu entries in the Menu Entries' list, the requested item identifiers and the associated limits (e.g. maximum length of item text string) are provided at the installation of the Toolkit applet</w:t>
      </w:r>
      <w:r w:rsidR="002235AC" w:rsidRPr="003F1D58">
        <w:t>:</w:t>
      </w:r>
    </w:p>
    <w:p w14:paraId="242AD9F9" w14:textId="77777777" w:rsidR="0087313C" w:rsidRPr="003F1D58" w:rsidRDefault="0087313C">
      <w:pPr>
        <w:pStyle w:val="B1"/>
      </w:pPr>
      <w:r w:rsidRPr="003F1D58">
        <w:t xml:space="preserve">Item identifiers: The Item identifiers used in Item comprehension TLV of the SET UP MENU system proactive command are the ones returned by the </w:t>
      </w:r>
      <w:r w:rsidRPr="003F1D58">
        <w:rPr>
          <w:i/>
        </w:rPr>
        <w:t>initMenuEntry(…)</w:t>
      </w:r>
      <w:r w:rsidRPr="003F1D58">
        <w:t xml:space="preserve"> method. The Item identifier values are split in two ranges</w:t>
      </w:r>
      <w:r w:rsidR="00F547E4" w:rsidRPr="003F1D58">
        <w:t>:</w:t>
      </w:r>
    </w:p>
    <w:p w14:paraId="1AF8FB67" w14:textId="099D31E5" w:rsidR="0087313C" w:rsidRPr="003F1D58" w:rsidRDefault="0087313C">
      <w:pPr>
        <w:pStyle w:val="B2"/>
      </w:pPr>
      <w:r w:rsidRPr="003F1D58">
        <w:t>The range (1,127) of the item identifier is managed by the Remote Application Management Application (</w:t>
      </w:r>
      <w:r w:rsidR="00E74B69" w:rsidRPr="008562E2">
        <w:t>ETSI TS 102 226</w:t>
      </w:r>
      <w:r w:rsidRPr="008562E2">
        <w:t>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and provided to the CAT Runtime Environment.</w:t>
      </w:r>
    </w:p>
    <w:p w14:paraId="5CD15F01" w14:textId="77777777" w:rsidR="0087313C" w:rsidRPr="003F1D58" w:rsidRDefault="0087313C">
      <w:pPr>
        <w:pStyle w:val="B2"/>
      </w:pPr>
      <w:r w:rsidRPr="003F1D58">
        <w:t>The range (128,255) is managed by the CAT Runtime Environment. When the requested item identifier is "00" the CAT Runtime Environment shall assign the first free value in the range (128,255).</w:t>
      </w:r>
    </w:p>
    <w:p w14:paraId="6736993B" w14:textId="77777777" w:rsidR="0087313C" w:rsidRPr="003F1D58" w:rsidRDefault="0087313C" w:rsidP="00F10EB1">
      <w:pPr>
        <w:pStyle w:val="B1"/>
        <w:keepNext/>
      </w:pPr>
      <w:r w:rsidRPr="003F1D58">
        <w:lastRenderedPageBreak/>
        <w:t>Item position: The Item position of a Menu Entry indicates the position where the Menu Entry shall be inserted in the Menu Entries' list</w:t>
      </w:r>
      <w:r w:rsidR="00F547E4" w:rsidRPr="003F1D58">
        <w:t>:</w:t>
      </w:r>
    </w:p>
    <w:p w14:paraId="34A14D8B" w14:textId="77777777" w:rsidR="0087313C" w:rsidRPr="003F1D58" w:rsidRDefault="0087313C">
      <w:pPr>
        <w:pStyle w:val="B2"/>
      </w:pPr>
      <w:r w:rsidRPr="003F1D58">
        <w:t>If the new Menu Entry has to be inserted at an already occupied position, the entries from the requested position to the last element of the Menu Entries' list are shifted to the next positions.</w:t>
      </w:r>
    </w:p>
    <w:p w14:paraId="2B28908F" w14:textId="77777777" w:rsidR="0087313C" w:rsidRPr="003F1D58" w:rsidRDefault="0087313C">
      <w:pPr>
        <w:pStyle w:val="B2"/>
      </w:pPr>
      <w:r w:rsidRPr="003F1D58">
        <w:t>If the position indicated is greater than the number of elements in the Menu Entries' list, then the Menu Entry takes the last position in the Menu Entries' list.</w:t>
      </w:r>
    </w:p>
    <w:p w14:paraId="4E3E873B" w14:textId="77777777" w:rsidR="0087313C" w:rsidRPr="003F1D58" w:rsidRDefault="0087313C">
      <w:pPr>
        <w:pStyle w:val="B2"/>
      </w:pPr>
      <w:r w:rsidRPr="003F1D58">
        <w:t>If the position indicated is equal to "00", then the Menu Entry takes the last position in the Menu Entries' list.</w:t>
      </w:r>
    </w:p>
    <w:p w14:paraId="4FD6AEA3" w14:textId="77777777" w:rsidR="0087313C" w:rsidRPr="003F1D58" w:rsidRDefault="0087313C">
      <w:pPr>
        <w:pStyle w:val="Heading4"/>
      </w:pPr>
      <w:bookmarkStart w:id="103" w:name="_Toc79566802"/>
      <w:bookmarkStart w:id="104" w:name="_Toc79568864"/>
      <w:r w:rsidRPr="003F1D58">
        <w:t>6.7.1.2</w:t>
      </w:r>
      <w:r w:rsidRPr="003F1D58">
        <w:tab/>
        <w:t>SET UP EVENT LIST</w:t>
      </w:r>
      <w:bookmarkEnd w:id="103"/>
      <w:bookmarkEnd w:id="104"/>
    </w:p>
    <w:p w14:paraId="79F672A3" w14:textId="77777777" w:rsidR="0087313C" w:rsidRPr="003F1D58" w:rsidRDefault="0087313C">
      <w:r w:rsidRPr="003F1D58">
        <w:t>At the beginning of a CAT session, the CAT Runtime Environment shall send a SET UP EVENT LIST system proactive command, if at least one of the EVENT_EVENT_DOWNLOAD_* events is registered by a selectable Toolkit applet.</w:t>
      </w:r>
    </w:p>
    <w:p w14:paraId="7E98C5BB" w14:textId="77777777" w:rsidR="0087313C" w:rsidRPr="003F1D58" w:rsidRDefault="0087313C">
      <w:r w:rsidRPr="003F1D58">
        <w:t>During a CAT session the CAT Runtime Environment shall send a SET UP EVENT LIST system proactive command whenever the registered event list is changed.</w:t>
      </w:r>
    </w:p>
    <w:p w14:paraId="45E69424" w14:textId="77777777" w:rsidR="0087313C" w:rsidRPr="003F1D58" w:rsidRDefault="0087313C">
      <w:pPr>
        <w:pStyle w:val="Heading4"/>
      </w:pPr>
      <w:bookmarkStart w:id="105" w:name="_Toc79566803"/>
      <w:bookmarkStart w:id="106" w:name="_Toc79568865"/>
      <w:r w:rsidRPr="003F1D58">
        <w:t>6.7.1.3</w:t>
      </w:r>
      <w:r w:rsidRPr="003F1D58">
        <w:tab/>
        <w:t>POLL INTERVAL and POLLING OFF</w:t>
      </w:r>
      <w:bookmarkEnd w:id="105"/>
      <w:bookmarkEnd w:id="106"/>
    </w:p>
    <w:p w14:paraId="39CDF0A3" w14:textId="77777777" w:rsidR="0087313C" w:rsidRPr="003F1D58" w:rsidRDefault="0087313C">
      <w:r w:rsidRPr="003F1D58">
        <w:t>At the beginning of a CAT session, the CAT Runtime Environment shall send a POLL INTERVAL system proactive command, if at least one Toolkit applet has requested a poll interval duration.</w:t>
      </w:r>
    </w:p>
    <w:p w14:paraId="2C95629A" w14:textId="77777777" w:rsidR="0087313C" w:rsidRPr="003F1D58" w:rsidRDefault="0087313C">
      <w:r w:rsidRPr="003F1D58">
        <w:t>During a CAT session the CAT Runtime Environment shall send a POLL INTERVAL or POLLING OFF system proactive command whenever the system poll interval duration is changed.</w:t>
      </w:r>
    </w:p>
    <w:p w14:paraId="79F4690F" w14:textId="77777777" w:rsidR="007B080B" w:rsidRPr="003F1D58" w:rsidRDefault="007B080B" w:rsidP="007B080B">
      <w:pPr>
        <w:pStyle w:val="Heading4"/>
      </w:pPr>
      <w:bookmarkStart w:id="107" w:name="_Toc79566804"/>
      <w:bookmarkStart w:id="108" w:name="_Toc79568866"/>
      <w:r w:rsidRPr="003F1D58">
        <w:t>6.7.1.4</w:t>
      </w:r>
      <w:r w:rsidRPr="003F1D58">
        <w:tab/>
        <w:t>NEGOTIATION OF POLL INTERVAL</w:t>
      </w:r>
      <w:bookmarkEnd w:id="107"/>
      <w:bookmarkEnd w:id="108"/>
    </w:p>
    <w:p w14:paraId="306F70B7" w14:textId="77777777" w:rsidR="007B080B" w:rsidRPr="003F1D58" w:rsidRDefault="007B080B" w:rsidP="007B080B">
      <w:r w:rsidRPr="003F1D58">
        <w:t>If at least one Toolkit applet has registered the EVENT POLL INTERVAL NEGOTIATION the Terminal can send an ENVELOPE(POLL INTERVAL NEGOTIATION) at any time.</w:t>
      </w:r>
    </w:p>
    <w:p w14:paraId="3E43F785" w14:textId="54B10F07" w:rsidR="007B080B" w:rsidRPr="003F1D58" w:rsidRDefault="007B080B" w:rsidP="007B080B">
      <w:r w:rsidRPr="003F1D58">
        <w:t xml:space="preserve">The CAT Runtime Environment shall send a response to the EVENT POLL INTERVAL NEGOTIATION as defined in </w:t>
      </w:r>
      <w:r w:rsidR="00E74B69" w:rsidRPr="008562E2">
        <w:t>ETSI</w:t>
      </w:r>
      <w:r w:rsidR="00B016DB" w:rsidRPr="008562E2">
        <w:t xml:space="preserve"> </w:t>
      </w:r>
      <w:r w:rsidR="00E74B69" w:rsidRPr="008562E2">
        <w:t>TS 102 223</w:t>
      </w:r>
      <w:r w:rsidRPr="008562E2">
        <w:t xml:space="preserve"> </w:t>
      </w:r>
      <w:r w:rsidR="00E74B69" w:rsidRPr="008562E2">
        <w:t>[</w:t>
      </w:r>
      <w:r w:rsidR="00E74B69" w:rsidRPr="008562E2">
        <w:fldChar w:fldCharType="begin"/>
      </w:r>
      <w:r w:rsidR="00E74B69" w:rsidRPr="008562E2">
        <w:instrText xml:space="preserve">REF REF_TS102223 \h </w:instrText>
      </w:r>
      <w:r w:rsidR="00E74B69" w:rsidRPr="008562E2">
        <w:fldChar w:fldCharType="separate"/>
      </w:r>
      <w:r w:rsidR="00547B98" w:rsidRPr="008562E2">
        <w:t>7</w:t>
      </w:r>
      <w:r w:rsidR="00E74B69" w:rsidRPr="008562E2">
        <w:fldChar w:fldCharType="end"/>
      </w:r>
      <w:r w:rsidR="00E74B69" w:rsidRPr="008562E2">
        <w:t>]</w:t>
      </w:r>
      <w:r w:rsidRPr="003F1D58">
        <w:t xml:space="preserve"> according to the following rules:</w:t>
      </w:r>
    </w:p>
    <w:p w14:paraId="507B7764" w14:textId="1D9EBDD9" w:rsidR="007B080B" w:rsidRPr="003F1D58" w:rsidRDefault="007B080B" w:rsidP="00B016DB">
      <w:r w:rsidRPr="003F1D58">
        <w:t xml:space="preserve">If none of the triggered Toolkit applets has requested a shorter poll interval duration than the one supplied by the Terminal, and if none of the Toolkit applets that is not triggered on this event has previously requested a shorter poll interval duration than the one supplied by the Terminal, the CAT Runtime Environment shall respond with the "Poll interval result" set to "Accepted" and </w:t>
      </w:r>
      <w:r w:rsidR="00D509E4" w:rsidRPr="003F1D58">
        <w:t xml:space="preserve">may include </w:t>
      </w:r>
      <w:r w:rsidRPr="003F1D58">
        <w:t xml:space="preserve">the "Duration" </w:t>
      </w:r>
      <w:r w:rsidR="00DC0F1D" w:rsidRPr="003F1D58">
        <w:t xml:space="preserve">object as defined in </w:t>
      </w:r>
      <w:r w:rsidR="00DC0F1D" w:rsidRPr="008562E2">
        <w:t>ETSI TS 102 223 [</w:t>
      </w:r>
      <w:r w:rsidR="00DC0F1D" w:rsidRPr="008562E2">
        <w:fldChar w:fldCharType="begin"/>
      </w:r>
      <w:r w:rsidR="00DC0F1D" w:rsidRPr="008562E2">
        <w:instrText xml:space="preserve">REF REF_TS102223  \* MERGEFORMAT  \h </w:instrText>
      </w:r>
      <w:r w:rsidR="00DC0F1D" w:rsidRPr="008562E2">
        <w:fldChar w:fldCharType="separate"/>
      </w:r>
      <w:r w:rsidR="00547B98" w:rsidRPr="008562E2">
        <w:t>7</w:t>
      </w:r>
      <w:r w:rsidR="00DC0F1D" w:rsidRPr="008562E2">
        <w:fldChar w:fldCharType="end"/>
      </w:r>
      <w:r w:rsidR="00DC0F1D" w:rsidRPr="008562E2">
        <w:t>]</w:t>
      </w:r>
      <w:r w:rsidRPr="003F1D58">
        <w:t>.</w:t>
      </w:r>
    </w:p>
    <w:p w14:paraId="2BA01B82" w14:textId="4F61ED6A" w:rsidR="00703491" w:rsidRPr="003F1D58" w:rsidRDefault="00703491" w:rsidP="00641D0F">
      <w:pPr>
        <w:pStyle w:val="NO"/>
      </w:pPr>
      <w:r w:rsidRPr="003F1D58">
        <w:t>NOTE:</w:t>
      </w:r>
      <w:r w:rsidRPr="003F1D58">
        <w:tab/>
        <w:t xml:space="preserve">Terminals compliant with </w:t>
      </w:r>
      <w:r w:rsidRPr="008562E2">
        <w:t xml:space="preserve">ETSI TS 102 223 </w:t>
      </w:r>
      <w:r w:rsidR="00833145" w:rsidRPr="008562E2">
        <w:t>[</w:t>
      </w:r>
      <w:r w:rsidR="00833145" w:rsidRPr="008562E2">
        <w:fldChar w:fldCharType="begin"/>
      </w:r>
      <w:r w:rsidR="00833145" w:rsidRPr="008562E2">
        <w:instrText xml:space="preserve">REF REF_TS102223 \h </w:instrText>
      </w:r>
      <w:r w:rsidR="00833145" w:rsidRPr="008562E2">
        <w:fldChar w:fldCharType="separate"/>
      </w:r>
      <w:r w:rsidR="00547B98" w:rsidRPr="008562E2">
        <w:t>7</w:t>
      </w:r>
      <w:r w:rsidR="00833145" w:rsidRPr="008562E2">
        <w:fldChar w:fldCharType="end"/>
      </w:r>
      <w:r w:rsidR="00833145" w:rsidRPr="008562E2">
        <w:t>]</w:t>
      </w:r>
      <w:r w:rsidRPr="003F1D58">
        <w:t xml:space="preserve"> Rel-12, Rel-13 or Rel-14 do not expect the "Duration" object in this situation and may show unpredictable behaviour if the object is present.</w:t>
      </w:r>
    </w:p>
    <w:p w14:paraId="384C1E72" w14:textId="19E69DEB" w:rsidR="007B080B" w:rsidRPr="003F1D58" w:rsidRDefault="007B080B" w:rsidP="00B016DB">
      <w:r w:rsidRPr="003F1D58">
        <w:t xml:space="preserve">If one or more triggered applets requested a shorter poll interval duration than the poll interval duration value supplied by the Terminal, or if at least one of the Toolkit applets that is not triggered on this event has previously requested a shorter poll interval duration than the one supplied by the Terminal, the CAT Runtime Environment shall respond with the "Poll interval result" set to "Modified" and with the lowest poll interval value duration requested by the Toolkit applets set as "Duration" as defined in </w:t>
      </w:r>
      <w:r w:rsidR="00E74B69" w:rsidRPr="008562E2">
        <w:t>ETSI TS 102 223</w:t>
      </w:r>
      <w:r w:rsidRPr="008562E2">
        <w:t xml:space="preserve"> [</w:t>
      </w:r>
      <w:r w:rsidRPr="008562E2">
        <w:fldChar w:fldCharType="begin"/>
      </w:r>
      <w:r w:rsidR="00E74B69" w:rsidRPr="008562E2">
        <w:instrText xml:space="preserve">REF REF_TS102223  \* MERGEFORMAT  \h </w:instrText>
      </w:r>
      <w:r w:rsidRPr="008562E2">
        <w:fldChar w:fldCharType="separate"/>
      </w:r>
      <w:r w:rsidR="00547B98" w:rsidRPr="008562E2">
        <w:t>7</w:t>
      </w:r>
      <w:r w:rsidRPr="008562E2">
        <w:fldChar w:fldCharType="end"/>
      </w:r>
      <w:r w:rsidRPr="008562E2">
        <w:t>]</w:t>
      </w:r>
      <w:r w:rsidR="00F324E7" w:rsidRPr="003F1D58">
        <w:t>.</w:t>
      </w:r>
    </w:p>
    <w:p w14:paraId="5B38DB8C" w14:textId="77777777" w:rsidR="00576D17" w:rsidRPr="003F1D58" w:rsidRDefault="00576D17" w:rsidP="00576D17">
      <w:r w:rsidRPr="003F1D58">
        <w:t>The negotiated duration is the "Duration" sent in the response to the ENVELOPE(POLL INTERVAL NEGOTIATION) when the "Poll interval result" is set to "Modified". If the Poll interval result is missing, the negotiated duration is the "Duration" included in the ENVELOPE(POLL INTERVAL NEGOTIATION).</w:t>
      </w:r>
    </w:p>
    <w:p w14:paraId="2F4B656C" w14:textId="77777777" w:rsidR="00675792" w:rsidRPr="003F1D58" w:rsidRDefault="00675792" w:rsidP="00576D17">
      <w:r w:rsidRPr="003F1D58">
        <w:t xml:space="preserve">The negotiated duration shall be persistent and is the new value of the poll interval duration used by the CAT Runtime Environment according to the rules defined in clause 6.7.1.3, and as the response to an invocation of the </w:t>
      </w:r>
      <w:r w:rsidRPr="003F1D58">
        <w:rPr>
          <w:i/>
        </w:rPr>
        <w:t>ToolkitRegistry.getPollInterval()</w:t>
      </w:r>
      <w:r w:rsidRPr="003F1D58">
        <w:t xml:space="preserve"> method.</w:t>
      </w:r>
    </w:p>
    <w:p w14:paraId="7A7EB8B9" w14:textId="77777777" w:rsidR="004D07CA" w:rsidRPr="003F1D58" w:rsidRDefault="004D07CA" w:rsidP="004D07CA">
      <w:pPr>
        <w:pStyle w:val="Heading4"/>
      </w:pPr>
      <w:bookmarkStart w:id="109" w:name="_Toc79566805"/>
      <w:bookmarkStart w:id="110" w:name="_Toc79568867"/>
      <w:r w:rsidRPr="003F1D58">
        <w:lastRenderedPageBreak/>
        <w:t>6.7.1.5</w:t>
      </w:r>
      <w:r w:rsidRPr="003F1D58">
        <w:tab/>
        <w:t>ACTIVATE</w:t>
      </w:r>
      <w:bookmarkEnd w:id="109"/>
      <w:bookmarkEnd w:id="110"/>
    </w:p>
    <w:p w14:paraId="6A817EE6" w14:textId="3A9C314D" w:rsidR="004D07CA" w:rsidRPr="003F1D58" w:rsidRDefault="004D07CA" w:rsidP="00F10EB1">
      <w:pPr>
        <w:keepNext/>
      </w:pPr>
      <w:r w:rsidRPr="003F1D58">
        <w:t xml:space="preserve">This clause applies if the UICC supports </w:t>
      </w:r>
      <w:r w:rsidR="009534C0" w:rsidRPr="008562E2">
        <w:t xml:space="preserve">ETSI </w:t>
      </w:r>
      <w:r w:rsidRPr="008562E2">
        <w:t>TS 102 613</w:t>
      </w:r>
      <w:r w:rsidR="009534C0" w:rsidRPr="008562E2">
        <w:t xml:space="preserve"> </w:t>
      </w:r>
      <w:r w:rsidR="00883E7F" w:rsidRPr="008562E2">
        <w:t>[</w:t>
      </w:r>
      <w:r w:rsidR="00883E7F" w:rsidRPr="008562E2">
        <w:fldChar w:fldCharType="begin"/>
      </w:r>
      <w:r w:rsidR="00883E7F" w:rsidRPr="008562E2">
        <w:instrText xml:space="preserve">REF REF_TS102613 \h </w:instrText>
      </w:r>
      <w:r w:rsidR="00883E7F" w:rsidRPr="008562E2">
        <w:fldChar w:fldCharType="separate"/>
      </w:r>
      <w:r w:rsidR="00547B98" w:rsidRPr="008562E2">
        <w:t>17</w:t>
      </w:r>
      <w:r w:rsidR="00883E7F" w:rsidRPr="008562E2">
        <w:fldChar w:fldCharType="end"/>
      </w:r>
      <w:r w:rsidR="00883E7F" w:rsidRPr="008562E2">
        <w:t>]</w:t>
      </w:r>
      <w:r w:rsidRPr="003F1D58">
        <w:t xml:space="preserve"> and </w:t>
      </w:r>
      <w:r w:rsidR="009534C0" w:rsidRPr="008562E2">
        <w:t xml:space="preserve">ETSI </w:t>
      </w:r>
      <w:r w:rsidRPr="008562E2">
        <w:t>TS 102 705</w:t>
      </w:r>
      <w:r w:rsidR="00883E7F" w:rsidRPr="008562E2">
        <w:t xml:space="preserve"> [</w:t>
      </w:r>
      <w:r w:rsidR="00883E7F" w:rsidRPr="008562E2">
        <w:fldChar w:fldCharType="begin"/>
      </w:r>
      <w:r w:rsidR="00883E7F" w:rsidRPr="008562E2">
        <w:instrText xml:space="preserve">REF REF_TS102705 \h </w:instrText>
      </w:r>
      <w:r w:rsidR="00883E7F" w:rsidRPr="008562E2">
        <w:fldChar w:fldCharType="separate"/>
      </w:r>
      <w:r w:rsidR="00547B98" w:rsidRPr="008562E2">
        <w:t>18</w:t>
      </w:r>
      <w:r w:rsidR="00883E7F" w:rsidRPr="008562E2">
        <w:fldChar w:fldCharType="end"/>
      </w:r>
      <w:r w:rsidR="00883E7F" w:rsidRPr="008562E2">
        <w:t>]</w:t>
      </w:r>
      <w:r w:rsidRPr="003F1D58">
        <w:t>.</w:t>
      </w:r>
    </w:p>
    <w:p w14:paraId="04EE3AC4" w14:textId="77777777" w:rsidR="004D07CA" w:rsidRPr="003F1D58" w:rsidRDefault="004D07CA" w:rsidP="004D07CA">
      <w:r w:rsidRPr="003F1D58">
        <w:t>The CAT Runtime Environment shall send this system proactive command automatically only if all the following conditions are fulfilled:</w:t>
      </w:r>
    </w:p>
    <w:p w14:paraId="42511252" w14:textId="0D33A0AE" w:rsidR="004D07CA" w:rsidRPr="003F1D58" w:rsidRDefault="009534C0" w:rsidP="009534C0">
      <w:pPr>
        <w:pStyle w:val="B1"/>
      </w:pPr>
      <w:r w:rsidRPr="003F1D58">
        <w:t>t</w:t>
      </w:r>
      <w:r w:rsidR="004D07CA" w:rsidRPr="003F1D58">
        <w:t xml:space="preserve">he terminal supports the SWP </w:t>
      </w:r>
      <w:r w:rsidR="00DF145D" w:rsidRPr="008562E2">
        <w:t>[</w:t>
      </w:r>
      <w:r w:rsidR="00DF145D" w:rsidRPr="008562E2">
        <w:fldChar w:fldCharType="begin"/>
      </w:r>
      <w:r w:rsidR="00DF145D" w:rsidRPr="008562E2">
        <w:instrText xml:space="preserve">REF REF_TS102613 \h </w:instrText>
      </w:r>
      <w:r w:rsidR="00DF145D" w:rsidRPr="008562E2">
        <w:fldChar w:fldCharType="separate"/>
      </w:r>
      <w:r w:rsidR="00DF145D" w:rsidRPr="008562E2">
        <w:rPr>
          <w:noProof/>
        </w:rPr>
        <w:t>17</w:t>
      </w:r>
      <w:r w:rsidR="00DF145D" w:rsidRPr="008562E2">
        <w:fldChar w:fldCharType="end"/>
      </w:r>
      <w:r w:rsidR="00DF145D" w:rsidRPr="008562E2">
        <w:t>]</w:t>
      </w:r>
      <w:r w:rsidR="004D07CA" w:rsidRPr="003F1D58">
        <w:t xml:space="preserve"> interface and indicates support of the ACTIVATE proactive c</w:t>
      </w:r>
      <w:r w:rsidRPr="003F1D58">
        <w:t>ommand in the Terminal Profile;</w:t>
      </w:r>
    </w:p>
    <w:p w14:paraId="3B38B891" w14:textId="4FBD0049" w:rsidR="004D07CA" w:rsidRPr="003F1D58" w:rsidRDefault="004D07CA" w:rsidP="009534C0">
      <w:pPr>
        <w:pStyle w:val="B1"/>
      </w:pPr>
      <w:r w:rsidRPr="003F1D58">
        <w:t xml:space="preserve">the UICC supports the </w:t>
      </w:r>
      <w:r w:rsidRPr="003F1D58">
        <w:rPr>
          <w:rFonts w:ascii="Courier New" w:hAnsi="Courier New" w:cs="Courier New"/>
          <w:bCs/>
        </w:rPr>
        <w:t>AUTO_ACTIVATE_SERVICE_ID</w:t>
      </w:r>
      <w:r w:rsidRPr="003F1D58">
        <w:t xml:space="preserve"> service as defined in</w:t>
      </w:r>
      <w:r w:rsidR="00DF145D">
        <w:t xml:space="preserve"> </w:t>
      </w:r>
      <w:r w:rsidR="00DF145D" w:rsidRPr="008562E2">
        <w:t>[</w:t>
      </w:r>
      <w:r w:rsidR="00DF145D" w:rsidRPr="008562E2">
        <w:fldChar w:fldCharType="begin"/>
      </w:r>
      <w:r w:rsidR="00DF145D" w:rsidRPr="008562E2">
        <w:instrText xml:space="preserve">REF REF_TS102705 \h </w:instrText>
      </w:r>
      <w:r w:rsidR="00DF145D" w:rsidRPr="008562E2">
        <w:fldChar w:fldCharType="separate"/>
      </w:r>
      <w:r w:rsidR="00DF145D" w:rsidRPr="008562E2">
        <w:rPr>
          <w:noProof/>
        </w:rPr>
        <w:t>18</w:t>
      </w:r>
      <w:r w:rsidR="00DF145D" w:rsidRPr="008562E2">
        <w:fldChar w:fldCharType="end"/>
      </w:r>
      <w:r w:rsidR="00DF145D" w:rsidRPr="008562E2">
        <w:t>]</w:t>
      </w:r>
      <w:r w:rsidR="009534C0" w:rsidRPr="003F1D58">
        <w:t>;</w:t>
      </w:r>
      <w:r w:rsidRPr="003F1D58">
        <w:t xml:space="preserve"> </w:t>
      </w:r>
    </w:p>
    <w:p w14:paraId="0A0D7848" w14:textId="5CC15397" w:rsidR="004D07CA" w:rsidRPr="003F1D58" w:rsidRDefault="004D07CA" w:rsidP="009534C0">
      <w:pPr>
        <w:pStyle w:val="B1"/>
      </w:pPr>
      <w:r w:rsidRPr="003F1D58">
        <w:t xml:space="preserve">the SWP </w:t>
      </w:r>
      <w:r w:rsidR="00DF145D" w:rsidRPr="008562E2">
        <w:t>[</w:t>
      </w:r>
      <w:r w:rsidR="00DF145D" w:rsidRPr="008562E2">
        <w:fldChar w:fldCharType="begin"/>
      </w:r>
      <w:r w:rsidR="00DF145D" w:rsidRPr="008562E2">
        <w:instrText xml:space="preserve">REF REF_TS102613 \h </w:instrText>
      </w:r>
      <w:r w:rsidR="00DF145D" w:rsidRPr="008562E2">
        <w:fldChar w:fldCharType="separate"/>
      </w:r>
      <w:r w:rsidR="00DF145D" w:rsidRPr="008562E2">
        <w:rPr>
          <w:noProof/>
        </w:rPr>
        <w:t>17</w:t>
      </w:r>
      <w:r w:rsidR="00DF145D" w:rsidRPr="008562E2">
        <w:fldChar w:fldCharType="end"/>
      </w:r>
      <w:r w:rsidR="00DF145D" w:rsidRPr="008562E2">
        <w:t>]</w:t>
      </w:r>
      <w:r w:rsidRPr="003F1D58">
        <w:t xml:space="preserve"> interface is in DEACTIVATED state</w:t>
      </w:r>
      <w:r w:rsidR="009534C0" w:rsidRPr="003F1D58">
        <w:t>;</w:t>
      </w:r>
      <w:r w:rsidRPr="003F1D58">
        <w:t xml:space="preserve"> and</w:t>
      </w:r>
    </w:p>
    <w:p w14:paraId="41CC2152" w14:textId="77777777" w:rsidR="004D07CA" w:rsidRPr="003F1D58" w:rsidRDefault="004D07CA" w:rsidP="009534C0">
      <w:pPr>
        <w:pStyle w:val="B1"/>
      </w:pPr>
      <w:r w:rsidRPr="003F1D58">
        <w:t>the UICC needs to communicate using this interface.</w:t>
      </w:r>
    </w:p>
    <w:p w14:paraId="4F272559" w14:textId="77777777" w:rsidR="004D07CA" w:rsidRPr="003F1D58" w:rsidRDefault="004D07CA" w:rsidP="009534C0">
      <w:r w:rsidRPr="003F1D58">
        <w:t>The CAT Runtime Environment shall not prevent applets from sending this proactive command.</w:t>
      </w:r>
    </w:p>
    <w:p w14:paraId="2BD0AA04" w14:textId="77777777" w:rsidR="005D0152" w:rsidRPr="003F1D58" w:rsidRDefault="005D0152" w:rsidP="009534C0">
      <w:pPr>
        <w:pStyle w:val="Heading3"/>
      </w:pPr>
      <w:bookmarkStart w:id="111" w:name="_Toc79566806"/>
      <w:bookmarkStart w:id="112" w:name="_Toc79568868"/>
      <w:r w:rsidRPr="003F1D58">
        <w:t>6.7.2</w:t>
      </w:r>
      <w:r w:rsidRPr="003F1D58">
        <w:tab/>
        <w:t>UICC memory reliability monitoring</w:t>
      </w:r>
      <w:bookmarkEnd w:id="111"/>
      <w:bookmarkEnd w:id="112"/>
    </w:p>
    <w:p w14:paraId="7F171764" w14:textId="77777777" w:rsidR="005D0152" w:rsidRPr="003F1D58" w:rsidRDefault="005D0152" w:rsidP="005D0152">
      <w:pPr>
        <w:keepNext/>
      </w:pPr>
      <w:r w:rsidRPr="003F1D58">
        <w:t>The support of the event</w:t>
      </w:r>
      <w:r w:rsidR="00065439" w:rsidRPr="003F1D58">
        <w:t xml:space="preserve"> </w:t>
      </w:r>
      <w:r w:rsidRPr="003F1D58">
        <w:t>EVENT_MEMORY_FAILURE is optional.</w:t>
      </w:r>
    </w:p>
    <w:p w14:paraId="33E96385" w14:textId="77777777" w:rsidR="005D0152" w:rsidRPr="003F1D58" w:rsidRDefault="005D0152" w:rsidP="005D0152">
      <w:pPr>
        <w:keepNext/>
      </w:pPr>
      <w:r w:rsidRPr="003F1D58">
        <w:t xml:space="preserve">If a Toolkit applet tries to register to this event, and the event is not supported, the registration shall fail, and a ToolkitException is generated, with </w:t>
      </w:r>
      <w:r w:rsidRPr="003F1D58">
        <w:rPr>
          <w:rStyle w:val="apple-style-span"/>
          <w:shd w:val="clear" w:color="auto" w:fill="FFFFFF"/>
        </w:rPr>
        <w:t>EVENT</w:t>
      </w:r>
      <w:r w:rsidRPr="003F1D58">
        <w:rPr>
          <w:rStyle w:val="apple-style-span"/>
          <w:color w:val="000000"/>
          <w:shd w:val="clear" w:color="auto" w:fill="FFFFFF"/>
        </w:rPr>
        <w:t xml:space="preserve">_NOT_SUPPORTED </w:t>
      </w:r>
      <w:r w:rsidRPr="003F1D58">
        <w:t>reason code.</w:t>
      </w:r>
    </w:p>
    <w:p w14:paraId="1B9BB977" w14:textId="77777777" w:rsidR="005D0152" w:rsidRPr="003F1D58" w:rsidRDefault="005D0152" w:rsidP="005D0152">
      <w:r w:rsidRPr="003F1D58">
        <w:t>Typical persistent memory technologies suffer of limited write cycles. Silicon manufacturers specify a nominal minimum guaranteed number of writecycles at specific conditions. When this number is exceeded for a memory cell or operating conditions are extreme, persistent memory reliability degrades and memory operations may fail.</w:t>
      </w:r>
    </w:p>
    <w:p w14:paraId="4026BD08" w14:textId="77777777" w:rsidR="005D0152" w:rsidRPr="003F1D58" w:rsidRDefault="005D0152" w:rsidP="005D0152">
      <w:r w:rsidRPr="003F1D58">
        <w:t xml:space="preserve">In UICCs, particularly for those destined to M2M applications, the card operating system may be provided with an optional mechanism for monitoring the status of persistent memory or part of it. </w:t>
      </w:r>
    </w:p>
    <w:p w14:paraId="292EBB97" w14:textId="77777777" w:rsidR="005D0152" w:rsidRPr="003F1D58" w:rsidRDefault="005D0152" w:rsidP="005D0152">
      <w:r w:rsidRPr="003F1D58">
        <w:t>Using said mechanism, the CAT Runtime Environment can inform the applets sending them the event</w:t>
      </w:r>
      <w:r w:rsidRPr="003F1D58">
        <w:rPr>
          <w:iCs/>
        </w:rPr>
        <w:t xml:space="preserve"> EVENT_MEMORY_FAILURE</w:t>
      </w:r>
      <w:r w:rsidRPr="003F1D58">
        <w:t>. The applets triggered by this event are responsible to perform recovery actions, e.g. by remotely signalling the card Issuer that a replacement is advised. The memory reliability monitoring mechanism could be based on either hardware facilities, on software solutions or both. The techniques implemented to detect defective memory cells are card manufacturer specific and out of scope of th</w:t>
      </w:r>
      <w:r w:rsidR="00F25184" w:rsidRPr="003F1D58">
        <w:t>e present document</w:t>
      </w:r>
      <w:r w:rsidRPr="003F1D58">
        <w:t>.</w:t>
      </w:r>
    </w:p>
    <w:p w14:paraId="00DF67FA" w14:textId="77777777" w:rsidR="005D0152" w:rsidRPr="003F1D58" w:rsidRDefault="005D0152" w:rsidP="005D0152">
      <w:r w:rsidRPr="003F1D58">
        <w:t>It has to be understood that there are certain limitations of the aforementioned mechanism:</w:t>
      </w:r>
    </w:p>
    <w:p w14:paraId="15A48650" w14:textId="77777777" w:rsidR="005D0152" w:rsidRPr="003F1D58" w:rsidRDefault="005D0152" w:rsidP="00B016DB">
      <w:pPr>
        <w:pStyle w:val="B1"/>
      </w:pPr>
      <w:r w:rsidRPr="003F1D58">
        <w:t>If the UICC is provided with further mechanism to recover from write errors, e.g. by multiple writing attempts, by reallocating data structures to different addresses etc., errors that can be transparently recovered by the UICC shall not result in the triggering of the aforementioned event. Recovering techniques are manufacturer dependant and are not mandated by the present document.</w:t>
      </w:r>
    </w:p>
    <w:p w14:paraId="63C17025" w14:textId="77777777" w:rsidR="005D0152" w:rsidRPr="003F1D58" w:rsidRDefault="005D0152" w:rsidP="00B016DB">
      <w:pPr>
        <w:pStyle w:val="B1"/>
      </w:pPr>
      <w:r w:rsidRPr="003F1D58">
        <w:t>The techniques to deal with memory failure may depend on the support of the semiconductor device manufacturer and are UICC manufacturer specific and out of scope of th</w:t>
      </w:r>
      <w:r w:rsidR="00AE30A2" w:rsidRPr="003F1D58">
        <w:t>e present document</w:t>
      </w:r>
      <w:r w:rsidR="00867F22" w:rsidRPr="003F1D58">
        <w:t>.</w:t>
      </w:r>
    </w:p>
    <w:p w14:paraId="0EF832EB" w14:textId="77777777" w:rsidR="005D0152" w:rsidRPr="003F1D58" w:rsidRDefault="005D0152" w:rsidP="00B016DB">
      <w:pPr>
        <w:pStyle w:val="B1"/>
      </w:pPr>
      <w:r w:rsidRPr="003F1D58">
        <w:t>There is no guarantee that the aforementioned event will be sent to an application. A sudden memory failure could affect a part of memory vital to the card operating system, the CAT Runtime Environment and/or Java Card™ Runtime Environmen</w:t>
      </w:r>
      <w:r w:rsidR="00867F22" w:rsidRPr="003F1D58">
        <w:t>t any time.</w:t>
      </w:r>
    </w:p>
    <w:p w14:paraId="62C619B7" w14:textId="77777777" w:rsidR="0087313C" w:rsidRPr="003F1D58" w:rsidRDefault="0087313C">
      <w:pPr>
        <w:pStyle w:val="Heading1"/>
      </w:pPr>
      <w:bookmarkStart w:id="113" w:name="_Toc79566807"/>
      <w:bookmarkStart w:id="114" w:name="_Toc79568869"/>
      <w:r w:rsidRPr="003F1D58">
        <w:t>7</w:t>
      </w:r>
      <w:r w:rsidRPr="003F1D58">
        <w:tab/>
        <w:t>Toolkit applet</w:t>
      </w:r>
      <w:bookmarkEnd w:id="113"/>
      <w:bookmarkEnd w:id="114"/>
    </w:p>
    <w:p w14:paraId="64D57219" w14:textId="77777777" w:rsidR="0087313C" w:rsidRPr="003F1D58" w:rsidRDefault="0087313C">
      <w:pPr>
        <w:pStyle w:val="Heading2"/>
      </w:pPr>
      <w:bookmarkStart w:id="115" w:name="_Toc79566808"/>
      <w:bookmarkStart w:id="116" w:name="_Toc79568870"/>
      <w:r w:rsidRPr="003F1D58">
        <w:t>7.1</w:t>
      </w:r>
      <w:r w:rsidRPr="003F1D58">
        <w:tab/>
        <w:t>Applet loading</w:t>
      </w:r>
      <w:bookmarkEnd w:id="115"/>
      <w:bookmarkEnd w:id="116"/>
    </w:p>
    <w:p w14:paraId="6B870325" w14:textId="4C77281C" w:rsidR="0087313C" w:rsidRPr="003F1D58" w:rsidRDefault="0087313C">
      <w:r w:rsidRPr="003F1D58">
        <w:t>The UICC API card shall be compliant to the "</w:t>
      </w:r>
      <w:r w:rsidR="00CF7398" w:rsidRPr="003F1D58">
        <w:t>Virtual Machine Specification Java Card™ Platform, 3.0.1 Classic Edition</w:t>
      </w:r>
      <w:r w:rsidRPr="003F1D58">
        <w:t xml:space="preserve">" </w:t>
      </w:r>
      <w:r w:rsidR="00DF145D" w:rsidRPr="008562E2">
        <w:t>[</w:t>
      </w:r>
      <w:r w:rsidR="00DF145D" w:rsidRPr="008562E2">
        <w:fldChar w:fldCharType="begin"/>
      </w:r>
      <w:r w:rsidR="00DF145D" w:rsidRPr="008562E2">
        <w:instrText xml:space="preserve">REF REF_ORACLE_4 \h </w:instrText>
      </w:r>
      <w:r w:rsidR="00DF145D" w:rsidRPr="008562E2">
        <w:fldChar w:fldCharType="separate"/>
      </w:r>
      <w:r w:rsidR="00DF145D" w:rsidRPr="008562E2">
        <w:rPr>
          <w:noProof/>
        </w:rPr>
        <w:t>4</w:t>
      </w:r>
      <w:r w:rsidR="00DF145D" w:rsidRPr="008562E2">
        <w:fldChar w:fldCharType="end"/>
      </w:r>
      <w:r w:rsidR="00DF145D" w:rsidRPr="008562E2">
        <w:t>]</w:t>
      </w:r>
      <w:r w:rsidRPr="003F1D58">
        <w:t xml:space="preserve"> and to annex B to guarantee interoperability at byte code Level.</w:t>
      </w:r>
    </w:p>
    <w:p w14:paraId="35908905" w14:textId="4F06DCE2" w:rsidR="0087313C" w:rsidRPr="003F1D58" w:rsidRDefault="0087313C">
      <w:r w:rsidRPr="003F1D58">
        <w:t xml:space="preserve">The applet loading mechanism and applet life cycle are defined in </w:t>
      </w:r>
      <w:r w:rsidR="00E74B69" w:rsidRPr="008562E2">
        <w:t>ETSI TS 102 226</w:t>
      </w:r>
      <w:r w:rsidRPr="008562E2">
        <w:t>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xml:space="preserve">. The applet loading protocol is defined in </w:t>
      </w:r>
      <w:r w:rsidR="00E74B69" w:rsidRPr="008562E2">
        <w:t>ETSI TS 102 225</w:t>
      </w:r>
      <w:r w:rsidRPr="008562E2">
        <w:t> [</w:t>
      </w:r>
      <w:r w:rsidRPr="008562E2">
        <w:fldChar w:fldCharType="begin"/>
      </w:r>
      <w:r w:rsidR="00E74B69" w:rsidRPr="008562E2">
        <w:instrText xml:space="preserve">REF REF_TS102225  \* MERGEFORMAT  \h </w:instrText>
      </w:r>
      <w:r w:rsidRPr="008562E2">
        <w:fldChar w:fldCharType="separate"/>
      </w:r>
      <w:r w:rsidR="00547B98" w:rsidRPr="008562E2">
        <w:t>9</w:t>
      </w:r>
      <w:r w:rsidRPr="008562E2">
        <w:fldChar w:fldCharType="end"/>
      </w:r>
      <w:r w:rsidRPr="008562E2">
        <w:t>]</w:t>
      </w:r>
      <w:r w:rsidRPr="003F1D58">
        <w:t>.</w:t>
      </w:r>
    </w:p>
    <w:p w14:paraId="04E551EC" w14:textId="77777777" w:rsidR="0087313C" w:rsidRPr="003F1D58" w:rsidRDefault="0087313C">
      <w:pPr>
        <w:pStyle w:val="Heading2"/>
      </w:pPr>
      <w:bookmarkStart w:id="117" w:name="_Toc79566809"/>
      <w:bookmarkStart w:id="118" w:name="_Toc79568871"/>
      <w:r w:rsidRPr="003F1D58">
        <w:lastRenderedPageBreak/>
        <w:t>7.2</w:t>
      </w:r>
      <w:r w:rsidRPr="003F1D58">
        <w:tab/>
        <w:t>Data and function sharing</w:t>
      </w:r>
      <w:bookmarkEnd w:id="117"/>
      <w:bookmarkEnd w:id="118"/>
    </w:p>
    <w:p w14:paraId="6C847AB0" w14:textId="61D31C0A" w:rsidR="0087313C" w:rsidRPr="003F1D58" w:rsidRDefault="0087313C">
      <w:r w:rsidRPr="003F1D58">
        <w:t>The sharing mechanism defined in "</w:t>
      </w:r>
      <w:r w:rsidR="00CF7398" w:rsidRPr="003F1D58">
        <w:t>Application Programming Interface, Java Card™ Platform, 3.0.1 Classic Edition</w:t>
      </w:r>
      <w:r w:rsidR="007E6D2C" w:rsidRPr="003F1D58">
        <w:t>"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 xml:space="preserve"> and </w:t>
      </w:r>
      <w:r w:rsidR="00CC4BC5" w:rsidRPr="003F1D58">
        <w:t>"</w:t>
      </w:r>
      <w:r w:rsidR="00CF7398" w:rsidRPr="003F1D58">
        <w:t>Runtime Environment Specification, Java Card™ Platform, 3.0.1 Classic Edition</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 xml:space="preserve"> shall be used by the Toolkit applet(s) to share data and function.</w:t>
      </w:r>
    </w:p>
    <w:p w14:paraId="3163955E" w14:textId="77777777" w:rsidR="0087313C" w:rsidRPr="003F1D58" w:rsidRDefault="0087313C">
      <w:pPr>
        <w:pStyle w:val="Heading2"/>
      </w:pPr>
      <w:bookmarkStart w:id="119" w:name="_Toc79566810"/>
      <w:bookmarkStart w:id="120" w:name="_Toc79568872"/>
      <w:r w:rsidRPr="003F1D58">
        <w:t>7.3</w:t>
      </w:r>
      <w:r w:rsidRPr="003F1D58">
        <w:tab/>
        <w:t>Package, applet and object deletion</w:t>
      </w:r>
      <w:bookmarkEnd w:id="119"/>
      <w:bookmarkEnd w:id="120"/>
    </w:p>
    <w:p w14:paraId="5466127C" w14:textId="52B432BD" w:rsidR="0087313C" w:rsidRPr="003F1D58" w:rsidRDefault="0087313C">
      <w:r w:rsidRPr="003F1D58">
        <w:t>The Package and applet deletion mechanism defined in "</w:t>
      </w:r>
      <w:r w:rsidR="00CF7398" w:rsidRPr="003F1D58">
        <w:t>Runtime Environment Specification, Java Card™ Platform, 3.0.1 Classic Edition</w:t>
      </w:r>
      <w:r w:rsidRPr="003F1D58">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 xml:space="preserve"> shall be used to delete the content from the UICC. The object deletion mechanism defined optional in "</w:t>
      </w:r>
      <w:r w:rsidR="00CF7398" w:rsidRPr="003F1D58">
        <w:t>Application Programming Interface, Java Card™ Platform, 3.0.1 Classic Edition</w:t>
      </w:r>
      <w:r w:rsidRPr="003F1D58">
        <w:t xml:space="preserve">"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 xml:space="preserve"> is mandatory.</w:t>
      </w:r>
    </w:p>
    <w:p w14:paraId="6AE008FE" w14:textId="77777777" w:rsidR="0087313C" w:rsidRPr="003F1D58" w:rsidRDefault="0087313C" w:rsidP="004F6585">
      <w:pPr>
        <w:keepNext/>
      </w:pPr>
      <w:r w:rsidRPr="003F1D58">
        <w:t xml:space="preserve">If requested by an applet, the object deletion shall start prior to the processing of the next APDU if no applet is running or suspended. This implies that it cannot be guaranteed that the object deletion has been performed prior to the next invocation of the </w:t>
      </w:r>
      <w:r w:rsidRPr="003F1D58">
        <w:rPr>
          <w:i/>
        </w:rPr>
        <w:t>applet.process() method</w:t>
      </w:r>
      <w:r w:rsidRPr="003F1D58">
        <w:t xml:space="preserve"> or </w:t>
      </w:r>
      <w:r w:rsidRPr="003F1D58">
        <w:rPr>
          <w:i/>
        </w:rPr>
        <w:t>ToolkitInterface.processToolkit()</w:t>
      </w:r>
      <w:r w:rsidRPr="003F1D58">
        <w:t xml:space="preserve"> method.</w:t>
      </w:r>
    </w:p>
    <w:p w14:paraId="2FC5F255" w14:textId="26E77F48" w:rsidR="0087313C" w:rsidRPr="003F1D58" w:rsidRDefault="0087313C">
      <w:pPr>
        <w:pStyle w:val="NO"/>
        <w:keepLines w:val="0"/>
      </w:pPr>
      <w:r w:rsidRPr="003F1D58">
        <w:t>NOTE:</w:t>
      </w:r>
      <w:r w:rsidRPr="003F1D58">
        <w:tab/>
        <w:t>The maximum work waiting time depends on several factors (e.g. the permissible duration of a network</w:t>
      </w:r>
      <w:r w:rsidRPr="003F1D58">
        <w:noBreakHyphen/>
        <w:t xml:space="preserve">UICC authentication); in some cases as little as 2 s could be required. During this period the UICC should respect the work waiting time procedure, defined in </w:t>
      </w:r>
      <w:r w:rsidR="00E74B69" w:rsidRPr="008562E2">
        <w:t>ETSI TS 102 221</w:t>
      </w:r>
      <w:r w:rsidRPr="008562E2">
        <w:t>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w:t>
      </w:r>
    </w:p>
    <w:p w14:paraId="57EE7CAC" w14:textId="77777777" w:rsidR="0087313C" w:rsidRPr="003F1D58" w:rsidRDefault="0087313C" w:rsidP="009C3AF6">
      <w:pPr>
        <w:pStyle w:val="Heading1"/>
      </w:pPr>
      <w:bookmarkStart w:id="121" w:name="_Toc79566811"/>
      <w:bookmarkStart w:id="122" w:name="_Toc79568873"/>
      <w:r w:rsidRPr="003F1D58">
        <w:t>8</w:t>
      </w:r>
      <w:r w:rsidRPr="003F1D58">
        <w:tab/>
        <w:t>UICC and ADF File System Administration API</w:t>
      </w:r>
      <w:bookmarkEnd w:id="121"/>
      <w:bookmarkEnd w:id="122"/>
    </w:p>
    <w:p w14:paraId="7331AB7F" w14:textId="77777777" w:rsidR="00613B55" w:rsidRPr="003F1D58" w:rsidRDefault="00613B55" w:rsidP="00613B55">
      <w:pPr>
        <w:pStyle w:val="Heading2"/>
      </w:pPr>
      <w:bookmarkStart w:id="123" w:name="_Toc79566812"/>
      <w:bookmarkStart w:id="124" w:name="_Toc79568874"/>
      <w:r w:rsidRPr="003F1D58">
        <w:t>8.0</w:t>
      </w:r>
      <w:r w:rsidRPr="003F1D58">
        <w:tab/>
        <w:t>Overview</w:t>
      </w:r>
      <w:bookmarkEnd w:id="123"/>
      <w:bookmarkEnd w:id="124"/>
    </w:p>
    <w:p w14:paraId="538D1F3F" w14:textId="77777777" w:rsidR="0087313C" w:rsidRPr="003F1D58" w:rsidRDefault="0087313C" w:rsidP="009C3AF6">
      <w:pPr>
        <w:keepNext/>
        <w:keepLines/>
      </w:pPr>
      <w:r w:rsidRPr="003F1D58">
        <w:t xml:space="preserve">The file administration API consists of the </w:t>
      </w:r>
      <w:r w:rsidRPr="003F1D58">
        <w:rPr>
          <w:i/>
        </w:rPr>
        <w:t>uicc.access.fileadministration</w:t>
      </w:r>
      <w:r w:rsidRPr="003F1D58">
        <w:t xml:space="preserve"> package, which allows applets to administrate file systems of the UICC.</w:t>
      </w:r>
    </w:p>
    <w:p w14:paraId="67F49451" w14:textId="77777777" w:rsidR="0087313C" w:rsidRPr="003F1D58" w:rsidRDefault="0087313C" w:rsidP="009C3AF6">
      <w:pPr>
        <w:pStyle w:val="Heading2"/>
      </w:pPr>
      <w:bookmarkStart w:id="125" w:name="_Toc79566813"/>
      <w:bookmarkStart w:id="126" w:name="_Toc79568875"/>
      <w:r w:rsidRPr="003F1D58">
        <w:t>8.1</w:t>
      </w:r>
      <w:r w:rsidRPr="003F1D58">
        <w:tab/>
        <w:t>AdminFileView objects</w:t>
      </w:r>
      <w:bookmarkEnd w:id="125"/>
      <w:bookmarkEnd w:id="126"/>
    </w:p>
    <w:p w14:paraId="2CEADEDD" w14:textId="77777777" w:rsidR="0087313C" w:rsidRPr="003F1D58" w:rsidRDefault="0087313C">
      <w:r w:rsidRPr="003F1D58">
        <w:rPr>
          <w:iCs/>
        </w:rPr>
        <w:t>The interface</w:t>
      </w:r>
      <w:r w:rsidRPr="003F1D58">
        <w:rPr>
          <w:i/>
        </w:rPr>
        <w:t xml:space="preserve"> AdminFileView</w:t>
      </w:r>
      <w:r w:rsidRPr="003F1D58">
        <w:t xml:space="preserve"> extends the interface </w:t>
      </w:r>
      <w:r w:rsidRPr="003F1D58">
        <w:rPr>
          <w:i/>
        </w:rPr>
        <w:t>FileView</w:t>
      </w:r>
      <w:r w:rsidRPr="003F1D58">
        <w:t xml:space="preserve">, i.e. objects implementing the interface </w:t>
      </w:r>
      <w:r w:rsidRPr="003F1D58">
        <w:rPr>
          <w:i/>
          <w:iCs/>
        </w:rPr>
        <w:t>AdminFileView</w:t>
      </w:r>
      <w:r w:rsidRPr="003F1D58">
        <w:t xml:space="preserve"> inherit </w:t>
      </w:r>
      <w:r w:rsidRPr="003F1D58">
        <w:rPr>
          <w:i/>
        </w:rPr>
        <w:t>FileView</w:t>
      </w:r>
      <w:r w:rsidRPr="003F1D58">
        <w:t xml:space="preserve"> functionality.</w:t>
      </w:r>
    </w:p>
    <w:p w14:paraId="49748C4A" w14:textId="77777777" w:rsidR="0087313C" w:rsidRPr="003F1D58" w:rsidRDefault="0087313C">
      <w:r w:rsidRPr="003F1D58">
        <w:t xml:space="preserve">An </w:t>
      </w:r>
      <w:r w:rsidRPr="003F1D58">
        <w:rPr>
          <w:i/>
        </w:rPr>
        <w:t xml:space="preserve">AdminFileView </w:t>
      </w:r>
      <w:r w:rsidRPr="003F1D58">
        <w:t xml:space="preserve">object can be retrieved by invoking one of the </w:t>
      </w:r>
      <w:r w:rsidRPr="003F1D58">
        <w:rPr>
          <w:i/>
        </w:rPr>
        <w:t xml:space="preserve">getAdminFileView() </w:t>
      </w:r>
      <w:r w:rsidRPr="003F1D58">
        <w:t xml:space="preserve">methods defined in the </w:t>
      </w:r>
      <w:r w:rsidRPr="003F1D58">
        <w:rPr>
          <w:i/>
        </w:rPr>
        <w:t>AdminFileViewBuilder</w:t>
      </w:r>
      <w:r w:rsidRPr="003F1D58">
        <w:t xml:space="preserve"> class.</w:t>
      </w:r>
    </w:p>
    <w:p w14:paraId="1736E214" w14:textId="77777777" w:rsidR="0087313C" w:rsidRPr="003F1D58" w:rsidRDefault="0087313C">
      <w:r w:rsidRPr="003F1D58">
        <w:t xml:space="preserve">If BER TLV files functions are supported by an implementation, the </w:t>
      </w:r>
      <w:r w:rsidRPr="003F1D58">
        <w:rPr>
          <w:i/>
          <w:iCs/>
        </w:rPr>
        <w:t>getAdminFileView()</w:t>
      </w:r>
      <w:r w:rsidRPr="003F1D58">
        <w:t xml:space="preserve"> and </w:t>
      </w:r>
      <w:r w:rsidRPr="003F1D58">
        <w:rPr>
          <w:i/>
          <w:iCs/>
        </w:rPr>
        <w:t>getTheUICCAdminFileView()</w:t>
      </w:r>
      <w:r w:rsidRPr="003F1D58">
        <w:t xml:space="preserve"> methods defined in the </w:t>
      </w:r>
      <w:r w:rsidRPr="003F1D58">
        <w:rPr>
          <w:i/>
          <w:iCs/>
        </w:rPr>
        <w:t xml:space="preserve">AdminFileViewBuilder </w:t>
      </w:r>
      <w:r w:rsidRPr="003F1D58">
        <w:t xml:space="preserve">class shall return the reference of an object implementing the </w:t>
      </w:r>
      <w:r w:rsidRPr="003F1D58">
        <w:rPr>
          <w:i/>
          <w:iCs/>
        </w:rPr>
        <w:t>AdminBERTLVFileView</w:t>
      </w:r>
      <w:r w:rsidRPr="003F1D58">
        <w:t xml:space="preserve"> interface.</w:t>
      </w:r>
    </w:p>
    <w:p w14:paraId="2F8BE206" w14:textId="4939E1C6" w:rsidR="0087313C" w:rsidRPr="003F1D58" w:rsidRDefault="0087313C">
      <w:pPr>
        <w:keepLines/>
      </w:pPr>
      <w:r w:rsidRPr="003F1D58">
        <w:t xml:space="preserve">Each </w:t>
      </w:r>
      <w:r w:rsidRPr="003F1D58">
        <w:rPr>
          <w:i/>
        </w:rPr>
        <w:t>AdminFileView</w:t>
      </w:r>
      <w:r w:rsidRPr="003F1D58">
        <w:t xml:space="preserve"> shall be given the access control privileges associated with the UICC or the corresponding ADF for the applet. The access control privileges are defined by the UICC Administrative access application specific parameters specified in </w:t>
      </w:r>
      <w:r w:rsidR="00E74B69" w:rsidRPr="008562E2">
        <w:t>ETSI TS 102 226</w:t>
      </w:r>
      <w:r w:rsidRPr="008562E2">
        <w:t xml:space="preserve"> [</w:t>
      </w:r>
      <w:r w:rsidRPr="008562E2">
        <w:fldChar w:fldCharType="begin"/>
      </w:r>
      <w:r w:rsidR="00E74B69" w:rsidRPr="008562E2">
        <w:instrText xml:space="preserve">REF REF_TS102226  \* MERGEFORMAT  \h </w:instrText>
      </w:r>
      <w:r w:rsidRPr="008562E2">
        <w:fldChar w:fldCharType="separate"/>
      </w:r>
      <w:r w:rsidR="00547B98" w:rsidRPr="008562E2">
        <w:t>10</w:t>
      </w:r>
      <w:r w:rsidRPr="008562E2">
        <w:fldChar w:fldCharType="end"/>
      </w:r>
      <w:r w:rsidRPr="008562E2">
        <w:t>]</w:t>
      </w:r>
      <w:r w:rsidRPr="003F1D58">
        <w:t xml:space="preserve">. UICC access application specific parameters shall not apply to objects retrieved from the </w:t>
      </w:r>
      <w:r w:rsidRPr="003F1D58">
        <w:rPr>
          <w:i/>
          <w:iCs/>
        </w:rPr>
        <w:t>uicc.access.fileadministration.AdminFileViewBuilder</w:t>
      </w:r>
      <w:r w:rsidRPr="003F1D58">
        <w:t xml:space="preserve"> class. The access control privileges are checked against the access rules defined in </w:t>
      </w:r>
      <w:r w:rsidR="00E74B69" w:rsidRPr="008562E2">
        <w:t>ETSI TS 102 221</w:t>
      </w:r>
      <w:r w:rsidRPr="008562E2">
        <w:t xml:space="preserve"> [</w:t>
      </w:r>
      <w:r w:rsidRPr="008562E2">
        <w:fldChar w:fldCharType="begin"/>
      </w:r>
      <w:r w:rsidR="00E74B69" w:rsidRPr="008562E2">
        <w:instrText xml:space="preserve">REF REF_TS102221  \* MERGEFORMAT  \h </w:instrText>
      </w:r>
      <w:r w:rsidRPr="008562E2">
        <w:fldChar w:fldCharType="separate"/>
      </w:r>
      <w:r w:rsidR="00547B98" w:rsidRPr="008562E2">
        <w:t>6</w:t>
      </w:r>
      <w:r w:rsidRPr="008562E2">
        <w:fldChar w:fldCharType="end"/>
      </w:r>
      <w:r w:rsidRPr="008562E2">
        <w:t>]</w:t>
      </w:r>
      <w:r w:rsidRPr="003F1D58">
        <w:t xml:space="preserve"> each time a method of the </w:t>
      </w:r>
      <w:r w:rsidRPr="003F1D58">
        <w:rPr>
          <w:i/>
        </w:rPr>
        <w:t>AdminFileView</w:t>
      </w:r>
      <w:r w:rsidRPr="003F1D58">
        <w:t xml:space="preserve"> object is invoked.</w:t>
      </w:r>
    </w:p>
    <w:p w14:paraId="246AC1F8" w14:textId="77777777" w:rsidR="0087313C" w:rsidRPr="003F1D58" w:rsidRDefault="0087313C">
      <w:pPr>
        <w:pStyle w:val="Heading2"/>
      </w:pPr>
      <w:bookmarkStart w:id="127" w:name="_Toc79566814"/>
      <w:bookmarkStart w:id="128" w:name="_Toc79568876"/>
      <w:r w:rsidRPr="003F1D58">
        <w:t>8.2</w:t>
      </w:r>
      <w:r w:rsidRPr="003F1D58">
        <w:tab/>
        <w:t>AdminFileView operations</w:t>
      </w:r>
      <w:bookmarkEnd w:id="127"/>
      <w:bookmarkEnd w:id="128"/>
    </w:p>
    <w:p w14:paraId="2EA00D01" w14:textId="77777777" w:rsidR="0087313C" w:rsidRPr="003F1D58" w:rsidRDefault="0087313C">
      <w:r w:rsidRPr="003F1D58">
        <w:t xml:space="preserve">The following functions are provided by the methods defined in the </w:t>
      </w:r>
      <w:r w:rsidRPr="003F1D58">
        <w:rPr>
          <w:i/>
        </w:rPr>
        <w:t>uicc.access.fileadministration.AdminFileView</w:t>
      </w:r>
      <w:r w:rsidRPr="003F1D58">
        <w:t xml:space="preserve"> interface see annex A:</w:t>
      </w:r>
    </w:p>
    <w:p w14:paraId="4D1FA4E5" w14:textId="655B5813" w:rsidR="0087313C" w:rsidRPr="003F1D58" w:rsidRDefault="0087313C">
      <w:pPr>
        <w:pStyle w:val="B1"/>
      </w:pPr>
      <w:r w:rsidRPr="003F1D58">
        <w:t xml:space="preserve">CREATE FILE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 Creation of an ADF at the API level is FFS.</w:t>
      </w:r>
    </w:p>
    <w:p w14:paraId="5205D49C" w14:textId="3EAFEDF5" w:rsidR="0087313C" w:rsidRPr="003F1D58" w:rsidRDefault="0087313C">
      <w:pPr>
        <w:pStyle w:val="B1"/>
      </w:pPr>
      <w:r w:rsidRPr="003F1D58">
        <w:t xml:space="preserve">DELETE FILE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w:t>
      </w:r>
    </w:p>
    <w:p w14:paraId="44BA4255" w14:textId="7564CD13" w:rsidR="0087313C" w:rsidRPr="003F1D58" w:rsidRDefault="0087313C">
      <w:pPr>
        <w:pStyle w:val="B1"/>
      </w:pPr>
      <w:r w:rsidRPr="003F1D58">
        <w:t xml:space="preserve">RESIZE as defined in </w:t>
      </w:r>
      <w:r w:rsidR="00E74B69" w:rsidRPr="008562E2">
        <w:t>ETSI TS 102 222</w:t>
      </w:r>
      <w:r w:rsidRPr="008562E2">
        <w:t xml:space="preserve"> [</w:t>
      </w:r>
      <w:r w:rsidRPr="008562E2">
        <w:fldChar w:fldCharType="begin"/>
      </w:r>
      <w:r w:rsidR="00E74B69" w:rsidRPr="008562E2">
        <w:instrText xml:space="preserve">REF REF_TS102222  \* MERGEFORMAT  \h </w:instrText>
      </w:r>
      <w:r w:rsidRPr="008562E2">
        <w:fldChar w:fldCharType="separate"/>
      </w:r>
      <w:r w:rsidR="00547B98" w:rsidRPr="008562E2">
        <w:t>8</w:t>
      </w:r>
      <w:r w:rsidRPr="008562E2">
        <w:fldChar w:fldCharType="end"/>
      </w:r>
      <w:r w:rsidRPr="008562E2">
        <w:t>]</w:t>
      </w:r>
      <w:r w:rsidRPr="003F1D58">
        <w:t>.</w:t>
      </w:r>
    </w:p>
    <w:p w14:paraId="388F92AB" w14:textId="77777777" w:rsidR="004E3E6E" w:rsidRPr="003F1D58" w:rsidRDefault="004E3E6E" w:rsidP="004E3E6E">
      <w:pPr>
        <w:pStyle w:val="Heading1"/>
      </w:pPr>
      <w:bookmarkStart w:id="129" w:name="_Toc79566815"/>
      <w:bookmarkStart w:id="130" w:name="_Toc79568877"/>
      <w:r w:rsidRPr="003F1D58">
        <w:lastRenderedPageBreak/>
        <w:t>9</w:t>
      </w:r>
      <w:r w:rsidRPr="003F1D58">
        <w:tab/>
        <w:t>UICC Java Card</w:t>
      </w:r>
      <w:r w:rsidR="000631F5" w:rsidRPr="003F1D58">
        <w:rPr>
          <w:rFonts w:cs="Arial"/>
        </w:rPr>
        <w:t>™</w:t>
      </w:r>
      <w:r w:rsidRPr="003F1D58">
        <w:t xml:space="preserve"> Services</w:t>
      </w:r>
      <w:bookmarkEnd w:id="129"/>
      <w:bookmarkEnd w:id="130"/>
    </w:p>
    <w:p w14:paraId="76FA7126" w14:textId="77777777" w:rsidR="000631F5" w:rsidRPr="003F1D58" w:rsidRDefault="000631F5" w:rsidP="000631F5">
      <w:pPr>
        <w:pStyle w:val="Heading2"/>
      </w:pPr>
      <w:bookmarkStart w:id="131" w:name="_Toc79566816"/>
      <w:bookmarkStart w:id="132" w:name="_Toc79568878"/>
      <w:r w:rsidRPr="003F1D58">
        <w:t>9.0</w:t>
      </w:r>
      <w:r w:rsidRPr="003F1D58">
        <w:tab/>
        <w:t>Introduction</w:t>
      </w:r>
      <w:bookmarkEnd w:id="131"/>
      <w:bookmarkEnd w:id="132"/>
    </w:p>
    <w:p w14:paraId="00D3C681" w14:textId="5A61032B" w:rsidR="004E3E6E" w:rsidRPr="003F1D58" w:rsidRDefault="004E3E6E" w:rsidP="004C4779">
      <w:r w:rsidRPr="003F1D58">
        <w:t>UICC Java Card</w:t>
      </w:r>
      <w:r w:rsidR="000631F5" w:rsidRPr="003F1D58">
        <w:t>™</w:t>
      </w:r>
      <w:r w:rsidRPr="003F1D58">
        <w:t xml:space="preserve"> Services are implemented as GlobalPlatform Global Services Applications according to the GlobalPl</w:t>
      </w:r>
      <w:r w:rsidR="004C4779" w:rsidRPr="003F1D58">
        <w:t>atform Card Specification</w:t>
      </w:r>
      <w:r w:rsidR="00DF145D">
        <w:t xml:space="preserve"> </w:t>
      </w:r>
      <w:r w:rsidR="00DF145D" w:rsidRPr="008562E2">
        <w:t>[</w:t>
      </w:r>
      <w:r w:rsidR="00DF145D" w:rsidRPr="008562E2">
        <w:fldChar w:fldCharType="begin"/>
      </w:r>
      <w:r w:rsidR="00DF145D" w:rsidRPr="008562E2">
        <w:instrText xml:space="preserve">REF REF_GLOBALPLATFORM \h </w:instrText>
      </w:r>
      <w:r w:rsidR="00DF145D" w:rsidRPr="008562E2">
        <w:fldChar w:fldCharType="separate"/>
      </w:r>
      <w:r w:rsidR="00DF145D" w:rsidRPr="008562E2">
        <w:rPr>
          <w:noProof/>
        </w:rPr>
        <w:t>15</w:t>
      </w:r>
      <w:r w:rsidR="00DF145D" w:rsidRPr="008562E2">
        <w:fldChar w:fldCharType="end"/>
      </w:r>
      <w:r w:rsidR="00DF145D" w:rsidRPr="008562E2">
        <w:t>]</w:t>
      </w:r>
      <w:r w:rsidR="004C4779" w:rsidRPr="003F1D58">
        <w:t>.</w:t>
      </w:r>
      <w:r w:rsidRPr="003F1D58">
        <w:t xml:space="preserve"> A unique service name identifies each service. Applets request a reference to a UICC Java Card</w:t>
      </w:r>
      <w:r w:rsidR="000631F5" w:rsidRPr="003F1D58">
        <w:t>™</w:t>
      </w:r>
      <w:r w:rsidRPr="003F1D58">
        <w:t xml:space="preserve"> Service through the following method defined in the GlobalPlatform API</w:t>
      </w:r>
      <w:r w:rsidR="00DF145D">
        <w:t xml:space="preserve"> </w:t>
      </w:r>
      <w:r w:rsidR="00DF145D" w:rsidRPr="008562E2">
        <w:t>[</w:t>
      </w:r>
      <w:r w:rsidR="00DF145D" w:rsidRPr="008562E2">
        <w:fldChar w:fldCharType="begin"/>
      </w:r>
      <w:r w:rsidR="00DF145D" w:rsidRPr="008562E2">
        <w:instrText xml:space="preserve">REF REF_GLOBALPLATFORM_16 \h </w:instrText>
      </w:r>
      <w:r w:rsidR="00DF145D" w:rsidRPr="008562E2">
        <w:fldChar w:fldCharType="separate"/>
      </w:r>
      <w:r w:rsidR="00DF145D" w:rsidRPr="008562E2">
        <w:rPr>
          <w:noProof/>
        </w:rPr>
        <w:t>16</w:t>
      </w:r>
      <w:r w:rsidR="00DF145D" w:rsidRPr="008562E2">
        <w:fldChar w:fldCharType="end"/>
      </w:r>
      <w:r w:rsidR="00DF145D" w:rsidRPr="008562E2">
        <w:t>]</w:t>
      </w:r>
      <w:r w:rsidRPr="003F1D58">
        <w:t>:</w:t>
      </w:r>
    </w:p>
    <w:p w14:paraId="5772F48A" w14:textId="77777777" w:rsidR="004E3E6E" w:rsidRPr="003F1D58" w:rsidRDefault="004E3E6E" w:rsidP="004C4779">
      <w:pPr>
        <w:pStyle w:val="PL"/>
        <w:rPr>
          <w:noProof w:val="0"/>
        </w:rPr>
      </w:pPr>
      <w:r w:rsidRPr="003F1D58">
        <w:rPr>
          <w:noProof w:val="0"/>
        </w:rPr>
        <w:t>org.globalplatform.GPSystem.getService(javacard.framework.AID serverAID, short sServiceName)</w:t>
      </w:r>
    </w:p>
    <w:p w14:paraId="701C3C61" w14:textId="77777777" w:rsidR="004C4779" w:rsidRPr="003F1D58" w:rsidRDefault="004C4779" w:rsidP="004C4779">
      <w:pPr>
        <w:pStyle w:val="PL"/>
        <w:rPr>
          <w:noProof w:val="0"/>
        </w:rPr>
      </w:pPr>
    </w:p>
    <w:p w14:paraId="06455046" w14:textId="77777777" w:rsidR="004E3E6E" w:rsidRPr="003F1D58" w:rsidRDefault="004E3E6E" w:rsidP="004C4779">
      <w:r w:rsidRPr="003F1D58">
        <w:t xml:space="preserve">The service names constant values are defined in the </w:t>
      </w:r>
      <w:r w:rsidRPr="003F1D58">
        <w:rPr>
          <w:i/>
        </w:rPr>
        <w:t>uicc.system.servicesConstants</w:t>
      </w:r>
      <w:r w:rsidRPr="003F1D58">
        <w:t xml:space="preserve"> interface. The support for any of the UICC Java Card</w:t>
      </w:r>
      <w:r w:rsidR="000631F5" w:rsidRPr="003F1D58">
        <w:t>™</w:t>
      </w:r>
      <w:r w:rsidRPr="003F1D58">
        <w:t xml:space="preserve"> Services defined in </w:t>
      </w:r>
      <w:r w:rsidR="00DD577C" w:rsidRPr="003F1D58">
        <w:t>the present</w:t>
      </w:r>
      <w:r w:rsidRPr="003F1D58">
        <w:t xml:space="preserve"> document is optional. In case a specific service is not supported, the </w:t>
      </w:r>
      <w:r w:rsidRPr="003F1D58">
        <w:rPr>
          <w:i/>
        </w:rPr>
        <w:t>getService()</w:t>
      </w:r>
      <w:r w:rsidRPr="003F1D58">
        <w:t xml:space="preserve"> method invoked with the corresponding service name shall return </w:t>
      </w:r>
      <w:r w:rsidRPr="003F1D58">
        <w:rPr>
          <w:i/>
        </w:rPr>
        <w:t>null</w:t>
      </w:r>
      <w:r w:rsidRPr="003F1D58">
        <w:t>.</w:t>
      </w:r>
    </w:p>
    <w:p w14:paraId="2C254ACC" w14:textId="77777777" w:rsidR="004E3E6E" w:rsidRPr="003F1D58" w:rsidRDefault="006A0014" w:rsidP="00705723">
      <w:pPr>
        <w:pStyle w:val="Heading2"/>
      </w:pPr>
      <w:bookmarkStart w:id="133" w:name="_Toc79566817"/>
      <w:bookmarkStart w:id="134" w:name="_Toc79568879"/>
      <w:r w:rsidRPr="003F1D58">
        <w:t>9.1</w:t>
      </w:r>
      <w:r w:rsidR="004C4779" w:rsidRPr="003F1D58">
        <w:tab/>
      </w:r>
      <w:r w:rsidR="004E3E6E" w:rsidRPr="003F1D58">
        <w:t>High update arrays</w:t>
      </w:r>
      <w:bookmarkEnd w:id="133"/>
      <w:bookmarkEnd w:id="134"/>
    </w:p>
    <w:p w14:paraId="2DB344E2" w14:textId="77777777" w:rsidR="004E3E6E" w:rsidRPr="003F1D58" w:rsidRDefault="004E3E6E" w:rsidP="00705723">
      <w:pPr>
        <w:keepNext/>
        <w:keepLines/>
        <w:rPr>
          <w:rFonts w:ascii="Courier New" w:hAnsi="Courier New" w:cs="Courier New"/>
          <w:color w:val="000000"/>
          <w:sz w:val="16"/>
        </w:rPr>
      </w:pPr>
      <w:r w:rsidRPr="003F1D58">
        <w:t xml:space="preserve">The </w:t>
      </w:r>
      <w:r w:rsidRPr="003F1D58">
        <w:rPr>
          <w:i/>
        </w:rPr>
        <w:t>uicc.services.highupdatearray.HighUpdateArrayBuilder</w:t>
      </w:r>
      <w:r w:rsidRPr="003F1D58">
        <w:rPr>
          <w:rStyle w:val="StyleLatinConsolas8ptCustomColorRGB105"/>
        </w:rPr>
        <w:t xml:space="preserve"> </w:t>
      </w:r>
      <w:r w:rsidRPr="003F1D58">
        <w:t>shareable interface</w:t>
      </w:r>
      <w:r w:rsidRPr="003F1D58">
        <w:rPr>
          <w:rStyle w:val="StyleLatinConsolas8ptCustomColorRGB105"/>
        </w:rPr>
        <w:t xml:space="preserve"> </w:t>
      </w:r>
      <w:r w:rsidRPr="003F1D58">
        <w:t>is an optional UICC Java Card</w:t>
      </w:r>
      <w:r w:rsidR="000631F5" w:rsidRPr="003F1D58">
        <w:t>™</w:t>
      </w:r>
      <w:r w:rsidRPr="003F1D58">
        <w:t xml:space="preserve"> Service that provides the creation of Java Card</w:t>
      </w:r>
      <w:r w:rsidR="000631F5" w:rsidRPr="003F1D58">
        <w:t>™</w:t>
      </w:r>
      <w:r w:rsidRPr="003F1D58">
        <w:t xml:space="preserve"> arrays, called high update arrays, which support a specified number of update operations, which is expected to be higher than required for general data. Each update action on the array, regardless of the position and number of the updated element(s),</w:t>
      </w:r>
      <w:r w:rsidRPr="003F1D58" w:rsidDel="00DA4E42">
        <w:t xml:space="preserve"> </w:t>
      </w:r>
      <w:r w:rsidRPr="003F1D58">
        <w:t xml:space="preserve">is counted as one update operation. The service name to be used to obtain a reference to the </w:t>
      </w:r>
      <w:r w:rsidRPr="003F1D58">
        <w:rPr>
          <w:i/>
        </w:rPr>
        <w:t xml:space="preserve">HighUpdateArrayBuilder </w:t>
      </w:r>
      <w:r w:rsidRPr="003F1D58">
        <w:t>object</w:t>
      </w:r>
      <w:r w:rsidRPr="003F1D58">
        <w:rPr>
          <w:rStyle w:val="StyleLatinConsolas8ptCustomColorRGB105"/>
        </w:rPr>
        <w:t xml:space="preserve"> </w:t>
      </w:r>
      <w:r w:rsidRPr="003F1D58">
        <w:t>is</w:t>
      </w:r>
      <w:r w:rsidR="00BF08BE" w:rsidRPr="003F1D58">
        <w:t>:</w:t>
      </w:r>
      <w:r w:rsidRPr="003F1D58">
        <w:t xml:space="preserve"> </w:t>
      </w:r>
      <w:r w:rsidRPr="003F1D58">
        <w:rPr>
          <w:i/>
        </w:rPr>
        <w:t>SERVICE_ID_HIGH_UPDATE_ARRAY_BUILDER</w:t>
      </w:r>
      <w:r w:rsidRPr="003F1D58">
        <w:rPr>
          <w:rFonts w:ascii="Courier New" w:hAnsi="Courier New" w:cs="Courier New"/>
          <w:color w:val="000000"/>
          <w:sz w:val="16"/>
        </w:rPr>
        <w:t>.</w:t>
      </w:r>
    </w:p>
    <w:p w14:paraId="51666499" w14:textId="77777777" w:rsidR="004E3E6E" w:rsidRPr="003F1D58" w:rsidRDefault="004E3E6E" w:rsidP="002D7F05">
      <w:r w:rsidRPr="003F1D58">
        <w:t>The unavailability of this Service does not exclude that the platform may perform the management of frequently updated data transparently. In that case, the application may use the standard array feature.</w:t>
      </w:r>
    </w:p>
    <w:p w14:paraId="602E1AE5" w14:textId="1116C6A0" w:rsidR="004E3E6E" w:rsidRPr="003F1D58" w:rsidRDefault="004E3E6E" w:rsidP="002D7F05">
      <w:r w:rsidRPr="003F1D58">
        <w:t xml:space="preserve">If the high update arrays service is available, the UICC shall be classified with the JX property representing its update performance with reference to high update arrays, in a similar way as described in </w:t>
      </w:r>
      <w:r w:rsidR="00E74B69" w:rsidRPr="008562E2">
        <w:t>ETSI TS 102 671 [</w:t>
      </w:r>
      <w:r w:rsidR="00E74B69" w:rsidRPr="008562E2">
        <w:fldChar w:fldCharType="begin"/>
      </w:r>
      <w:r w:rsidR="00E74B69" w:rsidRPr="008562E2">
        <w:instrText xml:space="preserve">REF REF_TS102671 \h </w:instrText>
      </w:r>
      <w:r w:rsidR="00E74B69" w:rsidRPr="008562E2">
        <w:fldChar w:fldCharType="separate"/>
      </w:r>
      <w:r w:rsidR="00547B98" w:rsidRPr="008562E2">
        <w:t>14</w:t>
      </w:r>
      <w:r w:rsidR="00E74B69" w:rsidRPr="008562E2">
        <w:fldChar w:fldCharType="end"/>
      </w:r>
      <w:r w:rsidR="00E74B69" w:rsidRPr="008562E2">
        <w:t>]</w:t>
      </w:r>
      <w:r w:rsidRPr="003F1D58">
        <w:t>. The JX property value indicates the UICC's expected minimum number of update operations supported for a high update array. The following JX property values are defined:</w:t>
      </w:r>
    </w:p>
    <w:p w14:paraId="63CAB0CF" w14:textId="77777777" w:rsidR="004E3E6E" w:rsidRPr="003F1D58" w:rsidRDefault="004E3E6E" w:rsidP="002D7F05">
      <w:pPr>
        <w:pStyle w:val="B1"/>
      </w:pPr>
      <w:r w:rsidRPr="003F1D58">
        <w:t>JA: UICCs indicating JA as their minimum number of update operations property shall</w:t>
      </w:r>
      <w:r w:rsidRPr="003F1D58">
        <w:rPr>
          <w:lang w:eastAsia="ja-JP"/>
        </w:rPr>
        <w:t xml:space="preserve"> </w:t>
      </w:r>
      <w:r w:rsidRPr="003F1D58">
        <w:t>be able to update an high update array 100 000 times without failure; loss of information due to time factors is excluded from this property.</w:t>
      </w:r>
    </w:p>
    <w:p w14:paraId="71EDEB6F" w14:textId="77777777" w:rsidR="004E3E6E" w:rsidRPr="003F1D58" w:rsidRDefault="004E3E6E" w:rsidP="002D7F05">
      <w:pPr>
        <w:pStyle w:val="B1"/>
      </w:pPr>
      <w:r w:rsidRPr="003F1D58">
        <w:t>JB: UICCs indicating JB as their minimum number of update operations property shall</w:t>
      </w:r>
      <w:r w:rsidRPr="003F1D58">
        <w:rPr>
          <w:lang w:eastAsia="ja-JP"/>
        </w:rPr>
        <w:t xml:space="preserve"> </w:t>
      </w:r>
      <w:r w:rsidRPr="003F1D58">
        <w:t>be able to update an high update array 500 000 times without failure; loss of information due to time factors is excluded from this property.</w:t>
      </w:r>
    </w:p>
    <w:p w14:paraId="4F6DF34A" w14:textId="77777777" w:rsidR="004E3E6E" w:rsidRPr="003F1D58" w:rsidRDefault="004E3E6E" w:rsidP="002D7F05">
      <w:pPr>
        <w:pStyle w:val="B1"/>
      </w:pPr>
      <w:r w:rsidRPr="003F1D58">
        <w:t>JC: UICCs indicating JC as their minimum number of update operations property shall</w:t>
      </w:r>
      <w:r w:rsidRPr="003F1D58">
        <w:rPr>
          <w:lang w:eastAsia="ja-JP"/>
        </w:rPr>
        <w:t xml:space="preserve"> </w:t>
      </w:r>
      <w:r w:rsidRPr="003F1D58">
        <w:t>be able to update an high update array 1 000 000 times without failure; loss of information due to time factors is excluded from this pro</w:t>
      </w:r>
      <w:r w:rsidR="00867F22" w:rsidRPr="003F1D58">
        <w:t>perty.</w:t>
      </w:r>
    </w:p>
    <w:p w14:paraId="481B425D" w14:textId="77777777" w:rsidR="004E3E6E" w:rsidRPr="003F1D58" w:rsidRDefault="004E3E6E" w:rsidP="002D7F05">
      <w:pPr>
        <w:rPr>
          <w:i/>
        </w:rPr>
      </w:pPr>
      <w:r w:rsidRPr="003F1D58">
        <w:t xml:space="preserve">Applets can query the JX property value of the UICC by using the method </w:t>
      </w:r>
      <w:r w:rsidRPr="003F1D58">
        <w:rPr>
          <w:i/>
        </w:rPr>
        <w:t>HighUpdateArrayBuilder.makeHighUpdateObjectArray().</w:t>
      </w:r>
    </w:p>
    <w:p w14:paraId="58CDB383" w14:textId="77777777" w:rsidR="00264803" w:rsidRPr="003F1D58" w:rsidRDefault="00264803" w:rsidP="00264803">
      <w:pPr>
        <w:pStyle w:val="Heading1"/>
      </w:pPr>
      <w:bookmarkStart w:id="135" w:name="_Toc79566818"/>
      <w:bookmarkStart w:id="136" w:name="_Toc79568880"/>
      <w:r w:rsidRPr="003F1D58">
        <w:t>10</w:t>
      </w:r>
      <w:r w:rsidRPr="003F1D58">
        <w:tab/>
        <w:t>UICC Java Card Runtime Environment</w:t>
      </w:r>
      <w:bookmarkEnd w:id="135"/>
      <w:bookmarkEnd w:id="136"/>
    </w:p>
    <w:p w14:paraId="666C9E9A" w14:textId="77777777" w:rsidR="00264803" w:rsidRPr="003F1D58" w:rsidRDefault="00264803" w:rsidP="00264803">
      <w:pPr>
        <w:pStyle w:val="Heading2"/>
      </w:pPr>
      <w:bookmarkStart w:id="137" w:name="_Toc79566819"/>
      <w:bookmarkStart w:id="138" w:name="_Toc79568881"/>
      <w:r w:rsidRPr="003F1D58">
        <w:t>10.1</w:t>
      </w:r>
      <w:r w:rsidRPr="003F1D58">
        <w:tab/>
        <w:t>Overview</w:t>
      </w:r>
      <w:bookmarkEnd w:id="137"/>
      <w:bookmarkEnd w:id="138"/>
    </w:p>
    <w:p w14:paraId="700D5701" w14:textId="44BEC37C" w:rsidR="00264803" w:rsidRPr="003F1D58" w:rsidRDefault="00264803" w:rsidP="00264803">
      <w:r w:rsidRPr="003F1D58">
        <w:t>The UICC Java Card Runtime Environment is an extension of the "Runtime Environment Specification, Java Card™ Platform" described in</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 The UICC Runtime Environment offers services not related to the CAT Runtime Environment by means of a dedicated API that extends "Application Programming Interface, Java Card™ Platform</w:t>
      </w:r>
      <w:r w:rsidR="00BF08BE" w:rsidRPr="003F1D58">
        <w:t>" </w:t>
      </w:r>
      <w:r w:rsidR="00DF145D" w:rsidRPr="008562E2">
        <w:t>[</w:t>
      </w:r>
      <w:r w:rsidR="00DF145D" w:rsidRPr="008562E2">
        <w:fldChar w:fldCharType="begin"/>
      </w:r>
      <w:r w:rsidR="00DF145D" w:rsidRPr="008562E2">
        <w:instrText xml:space="preserve">REF REF_ORACLE \h </w:instrText>
      </w:r>
      <w:r w:rsidR="00DF145D" w:rsidRPr="008562E2">
        <w:fldChar w:fldCharType="separate"/>
      </w:r>
      <w:r w:rsidR="00DF145D" w:rsidRPr="008562E2">
        <w:rPr>
          <w:noProof/>
        </w:rPr>
        <w:t>2</w:t>
      </w:r>
      <w:r w:rsidR="00DF145D" w:rsidRPr="008562E2">
        <w:fldChar w:fldCharType="end"/>
      </w:r>
      <w:r w:rsidR="00DF145D" w:rsidRPr="008562E2">
        <w:t>]</w:t>
      </w:r>
      <w:r w:rsidRPr="003F1D58">
        <w:t>.</w:t>
      </w:r>
    </w:p>
    <w:p w14:paraId="4ACFB221" w14:textId="77777777" w:rsidR="00264803" w:rsidRPr="003F1D58" w:rsidRDefault="00264803" w:rsidP="00264803">
      <w:pPr>
        <w:pStyle w:val="Heading2"/>
      </w:pPr>
      <w:bookmarkStart w:id="139" w:name="_Toc79566820"/>
      <w:bookmarkStart w:id="140" w:name="_Toc79568882"/>
      <w:r w:rsidRPr="003F1D58">
        <w:lastRenderedPageBreak/>
        <w:t>10.2</w:t>
      </w:r>
      <w:r w:rsidRPr="003F1D58">
        <w:tab/>
        <w:t>UICC suspension</w:t>
      </w:r>
      <w:bookmarkEnd w:id="139"/>
      <w:bookmarkEnd w:id="140"/>
    </w:p>
    <w:p w14:paraId="1CF18411" w14:textId="77777777" w:rsidR="00264803" w:rsidRPr="003F1D58" w:rsidRDefault="00264803" w:rsidP="00264803">
      <w:pPr>
        <w:pStyle w:val="Heading3"/>
      </w:pPr>
      <w:bookmarkStart w:id="141" w:name="_Toc79566821"/>
      <w:bookmarkStart w:id="142" w:name="_Toc79568883"/>
      <w:r w:rsidRPr="003F1D58">
        <w:t>10.2.1</w:t>
      </w:r>
      <w:r w:rsidRPr="003F1D58">
        <w:tab/>
        <w:t>UICC Suspension purpose</w:t>
      </w:r>
      <w:bookmarkEnd w:id="141"/>
      <w:bookmarkEnd w:id="142"/>
    </w:p>
    <w:p w14:paraId="78643F1D" w14:textId="77777777" w:rsidR="00264803" w:rsidRPr="003F1D58" w:rsidRDefault="00264803" w:rsidP="00264803">
      <w:r w:rsidRPr="003F1D58">
        <w:t xml:space="preserve">The UICC suspension mechanism allows the terminal to suspend the UICC when access is not required </w:t>
      </w:r>
      <w:r w:rsidR="00A766D3" w:rsidRPr="003F1D58">
        <w:t>a</w:t>
      </w:r>
      <w:r w:rsidRPr="003F1D58">
        <w:t xml:space="preserve"> long period of time. Upon suspension the UICC shall store its internal state and volatile data</w:t>
      </w:r>
      <w:r w:rsidR="00A31492" w:rsidRPr="003F1D58">
        <w:t xml:space="preserve"> in order</w:t>
      </w:r>
      <w:r w:rsidRPr="003F1D58">
        <w:t xml:space="preserve"> to restore them upon </w:t>
      </w:r>
      <w:r w:rsidR="00357D07" w:rsidRPr="003F1D58">
        <w:t xml:space="preserve">a </w:t>
      </w:r>
      <w:r w:rsidRPr="003F1D58">
        <w:t>successful resume operation.</w:t>
      </w:r>
    </w:p>
    <w:p w14:paraId="38D62B8E" w14:textId="77777777" w:rsidR="00264803" w:rsidRPr="003F1D58" w:rsidRDefault="00264803" w:rsidP="00264803">
      <w:r w:rsidRPr="003F1D58">
        <w:t xml:space="preserve">The interface </w:t>
      </w:r>
      <w:r w:rsidRPr="003F1D58">
        <w:rPr>
          <w:i/>
        </w:rPr>
        <w:t>uicc.suspendresume.SuspendMechanism</w:t>
      </w:r>
      <w:r w:rsidRPr="003F1D58">
        <w:t xml:space="preserve"> allows applets to:</w:t>
      </w:r>
    </w:p>
    <w:p w14:paraId="0B51AF58" w14:textId="77777777" w:rsidR="00264803" w:rsidRPr="003F1D58" w:rsidRDefault="00264803" w:rsidP="00264803">
      <w:pPr>
        <w:pStyle w:val="B1"/>
      </w:pPr>
      <w:r w:rsidRPr="003F1D58">
        <w:t>be informed of a suspend request of the terminal</w:t>
      </w:r>
      <w:r w:rsidR="00867F22" w:rsidRPr="003F1D58">
        <w:t>;</w:t>
      </w:r>
    </w:p>
    <w:p w14:paraId="57C084C1" w14:textId="77777777" w:rsidR="00264803" w:rsidRPr="003F1D58" w:rsidRDefault="00264803" w:rsidP="00264803">
      <w:pPr>
        <w:pStyle w:val="B1"/>
      </w:pPr>
      <w:r w:rsidRPr="003F1D58">
        <w:t xml:space="preserve">reject </w:t>
      </w:r>
      <w:r w:rsidR="00867F22" w:rsidRPr="003F1D58">
        <w:t>the request to suspend the UICC;</w:t>
      </w:r>
    </w:p>
    <w:p w14:paraId="0FB1CC63" w14:textId="77777777" w:rsidR="00264803" w:rsidRPr="003F1D58" w:rsidRDefault="00264803" w:rsidP="00264803">
      <w:pPr>
        <w:pStyle w:val="B1"/>
      </w:pPr>
      <w:r w:rsidRPr="003F1D58">
        <w:t>accept the suspend request, with indication of the maximum suspension time for the applet</w:t>
      </w:r>
      <w:r w:rsidR="00867F22" w:rsidRPr="003F1D58">
        <w:t>;</w:t>
      </w:r>
    </w:p>
    <w:p w14:paraId="32FAB780" w14:textId="77777777" w:rsidR="00264803" w:rsidRPr="003F1D58" w:rsidRDefault="00264803" w:rsidP="00264803">
      <w:pPr>
        <w:pStyle w:val="B1"/>
      </w:pPr>
      <w:r w:rsidRPr="003F1D58">
        <w:t>apply its</w:t>
      </w:r>
      <w:r w:rsidR="00867F22" w:rsidRPr="003F1D58">
        <w:t xml:space="preserve"> own logic prior its suspension;</w:t>
      </w:r>
    </w:p>
    <w:p w14:paraId="575E728E" w14:textId="77777777" w:rsidR="00264803" w:rsidRPr="003F1D58" w:rsidRDefault="00264803" w:rsidP="00264803">
      <w:pPr>
        <w:pStyle w:val="B1"/>
      </w:pPr>
      <w:r w:rsidRPr="003F1D58">
        <w:t>be informed of and to apply its own logic after a successful resume.</w:t>
      </w:r>
    </w:p>
    <w:p w14:paraId="5D5D8F3F" w14:textId="77777777" w:rsidR="00264803" w:rsidRPr="003F1D58" w:rsidRDefault="00264803" w:rsidP="00264803">
      <w:r w:rsidRPr="003F1D58">
        <w:t>Applets that do not implement this interface do not take part in this mechanism and are suspended by the UICC Runtime Environment without notification.</w:t>
      </w:r>
    </w:p>
    <w:p w14:paraId="694D3FAC" w14:textId="77777777" w:rsidR="00264803" w:rsidRPr="003F1D58" w:rsidRDefault="00264803" w:rsidP="00264803">
      <w:r w:rsidRPr="003F1D58">
        <w:t xml:space="preserve">Exceptions raised by applets during the execution of methods defined in the interface </w:t>
      </w:r>
      <w:r w:rsidRPr="003F1D58">
        <w:rPr>
          <w:i/>
        </w:rPr>
        <w:t>uicc.suspendresume.SuspendMechanism</w:t>
      </w:r>
      <w:r w:rsidRPr="003F1D58">
        <w:t xml:space="preserve"> shall not be propagated to the terminal.</w:t>
      </w:r>
    </w:p>
    <w:p w14:paraId="539096E1" w14:textId="3D49F6A1" w:rsidR="00264803" w:rsidRPr="003F1D58" w:rsidRDefault="00264803" w:rsidP="00AD0CA2">
      <w:r w:rsidRPr="003F1D58">
        <w:t>Upon the invocation of all methods of</w:t>
      </w:r>
      <w:r w:rsidRPr="003F1D58">
        <w:rPr>
          <w:i/>
        </w:rPr>
        <w:t xml:space="preserve"> uicc.suspendresume.SuspendMechanism</w:t>
      </w:r>
      <w:r w:rsidRPr="003F1D58">
        <w:t xml:space="preserve"> except explicitly stated, the UICC Runtime Environment shall invoke the applet as the ''</w:t>
      </w:r>
      <w:r w:rsidRPr="003F1D58">
        <w:rPr>
          <w:i/>
          <w:iCs/>
        </w:rPr>
        <w:t>currently selected applet instance</w:t>
      </w:r>
      <w:r w:rsidRPr="003F1D58">
        <w:t>'' according to</w:t>
      </w:r>
      <w:r w:rsidR="00DF145D">
        <w:t xml:space="preserve"> </w:t>
      </w:r>
      <w:r w:rsidR="00DF145D" w:rsidRPr="008562E2">
        <w:t>[</w:t>
      </w:r>
      <w:r w:rsidR="00DF145D" w:rsidRPr="008562E2">
        <w:fldChar w:fldCharType="begin"/>
      </w:r>
      <w:r w:rsidR="00DF145D" w:rsidRPr="008562E2">
        <w:instrText xml:space="preserve">REF REF_ORACLE_3 \h </w:instrText>
      </w:r>
      <w:r w:rsidR="00DF145D" w:rsidRPr="008562E2">
        <w:fldChar w:fldCharType="separate"/>
      </w:r>
      <w:r w:rsidR="00DF145D" w:rsidRPr="008562E2">
        <w:rPr>
          <w:noProof/>
        </w:rPr>
        <w:t>3</w:t>
      </w:r>
      <w:r w:rsidR="00DF145D" w:rsidRPr="008562E2">
        <w:fldChar w:fldCharType="end"/>
      </w:r>
      <w:r w:rsidR="00DF145D" w:rsidRPr="008562E2">
        <w:t>]</w:t>
      </w:r>
      <w:r w:rsidRPr="003F1D58">
        <w:t>.</w:t>
      </w:r>
    </w:p>
    <w:p w14:paraId="6CF91711" w14:textId="77777777" w:rsidR="00264803" w:rsidRPr="003F1D58" w:rsidRDefault="00264803" w:rsidP="00AD0CA2">
      <w:pPr>
        <w:pStyle w:val="Heading3"/>
      </w:pPr>
      <w:bookmarkStart w:id="143" w:name="_Toc79566822"/>
      <w:bookmarkStart w:id="144" w:name="_Toc79568884"/>
      <w:r w:rsidRPr="003F1D58">
        <w:t>10.2.2</w:t>
      </w:r>
      <w:r w:rsidRPr="003F1D58">
        <w:tab/>
        <w:t>Suspension mechanism</w:t>
      </w:r>
      <w:bookmarkEnd w:id="143"/>
      <w:bookmarkEnd w:id="144"/>
    </w:p>
    <w:p w14:paraId="2AF6E582" w14:textId="77777777" w:rsidR="00264803" w:rsidRPr="003F1D58" w:rsidRDefault="00264803" w:rsidP="00AD0CA2">
      <w:pPr>
        <w:pStyle w:val="Heading4"/>
      </w:pPr>
      <w:bookmarkStart w:id="145" w:name="_Toc79566823"/>
      <w:bookmarkStart w:id="146" w:name="_Toc79568885"/>
      <w:r w:rsidRPr="003F1D58">
        <w:t>10.2.2.1</w:t>
      </w:r>
      <w:r w:rsidRPr="003F1D58">
        <w:tab/>
        <w:t>Suspension mechanism overview</w:t>
      </w:r>
      <w:bookmarkEnd w:id="145"/>
      <w:bookmarkEnd w:id="146"/>
    </w:p>
    <w:p w14:paraId="5CCF694B" w14:textId="40139D79" w:rsidR="00264803" w:rsidRPr="003F1D58" w:rsidRDefault="00264803" w:rsidP="00264803">
      <w:r w:rsidRPr="003F1D58">
        <w:t xml:space="preserve">On reception of a SUSPEND UICC command for Suspend operation, as described in </w:t>
      </w:r>
      <w:r w:rsidRPr="008562E2">
        <w:t>ETSI TS 102 221</w:t>
      </w:r>
      <w:r w:rsidR="00883E7F" w:rsidRPr="008562E2">
        <w:t xml:space="preserve"> [</w:t>
      </w:r>
      <w:r w:rsidR="00883E7F" w:rsidRPr="008562E2">
        <w:fldChar w:fldCharType="begin"/>
      </w:r>
      <w:r w:rsidR="00883E7F" w:rsidRPr="008562E2">
        <w:instrText xml:space="preserve">REF REF_TS102221 \h </w:instrText>
      </w:r>
      <w:r w:rsidR="00883E7F" w:rsidRPr="008562E2">
        <w:fldChar w:fldCharType="separate"/>
      </w:r>
      <w:r w:rsidR="00547B98" w:rsidRPr="008562E2">
        <w:t>6</w:t>
      </w:r>
      <w:r w:rsidR="00883E7F" w:rsidRPr="008562E2">
        <w:fldChar w:fldCharType="end"/>
      </w:r>
      <w:r w:rsidR="00883E7F" w:rsidRPr="008562E2">
        <w:t>]</w:t>
      </w:r>
      <w:r w:rsidRPr="003F1D58">
        <w:t>, the UICC Runtime Environment shall execute the following steps:</w:t>
      </w:r>
    </w:p>
    <w:p w14:paraId="1C073D83" w14:textId="77777777" w:rsidR="00264803" w:rsidRPr="003F1D58" w:rsidRDefault="00264803" w:rsidP="00AD0CA2">
      <w:pPr>
        <w:pStyle w:val="B1"/>
      </w:pPr>
      <w:r w:rsidRPr="003F1D58">
        <w:t xml:space="preserve">evaluate the request, to determine if the suspension is possible and to determine the maximum time, according to </w:t>
      </w:r>
      <w:r w:rsidR="00AD0CA2" w:rsidRPr="003F1D58">
        <w:t>clause</w:t>
      </w:r>
      <w:r w:rsidRPr="003F1D58">
        <w:t xml:space="preserve"> </w:t>
      </w:r>
      <w:r w:rsidR="002557CB" w:rsidRPr="003F1D58">
        <w:t>10</w:t>
      </w:r>
      <w:r w:rsidRPr="003F1D58">
        <w:t>.2.2.2;</w:t>
      </w:r>
    </w:p>
    <w:p w14:paraId="5CCF8735" w14:textId="77777777" w:rsidR="00264803" w:rsidRPr="003F1D58" w:rsidRDefault="00264803" w:rsidP="00AD0CA2">
      <w:pPr>
        <w:pStyle w:val="B1"/>
      </w:pPr>
      <w:r w:rsidRPr="003F1D58">
        <w:t xml:space="preserve">inform the applets about the suspension and allow them to apply any required action according to </w:t>
      </w:r>
      <w:r w:rsidR="00AD0CA2" w:rsidRPr="003F1D58">
        <w:t>clause </w:t>
      </w:r>
      <w:r w:rsidR="002557CB" w:rsidRPr="003F1D58">
        <w:t>10</w:t>
      </w:r>
      <w:r w:rsidRPr="003F1D58">
        <w:t>.2.2.3;</w:t>
      </w:r>
    </w:p>
    <w:p w14:paraId="2082D412" w14:textId="77777777" w:rsidR="00264803" w:rsidRPr="003F1D58" w:rsidRDefault="00264803" w:rsidP="00AD0CA2">
      <w:pPr>
        <w:pStyle w:val="B1"/>
      </w:pPr>
      <w:r w:rsidRPr="003F1D58">
        <w:t>process the suspension.</w:t>
      </w:r>
    </w:p>
    <w:p w14:paraId="560E8BE2" w14:textId="77777777" w:rsidR="00264803" w:rsidRPr="003F1D58" w:rsidRDefault="00264803" w:rsidP="00AD0CA2">
      <w:pPr>
        <w:pStyle w:val="Heading4"/>
      </w:pPr>
      <w:bookmarkStart w:id="147" w:name="_Toc79566824"/>
      <w:bookmarkStart w:id="148" w:name="_Toc79568886"/>
      <w:r w:rsidRPr="003F1D58">
        <w:t>10.2.2.2</w:t>
      </w:r>
      <w:r w:rsidRPr="003F1D58">
        <w:tab/>
        <w:t>Suspension Request Operation</w:t>
      </w:r>
      <w:bookmarkEnd w:id="147"/>
      <w:bookmarkEnd w:id="148"/>
    </w:p>
    <w:p w14:paraId="071932AC" w14:textId="77777777" w:rsidR="00264803" w:rsidRPr="003F1D58" w:rsidRDefault="00264803" w:rsidP="00264803">
      <w:r w:rsidRPr="003F1D58">
        <w:t xml:space="preserve">To properly evaluate the suspension request, the UICC Runtime Environment shall call </w:t>
      </w:r>
      <w:r w:rsidRPr="003F1D58">
        <w:rPr>
          <w:i/>
        </w:rPr>
        <w:t xml:space="preserve">suspendRequest() </w:t>
      </w:r>
      <w:r w:rsidRPr="003F1D58">
        <w:t xml:space="preserve">for all applets that implement the </w:t>
      </w:r>
      <w:r w:rsidRPr="003F1D58">
        <w:rPr>
          <w:i/>
        </w:rPr>
        <w:t>uicc.suspendresume.SuspendMechanism</w:t>
      </w:r>
      <w:r w:rsidRPr="003F1D58">
        <w:t xml:space="preserve"> interface with the minimum and maximum time value received in the SUSPEND UICC command. Each applet shall evaluate if the request can be accepted based on the input parameters provided by the method.</w:t>
      </w:r>
    </w:p>
    <w:p w14:paraId="6CB9B497" w14:textId="77777777" w:rsidR="00264803" w:rsidRPr="003F1D58" w:rsidRDefault="00264803" w:rsidP="00264803">
      <w:r w:rsidRPr="003F1D58">
        <w:t xml:space="preserve">If an applet rejects the suspension, either by raising an exception, by answering with </w:t>
      </w:r>
      <w:r w:rsidR="00F9137E" w:rsidRPr="003F1D58">
        <w:t>an</w:t>
      </w:r>
      <w:r w:rsidRPr="003F1D58">
        <w:t xml:space="preserve"> interval time lower than the proposed interval time or by answering with </w:t>
      </w:r>
      <w:r w:rsidR="00F9137E" w:rsidRPr="003F1D58">
        <w:t>an</w:t>
      </w:r>
      <w:r w:rsidRPr="003F1D58">
        <w:t xml:space="preserve"> incorrect time interval unit, the UICC Runtime Environment shall not continue to call the method </w:t>
      </w:r>
      <w:r w:rsidRPr="003F1D58">
        <w:rPr>
          <w:i/>
        </w:rPr>
        <w:t>suspendRequest()</w:t>
      </w:r>
      <w:r w:rsidRPr="003F1D58">
        <w:t xml:space="preserve"> of the remaining applets and shall reject the suspension mechanism request returning to the command the status word '9864'.</w:t>
      </w:r>
    </w:p>
    <w:p w14:paraId="2B520955" w14:textId="77777777" w:rsidR="00264803" w:rsidRPr="003F1D58" w:rsidRDefault="00264803" w:rsidP="00264803">
      <w:r w:rsidRPr="003F1D58">
        <w:t>If no applet rejects the suspension, the UICC Runtime Environment determines the maximum duration of the suspension taking the lowest time value returned by all applets. If all applets provide a value higher than the allowed maximum value, the UICC Runtime Environment shall select the allowed maximum value.</w:t>
      </w:r>
    </w:p>
    <w:p w14:paraId="053CBAC1" w14:textId="77777777" w:rsidR="00264803" w:rsidRPr="003F1D58" w:rsidRDefault="00264803" w:rsidP="00AD0CA2">
      <w:pPr>
        <w:pStyle w:val="Heading4"/>
        <w:ind w:left="0" w:firstLine="0"/>
      </w:pPr>
      <w:bookmarkStart w:id="149" w:name="_Toc79566825"/>
      <w:bookmarkStart w:id="150" w:name="_Toc79568887"/>
      <w:r w:rsidRPr="003F1D58">
        <w:lastRenderedPageBreak/>
        <w:t>10.2.2.3</w:t>
      </w:r>
      <w:r w:rsidRPr="003F1D58">
        <w:tab/>
        <w:t>Suspension Operation</w:t>
      </w:r>
      <w:bookmarkEnd w:id="149"/>
      <w:bookmarkEnd w:id="150"/>
    </w:p>
    <w:p w14:paraId="05D52C6C" w14:textId="77777777" w:rsidR="00264803" w:rsidRPr="003F1D58" w:rsidRDefault="00264803" w:rsidP="00264803">
      <w:r w:rsidRPr="003F1D58">
        <w:t xml:space="preserve">The UICC Runtime Environment shall process the suspension mechanism calling the method </w:t>
      </w:r>
      <w:r w:rsidRPr="003F1D58">
        <w:rPr>
          <w:i/>
        </w:rPr>
        <w:t>suspendOperation()</w:t>
      </w:r>
      <w:r w:rsidRPr="003F1D58">
        <w:t xml:space="preserve"> for all applets that implement the </w:t>
      </w:r>
      <w:r w:rsidRPr="003F1D58">
        <w:rPr>
          <w:i/>
        </w:rPr>
        <w:t>uicc.</w:t>
      </w:r>
      <w:r w:rsidR="002557CB" w:rsidRPr="003F1D58">
        <w:rPr>
          <w:i/>
        </w:rPr>
        <w:t>s</w:t>
      </w:r>
      <w:r w:rsidRPr="003F1D58">
        <w:rPr>
          <w:i/>
        </w:rPr>
        <w:t>uspendresume.SuspendMechanism</w:t>
      </w:r>
      <w:r w:rsidRPr="003F1D58">
        <w:t xml:space="preserve"> interface with the maximum suspension time computed from Suspension Request Operation.</w:t>
      </w:r>
    </w:p>
    <w:p w14:paraId="5E15E873" w14:textId="77777777" w:rsidR="00264803" w:rsidRPr="003F1D58" w:rsidRDefault="00264803" w:rsidP="00264803">
      <w:r w:rsidRPr="003F1D58">
        <w:t>If an applet raises an exception, the suspension operation shall not be stopped. The UICC Runtime Environment shall not propagate the exception.</w:t>
      </w:r>
    </w:p>
    <w:p w14:paraId="09836CFB" w14:textId="77777777" w:rsidR="00264803" w:rsidRPr="003F1D58" w:rsidRDefault="00264803" w:rsidP="00264803">
      <w:r w:rsidRPr="003F1D58">
        <w:t>Afterwards, the UICC Runtime Environment shall store the UICC context to be suspended composed of its internal state and volatile data</w:t>
      </w:r>
      <w:r w:rsidR="00A91278" w:rsidRPr="003F1D58">
        <w:t xml:space="preserve"> in the UICC suspended context</w:t>
      </w:r>
      <w:r w:rsidRPr="003F1D58">
        <w:t>. The UICC Runtime Environment shall not deselect applets selected on any logical channels.</w:t>
      </w:r>
    </w:p>
    <w:p w14:paraId="11F88D90" w14:textId="77777777" w:rsidR="00264803" w:rsidRPr="003F1D58" w:rsidRDefault="00264803" w:rsidP="00264803">
      <w:r w:rsidRPr="003F1D58">
        <w:t>The UICC Runtime Environment shall answer to the APDU command with the maximum suspension time allowed and with the generated 8 byte token.</w:t>
      </w:r>
    </w:p>
    <w:p w14:paraId="075B7F85" w14:textId="77777777" w:rsidR="00264803" w:rsidRPr="003F1D58" w:rsidRDefault="00264803" w:rsidP="00AD0CA2">
      <w:pPr>
        <w:pStyle w:val="Heading3"/>
      </w:pPr>
      <w:bookmarkStart w:id="151" w:name="_Toc79566826"/>
      <w:bookmarkStart w:id="152" w:name="_Toc79568888"/>
      <w:r w:rsidRPr="003F1D58">
        <w:t>10.2.3</w:t>
      </w:r>
      <w:r w:rsidRPr="003F1D58">
        <w:tab/>
        <w:t>Resume mechanism</w:t>
      </w:r>
      <w:bookmarkEnd w:id="151"/>
      <w:bookmarkEnd w:id="152"/>
    </w:p>
    <w:p w14:paraId="5C37B940" w14:textId="77777777" w:rsidR="00264803" w:rsidRPr="003F1D58" w:rsidRDefault="00264803" w:rsidP="00AD0CA2">
      <w:pPr>
        <w:pStyle w:val="Heading4"/>
      </w:pPr>
      <w:bookmarkStart w:id="153" w:name="_Toc79566827"/>
      <w:bookmarkStart w:id="154" w:name="_Toc79568889"/>
      <w:r w:rsidRPr="003F1D58">
        <w:t>10.2.3.1</w:t>
      </w:r>
      <w:r w:rsidRPr="003F1D58">
        <w:tab/>
        <w:t>Resume mechanism overview</w:t>
      </w:r>
      <w:bookmarkEnd w:id="153"/>
      <w:bookmarkEnd w:id="154"/>
    </w:p>
    <w:p w14:paraId="60CAC555" w14:textId="0C428949" w:rsidR="00264803" w:rsidRPr="003F1D58" w:rsidRDefault="00264803" w:rsidP="00264803">
      <w:r w:rsidRPr="003F1D58">
        <w:t xml:space="preserve">Upon reception of a SUSPEND UICC command for resume operation, as described in </w:t>
      </w:r>
      <w:r w:rsidRPr="008562E2">
        <w:t>ETSI TS 102 221</w:t>
      </w:r>
      <w:r w:rsidR="00883E7F" w:rsidRPr="008562E2">
        <w:t xml:space="preserve"> [</w:t>
      </w:r>
      <w:r w:rsidR="00883E7F" w:rsidRPr="008562E2">
        <w:fldChar w:fldCharType="begin"/>
      </w:r>
      <w:r w:rsidR="00883E7F" w:rsidRPr="008562E2">
        <w:instrText xml:space="preserve">REF REF_TS102221 \h </w:instrText>
      </w:r>
      <w:r w:rsidR="00883E7F" w:rsidRPr="008562E2">
        <w:fldChar w:fldCharType="separate"/>
      </w:r>
      <w:r w:rsidR="00547B98" w:rsidRPr="008562E2">
        <w:t>6</w:t>
      </w:r>
      <w:r w:rsidR="00883E7F" w:rsidRPr="008562E2">
        <w:fldChar w:fldCharType="end"/>
      </w:r>
      <w:r w:rsidR="00883E7F" w:rsidRPr="008562E2">
        <w:t>]</w:t>
      </w:r>
      <w:r w:rsidRPr="003F1D58">
        <w:t>, the UICC evaluate the command. If the command is accepted the UICC Runtime Environment shall execute the following steps:</w:t>
      </w:r>
    </w:p>
    <w:p w14:paraId="5E013C19" w14:textId="77777777" w:rsidR="00264803" w:rsidRPr="003F1D58" w:rsidRDefault="00264803" w:rsidP="00A5664F">
      <w:pPr>
        <w:pStyle w:val="B1"/>
      </w:pPr>
      <w:r w:rsidRPr="003F1D58">
        <w:t>restore the UICC suspended context with all its internal state and all applets states;</w:t>
      </w:r>
    </w:p>
    <w:p w14:paraId="706B6C56" w14:textId="77777777" w:rsidR="00264803" w:rsidRPr="003F1D58" w:rsidRDefault="00264803" w:rsidP="00A5664F">
      <w:pPr>
        <w:pStyle w:val="B1"/>
      </w:pPr>
      <w:r w:rsidRPr="003F1D58">
        <w:t>notify applets of the restoration of their context according to</w:t>
      </w:r>
      <w:r w:rsidR="003A575D" w:rsidRPr="003F1D58">
        <w:t xml:space="preserve"> clause 10.2.2.2</w:t>
      </w:r>
      <w:r w:rsidRPr="003F1D58">
        <w:t>;</w:t>
      </w:r>
    </w:p>
    <w:p w14:paraId="6428169A" w14:textId="77777777" w:rsidR="00264803" w:rsidRPr="003F1D58" w:rsidRDefault="00001977" w:rsidP="00A5664F">
      <w:pPr>
        <w:pStyle w:val="B1"/>
      </w:pPr>
      <w:r w:rsidRPr="003F1D58">
        <w:t xml:space="preserve">invalidate </w:t>
      </w:r>
      <w:r w:rsidR="00264803" w:rsidRPr="003F1D58">
        <w:t>the UICC suspended context.</w:t>
      </w:r>
    </w:p>
    <w:p w14:paraId="70F7F96B" w14:textId="77777777" w:rsidR="00264803" w:rsidRPr="003F1D58" w:rsidRDefault="00264803" w:rsidP="00264803">
      <w:r w:rsidRPr="003F1D58">
        <w:t xml:space="preserve">If the command is rejected, the UICC Runtime Environment shall </w:t>
      </w:r>
      <w:r w:rsidR="00E3238A" w:rsidRPr="003F1D58">
        <w:t>invalidate</w:t>
      </w:r>
      <w:r w:rsidRPr="003F1D58">
        <w:t xml:space="preserve"> the UICC suspended context and the CAT Runtime Environment shall trigger Toolkit applets on queued events according to </w:t>
      </w:r>
      <w:r w:rsidR="00A5664F" w:rsidRPr="003F1D58">
        <w:t>clause</w:t>
      </w:r>
      <w:r w:rsidRPr="003F1D58">
        <w:t xml:space="preserve"> 6.1.0.</w:t>
      </w:r>
    </w:p>
    <w:p w14:paraId="74287827" w14:textId="77777777" w:rsidR="00264803" w:rsidRPr="003F1D58" w:rsidRDefault="00264803" w:rsidP="00AD0CA2">
      <w:pPr>
        <w:pStyle w:val="Heading4"/>
      </w:pPr>
      <w:bookmarkStart w:id="155" w:name="_Toc79566828"/>
      <w:bookmarkStart w:id="156" w:name="_Toc79568890"/>
      <w:r w:rsidRPr="003F1D58">
        <w:t>10.2.3.2</w:t>
      </w:r>
      <w:r w:rsidRPr="003F1D58">
        <w:tab/>
        <w:t>Resume Indication</w:t>
      </w:r>
      <w:bookmarkEnd w:id="155"/>
      <w:bookmarkEnd w:id="156"/>
    </w:p>
    <w:p w14:paraId="4F965ACA" w14:textId="77777777" w:rsidR="00264803" w:rsidRPr="003F1D58" w:rsidRDefault="00264803" w:rsidP="00264803">
      <w:r w:rsidRPr="003F1D58">
        <w:t xml:space="preserve">Afterward, the UICC Runtime Environment shall call the method </w:t>
      </w:r>
      <w:r w:rsidRPr="003F1D58">
        <w:rPr>
          <w:i/>
        </w:rPr>
        <w:t xml:space="preserve">resumeIndication() </w:t>
      </w:r>
      <w:r w:rsidRPr="003F1D58">
        <w:t xml:space="preserve">of all applets that implement the </w:t>
      </w:r>
      <w:r w:rsidRPr="003F1D58">
        <w:rPr>
          <w:i/>
        </w:rPr>
        <w:t>uicc.suspendresume.SuspendMechanism</w:t>
      </w:r>
      <w:r w:rsidRPr="003F1D58">
        <w:t>.</w:t>
      </w:r>
    </w:p>
    <w:p w14:paraId="5625E381" w14:textId="77777777" w:rsidR="00264803" w:rsidRPr="003F1D58" w:rsidRDefault="00264803" w:rsidP="00264803">
      <w:r w:rsidRPr="003F1D58">
        <w:t xml:space="preserve">If an applet raises an exception, the UICC Runtime Environment shall not propagate the exception and shall not cancel the resume operation, but it shall continue to call the method </w:t>
      </w:r>
      <w:r w:rsidRPr="003F1D58">
        <w:rPr>
          <w:i/>
        </w:rPr>
        <w:t xml:space="preserve">resumeIndication() </w:t>
      </w:r>
      <w:r w:rsidRPr="003F1D58">
        <w:t>of remaining applets.</w:t>
      </w:r>
    </w:p>
    <w:p w14:paraId="0695A9D4" w14:textId="77777777" w:rsidR="00264803" w:rsidRPr="003F1D58" w:rsidRDefault="00264803" w:rsidP="00AD0CA2">
      <w:pPr>
        <w:pStyle w:val="Heading3"/>
      </w:pPr>
      <w:bookmarkStart w:id="157" w:name="_Toc79566829"/>
      <w:bookmarkStart w:id="158" w:name="_Toc79568891"/>
      <w:r w:rsidRPr="003F1D58">
        <w:t>10.2.4</w:t>
      </w:r>
      <w:r w:rsidRPr="003F1D58">
        <w:tab/>
        <w:t>Handler management</w:t>
      </w:r>
      <w:bookmarkEnd w:id="157"/>
      <w:bookmarkEnd w:id="158"/>
    </w:p>
    <w:p w14:paraId="36A0D4F3" w14:textId="77777777" w:rsidR="00264803" w:rsidRPr="003F1D58" w:rsidRDefault="00264803" w:rsidP="00A5664F">
      <w:pPr>
        <w:keepNext/>
        <w:spacing w:after="120"/>
      </w:pPr>
      <w:r w:rsidRPr="003F1D58">
        <w:t xml:space="preserve">For all methods of the </w:t>
      </w:r>
      <w:r w:rsidRPr="003F1D58">
        <w:rPr>
          <w:i/>
        </w:rPr>
        <w:t xml:space="preserve">uicc.suspendresume.SuspendMechanism </w:t>
      </w:r>
      <w:r w:rsidRPr="003F1D58">
        <w:t>interface, the CAT Runtime Environment shall not allow access to system handlers. ProactiveHandler, ProactiveResponseHandler, EnvelopeHandler and EnvelopeResponseHandler shall not be available</w:t>
      </w:r>
      <w:r w:rsidR="00A5664F" w:rsidRPr="003F1D58">
        <w:t>.</w:t>
      </w:r>
    </w:p>
    <w:p w14:paraId="53164B30" w14:textId="75948BFE" w:rsidR="0087313C" w:rsidRPr="003F1D58" w:rsidRDefault="0087313C">
      <w:pPr>
        <w:pStyle w:val="Heading8"/>
      </w:pPr>
      <w:r w:rsidRPr="003F1D58">
        <w:br w:type="page"/>
      </w:r>
      <w:bookmarkStart w:id="159" w:name="_Toc79566830"/>
      <w:bookmarkStart w:id="160" w:name="_Toc79568892"/>
      <w:r w:rsidRPr="003F1D58">
        <w:lastRenderedPageBreak/>
        <w:t>Annex A (normative</w:t>
      </w:r>
      <w:r w:rsidR="007E1513" w:rsidRPr="003F1D58">
        <w:t>):</w:t>
      </w:r>
      <w:r w:rsidR="007E1513" w:rsidRPr="003F1D58">
        <w:br/>
      </w:r>
      <w:r w:rsidRPr="003F1D58">
        <w:t>Java Card</w:t>
      </w:r>
      <w:r w:rsidR="000631F5" w:rsidRPr="003F1D58">
        <w:rPr>
          <w:rFonts w:cs="Arial"/>
        </w:rPr>
        <w:t>™</w:t>
      </w:r>
      <w:r w:rsidRPr="003F1D58">
        <w:rPr>
          <w:rFonts w:cs="Arial"/>
        </w:rPr>
        <w:t xml:space="preserve"> </w:t>
      </w:r>
      <w:r w:rsidRPr="003F1D58">
        <w:t>UICC API</w:t>
      </w:r>
      <w:bookmarkEnd w:id="159"/>
      <w:bookmarkEnd w:id="160"/>
    </w:p>
    <w:p w14:paraId="194F5345" w14:textId="44AA5DC2" w:rsidR="0087313C" w:rsidRPr="003F1D58" w:rsidRDefault="0087313C">
      <w:r w:rsidRPr="003F1D58">
        <w:t>The source files for the Java Card</w:t>
      </w:r>
      <w:r w:rsidR="000631F5" w:rsidRPr="003F1D58">
        <w:t>™</w:t>
      </w:r>
      <w:r w:rsidRPr="003F1D58">
        <w:t xml:space="preserve"> UICC API (102241_Annex_A_Java.zip and 102241_Annex_A_HTML.zip) are contained in </w:t>
      </w:r>
      <w:r w:rsidR="009C3AF6" w:rsidRPr="003F1D58">
        <w:t>ts</w:t>
      </w:r>
      <w:r w:rsidR="001860B0" w:rsidRPr="003F1D58">
        <w:t>_102241v</w:t>
      </w:r>
      <w:r w:rsidR="00F82D4D" w:rsidRPr="003F1D58">
        <w:t>1</w:t>
      </w:r>
      <w:r w:rsidR="00D4399D" w:rsidRPr="003F1D58">
        <w:t>5</w:t>
      </w:r>
      <w:r w:rsidR="001860B0" w:rsidRPr="003F1D58">
        <w:t>0</w:t>
      </w:r>
      <w:r w:rsidR="00D865D2" w:rsidRPr="003F1D58">
        <w:t>4</w:t>
      </w:r>
      <w:r w:rsidR="00BF08BE" w:rsidRPr="003F1D58">
        <w:t>00</w:t>
      </w:r>
      <w:r w:rsidR="009C3AF6" w:rsidRPr="003F1D58">
        <w:t>p0.zip</w:t>
      </w:r>
      <w:r w:rsidRPr="003F1D58">
        <w:t>, which accompanies the present document.</w:t>
      </w:r>
    </w:p>
    <w:p w14:paraId="133A47F3" w14:textId="67CAC9F2" w:rsidR="0087313C" w:rsidRPr="003F1D58" w:rsidRDefault="0087313C">
      <w:pPr>
        <w:pStyle w:val="Heading8"/>
      </w:pPr>
      <w:r w:rsidRPr="003F1D58">
        <w:br w:type="page"/>
      </w:r>
      <w:bookmarkStart w:id="161" w:name="_Toc79566831"/>
      <w:bookmarkStart w:id="162" w:name="_Toc79568893"/>
      <w:r w:rsidRPr="003F1D58">
        <w:lastRenderedPageBreak/>
        <w:t>Annex B (normative</w:t>
      </w:r>
      <w:r w:rsidR="007E1513" w:rsidRPr="003F1D58">
        <w:t>):</w:t>
      </w:r>
      <w:r w:rsidR="007E1513" w:rsidRPr="003F1D58">
        <w:br/>
      </w:r>
      <w:r w:rsidRPr="003F1D58">
        <w:t>Java Card</w:t>
      </w:r>
      <w:r w:rsidR="000631F5" w:rsidRPr="003F1D58">
        <w:rPr>
          <w:rFonts w:cs="Arial"/>
        </w:rPr>
        <w:t>™</w:t>
      </w:r>
      <w:r w:rsidRPr="003F1D58">
        <w:t xml:space="preserve"> UICC API identifiers</w:t>
      </w:r>
      <w:bookmarkEnd w:id="161"/>
      <w:bookmarkEnd w:id="162"/>
    </w:p>
    <w:p w14:paraId="3DE6EC80" w14:textId="57AA92D5" w:rsidR="0087313C" w:rsidRPr="003F1D58" w:rsidRDefault="0087313C">
      <w:r w:rsidRPr="003F1D58">
        <w:t xml:space="preserve">The export files for the uicc.* package (102241_Annex_B_Export_Files.zip) are contained in </w:t>
      </w:r>
      <w:r w:rsidR="009C3AF6" w:rsidRPr="003F1D58">
        <w:t>ts</w:t>
      </w:r>
      <w:r w:rsidR="001860B0" w:rsidRPr="003F1D58">
        <w:t>_102241v</w:t>
      </w:r>
      <w:r w:rsidR="00F82D4D" w:rsidRPr="003F1D58">
        <w:t>1</w:t>
      </w:r>
      <w:r w:rsidR="00D4399D" w:rsidRPr="003F1D58">
        <w:t>5</w:t>
      </w:r>
      <w:r w:rsidR="001860B0" w:rsidRPr="003F1D58">
        <w:t>0</w:t>
      </w:r>
      <w:r w:rsidR="00D865D2" w:rsidRPr="003F1D58">
        <w:t>4</w:t>
      </w:r>
      <w:r w:rsidR="009C3AF6" w:rsidRPr="003F1D58">
        <w:t>00p0.zip</w:t>
      </w:r>
      <w:r w:rsidRPr="003F1D58">
        <w:t>, which accompanies the present document.</w:t>
      </w:r>
    </w:p>
    <w:p w14:paraId="5F0BBF51" w14:textId="34AD0F3D" w:rsidR="0087313C" w:rsidRPr="003F1D58" w:rsidRDefault="0087313C">
      <w:pPr>
        <w:pStyle w:val="NO"/>
        <w:keepLines w:val="0"/>
      </w:pPr>
      <w:r w:rsidRPr="003F1D58">
        <w:t>NOTE:</w:t>
      </w:r>
      <w:r w:rsidRPr="003F1D58">
        <w:tab/>
        <w:t>See the "</w:t>
      </w:r>
      <w:r w:rsidR="00CF7398" w:rsidRPr="003F1D58">
        <w:t>Virtual Machine Specification Java Card™ Platform, 3.0.1 Classic Edition</w:t>
      </w:r>
      <w:r w:rsidRPr="003F1D58">
        <w:t>"</w:t>
      </w:r>
      <w:r w:rsidR="00DF145D">
        <w:t xml:space="preserve"> </w:t>
      </w:r>
      <w:r w:rsidR="00DF145D" w:rsidRPr="008562E2">
        <w:t>[</w:t>
      </w:r>
      <w:r w:rsidR="00DF145D" w:rsidRPr="008562E2">
        <w:fldChar w:fldCharType="begin"/>
      </w:r>
      <w:r w:rsidR="00DF145D" w:rsidRPr="008562E2">
        <w:instrText xml:space="preserve">REF REF_ORACLE_4 \h </w:instrText>
      </w:r>
      <w:r w:rsidR="00DF145D" w:rsidRPr="008562E2">
        <w:fldChar w:fldCharType="separate"/>
      </w:r>
      <w:r w:rsidR="00DF145D" w:rsidRPr="008562E2">
        <w:rPr>
          <w:noProof/>
        </w:rPr>
        <w:t>4</w:t>
      </w:r>
      <w:r w:rsidR="00DF145D" w:rsidRPr="008562E2">
        <w:fldChar w:fldCharType="end"/>
      </w:r>
      <w:r w:rsidR="00DF145D" w:rsidRPr="008562E2">
        <w:t>]</w:t>
      </w:r>
      <w:r w:rsidRPr="003F1D58">
        <w:t>.</w:t>
      </w:r>
    </w:p>
    <w:p w14:paraId="60B777F1" w14:textId="670E5DE3" w:rsidR="0087313C" w:rsidRPr="003F1D58" w:rsidRDefault="0087313C">
      <w:pPr>
        <w:pStyle w:val="Heading8"/>
      </w:pPr>
      <w:r w:rsidRPr="003F1D58">
        <w:br w:type="page"/>
      </w:r>
      <w:bookmarkStart w:id="163" w:name="_Toc79566832"/>
      <w:bookmarkStart w:id="164" w:name="_Toc79568894"/>
      <w:r w:rsidRPr="003F1D58">
        <w:lastRenderedPageBreak/>
        <w:t>Annex C (normative</w:t>
      </w:r>
      <w:r w:rsidR="007E1513" w:rsidRPr="003F1D58">
        <w:t>):</w:t>
      </w:r>
      <w:r w:rsidR="007E1513" w:rsidRPr="003F1D58">
        <w:br/>
      </w:r>
      <w:r w:rsidRPr="003F1D58">
        <w:t>UICC API package version management</w:t>
      </w:r>
      <w:bookmarkEnd w:id="163"/>
      <w:bookmarkEnd w:id="164"/>
    </w:p>
    <w:p w14:paraId="79813981" w14:textId="477104A2" w:rsidR="0087313C" w:rsidRPr="003F1D58" w:rsidRDefault="0087313C">
      <w:r w:rsidRPr="003F1D58">
        <w:t>Table C.1</w:t>
      </w:r>
      <w:r w:rsidR="002F4CBB" w:rsidRPr="003F1D58">
        <w:t>a</w:t>
      </w:r>
      <w:r w:rsidRPr="003F1D58">
        <w:t xml:space="preserve"> describes the relationship between each </w:t>
      </w:r>
      <w:r w:rsidR="00E74B69" w:rsidRPr="008562E2">
        <w:t>ETSI TS 102 241</w:t>
      </w:r>
      <w:r w:rsidRPr="008562E2">
        <w:t xml:space="preserve"> [</w:t>
      </w:r>
      <w:r w:rsidRPr="008562E2">
        <w:fldChar w:fldCharType="begin"/>
      </w:r>
      <w:r w:rsidR="00E74B69" w:rsidRPr="008562E2">
        <w:instrText xml:space="preserve">REF REF_TS102241 \h </w:instrText>
      </w:r>
      <w:r w:rsidRPr="008562E2">
        <w:fldChar w:fldCharType="separate"/>
      </w:r>
      <w:r w:rsidR="00547B98" w:rsidRPr="008562E2">
        <w:t>13</w:t>
      </w:r>
      <w:r w:rsidRPr="008562E2">
        <w:fldChar w:fldCharType="end"/>
      </w:r>
      <w:r w:rsidRPr="008562E2">
        <w:t>]</w:t>
      </w:r>
      <w:r w:rsidRPr="003F1D58">
        <w:t xml:space="preserve"> specification version and its UICC API packages AID and Major, Minor versions defined in the export files.</w:t>
      </w:r>
    </w:p>
    <w:p w14:paraId="6D880BB6" w14:textId="77777777" w:rsidR="008B56EF" w:rsidRPr="003F1D58" w:rsidRDefault="0087313C" w:rsidP="00F324E7">
      <w:pPr>
        <w:pStyle w:val="TH"/>
        <w:keepNext w:val="0"/>
        <w:keepLines w:val="0"/>
      </w:pPr>
      <w:r w:rsidRPr="003F1D58">
        <w:t>Table C.1</w:t>
      </w:r>
      <w:r w:rsidR="002F4CBB" w:rsidRPr="003F1D58">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0"/>
        <w:gridCol w:w="1389"/>
        <w:gridCol w:w="3974"/>
      </w:tblGrid>
      <w:tr w:rsidR="008B56EF" w:rsidRPr="003F1D58" w14:paraId="16D1FAC4" w14:textId="77777777" w:rsidTr="001536A4">
        <w:trPr>
          <w:jc w:val="center"/>
        </w:trPr>
        <w:tc>
          <w:tcPr>
            <w:tcW w:w="7513" w:type="dxa"/>
            <w:gridSpan w:val="3"/>
          </w:tcPr>
          <w:p w14:paraId="17363D15" w14:textId="77777777" w:rsidR="008B56EF" w:rsidRPr="003F1D58" w:rsidRDefault="008B56EF" w:rsidP="00F324E7">
            <w:pPr>
              <w:pStyle w:val="TAH"/>
            </w:pPr>
            <w:r w:rsidRPr="003F1D58">
              <w:t>uicc.access</w:t>
            </w:r>
            <w:r w:rsidR="001536A4" w:rsidRPr="003F1D58">
              <w:t xml:space="preserve"> </w:t>
            </w:r>
            <w:r w:rsidRPr="003F1D58">
              <w:t>package</w:t>
            </w:r>
          </w:p>
        </w:tc>
      </w:tr>
      <w:tr w:rsidR="008B56EF" w:rsidRPr="003F1D58" w14:paraId="0FEE7195" w14:textId="77777777" w:rsidTr="001536A4">
        <w:trPr>
          <w:jc w:val="center"/>
        </w:trPr>
        <w:tc>
          <w:tcPr>
            <w:tcW w:w="2150" w:type="dxa"/>
            <w:vAlign w:val="center"/>
          </w:tcPr>
          <w:p w14:paraId="108DE428" w14:textId="29396A18" w:rsidR="008B56EF" w:rsidRPr="008562E2" w:rsidRDefault="00883E7F" w:rsidP="00F324E7">
            <w:pPr>
              <w:pStyle w:val="TAH"/>
            </w:pPr>
            <w:r w:rsidRPr="008562E2">
              <w:t>ETSI</w:t>
            </w:r>
            <w:r w:rsidR="001536A4" w:rsidRPr="008562E2">
              <w:t xml:space="preserve"> </w:t>
            </w:r>
            <w:r w:rsidRPr="008562E2">
              <w:t>TS</w:t>
            </w:r>
            <w:r w:rsidR="001536A4" w:rsidRPr="008562E2">
              <w:t xml:space="preserve"> </w:t>
            </w:r>
            <w:r w:rsidRPr="008562E2">
              <w:t>102</w:t>
            </w:r>
            <w:r w:rsidR="001536A4" w:rsidRPr="008562E2">
              <w:t xml:space="preserve"> </w:t>
            </w:r>
            <w:r w:rsidRPr="008562E2">
              <w:t>241</w:t>
            </w:r>
            <w:r w:rsidR="001536A4" w:rsidRPr="008562E2">
              <w:t xml:space="preserve"> </w:t>
            </w:r>
            <w:r w:rsidRPr="008562E2">
              <w:t>[</w:t>
            </w:r>
            <w:r w:rsidRPr="008562E2">
              <w:fldChar w:fldCharType="begin"/>
            </w:r>
            <w:r w:rsidRPr="008562E2">
              <w:instrText xml:space="preserve">REF REF_TS102241 \h </w:instrText>
            </w:r>
            <w:r w:rsidR="00F324E7" w:rsidRPr="008562E2">
              <w:instrText xml:space="preserve"> \* MERGEFORMAT </w:instrText>
            </w:r>
            <w:r w:rsidRPr="008562E2">
              <w:fldChar w:fldCharType="separate"/>
            </w:r>
            <w:r w:rsidR="00547B98" w:rsidRPr="008562E2">
              <w:t>13</w:t>
            </w:r>
            <w:r w:rsidRPr="008562E2">
              <w:fldChar w:fldCharType="end"/>
            </w:r>
            <w:r w:rsidRPr="008562E2">
              <w:t>]</w:t>
            </w:r>
          </w:p>
        </w:tc>
        <w:tc>
          <w:tcPr>
            <w:tcW w:w="1389" w:type="dxa"/>
            <w:vAlign w:val="center"/>
          </w:tcPr>
          <w:p w14:paraId="2E7699CA" w14:textId="77777777" w:rsidR="008B56EF" w:rsidRPr="003F1D58" w:rsidRDefault="008B56EF" w:rsidP="00F324E7">
            <w:pPr>
              <w:pStyle w:val="TAH"/>
            </w:pPr>
            <w:r w:rsidRPr="003F1D58">
              <w:t>Major,</w:t>
            </w:r>
            <w:r w:rsidR="001536A4" w:rsidRPr="003F1D58">
              <w:t xml:space="preserve"> </w:t>
            </w:r>
            <w:r w:rsidRPr="003F1D58">
              <w:t>Minor</w:t>
            </w:r>
          </w:p>
        </w:tc>
        <w:tc>
          <w:tcPr>
            <w:tcW w:w="3974" w:type="dxa"/>
            <w:vAlign w:val="center"/>
          </w:tcPr>
          <w:p w14:paraId="16F6AA42" w14:textId="77777777" w:rsidR="008B56EF" w:rsidRPr="003F1D58" w:rsidRDefault="008B56EF" w:rsidP="00F324E7">
            <w:pPr>
              <w:keepLines/>
              <w:spacing w:after="0"/>
              <w:jc w:val="center"/>
              <w:rPr>
                <w:rFonts w:ascii="Arial" w:hAnsi="Arial"/>
                <w:b/>
                <w:sz w:val="18"/>
              </w:rPr>
            </w:pPr>
            <w:r w:rsidRPr="003F1D58">
              <w:rPr>
                <w:rFonts w:ascii="Arial" w:hAnsi="Arial"/>
                <w:b/>
                <w:sz w:val="18"/>
              </w:rPr>
              <w:t>AID</w:t>
            </w:r>
          </w:p>
        </w:tc>
      </w:tr>
      <w:tr w:rsidR="008B56EF" w:rsidRPr="003F1D58" w14:paraId="26B7E738" w14:textId="77777777" w:rsidTr="001536A4">
        <w:trPr>
          <w:jc w:val="center"/>
        </w:trPr>
        <w:tc>
          <w:tcPr>
            <w:tcW w:w="2150" w:type="dxa"/>
          </w:tcPr>
          <w:p w14:paraId="49881F2B" w14:textId="77777777" w:rsidR="008B56EF" w:rsidRPr="003F1D58" w:rsidRDefault="008B56EF" w:rsidP="00F324E7">
            <w:pPr>
              <w:pStyle w:val="TAC"/>
            </w:pPr>
            <w:r w:rsidRPr="003F1D58">
              <w:t>6.0.1</w:t>
            </w:r>
          </w:p>
        </w:tc>
        <w:tc>
          <w:tcPr>
            <w:tcW w:w="1389" w:type="dxa"/>
          </w:tcPr>
          <w:p w14:paraId="06209DC0" w14:textId="77777777" w:rsidR="008B56EF" w:rsidRPr="003F1D58" w:rsidRDefault="008B56EF" w:rsidP="00F324E7">
            <w:pPr>
              <w:pStyle w:val="TAC"/>
            </w:pPr>
            <w:r w:rsidRPr="003F1D58">
              <w:t>1.0</w:t>
            </w:r>
          </w:p>
        </w:tc>
        <w:tc>
          <w:tcPr>
            <w:tcW w:w="3974" w:type="dxa"/>
            <w:vMerge w:val="restart"/>
            <w:vAlign w:val="center"/>
          </w:tcPr>
          <w:p w14:paraId="2C507C28" w14:textId="77777777" w:rsidR="008B56EF" w:rsidRPr="003F1D58" w:rsidRDefault="008B56EF" w:rsidP="00F324E7">
            <w:pPr>
              <w:pStyle w:val="TAC"/>
            </w:pPr>
            <w:r w:rsidRPr="003F1D58">
              <w:t>A000000009</w:t>
            </w:r>
            <w:r w:rsidR="001536A4" w:rsidRPr="003F1D58">
              <w:t xml:space="preserve"> </w:t>
            </w:r>
            <w:r w:rsidRPr="003F1D58">
              <w:t>0005</w:t>
            </w:r>
            <w:r w:rsidR="001536A4" w:rsidRPr="003F1D58">
              <w:t xml:space="preserve"> </w:t>
            </w:r>
            <w:r w:rsidRPr="003F1D58">
              <w:t>FFFF</w:t>
            </w:r>
            <w:r w:rsidR="001536A4" w:rsidRPr="003F1D58">
              <w:t xml:space="preserve"> </w:t>
            </w:r>
            <w:r w:rsidRPr="003F1D58">
              <w:t>FFFF</w:t>
            </w:r>
            <w:r w:rsidR="001536A4" w:rsidRPr="003F1D58">
              <w:t xml:space="preserve"> </w:t>
            </w:r>
            <w:r w:rsidRPr="003F1D58">
              <w:t>89</w:t>
            </w:r>
            <w:r w:rsidR="001536A4" w:rsidRPr="003F1D58">
              <w:t xml:space="preserve"> </w:t>
            </w:r>
            <w:r w:rsidRPr="003F1D58">
              <w:t>11</w:t>
            </w:r>
            <w:r w:rsidR="001536A4" w:rsidRPr="003F1D58">
              <w:t xml:space="preserve"> </w:t>
            </w:r>
            <w:r w:rsidRPr="003F1D58">
              <w:t>000000</w:t>
            </w:r>
          </w:p>
        </w:tc>
      </w:tr>
      <w:tr w:rsidR="008B56EF" w:rsidRPr="003F1D58" w14:paraId="589AD126" w14:textId="77777777" w:rsidTr="001536A4">
        <w:trPr>
          <w:jc w:val="center"/>
        </w:trPr>
        <w:tc>
          <w:tcPr>
            <w:tcW w:w="2150" w:type="dxa"/>
          </w:tcPr>
          <w:p w14:paraId="782E1D44" w14:textId="77777777" w:rsidR="008B56EF" w:rsidRPr="003F1D58" w:rsidRDefault="008B56EF" w:rsidP="00F324E7">
            <w:pPr>
              <w:pStyle w:val="TAC"/>
            </w:pPr>
            <w:r w:rsidRPr="003F1D58">
              <w:t>7.3.0</w:t>
            </w:r>
          </w:p>
        </w:tc>
        <w:tc>
          <w:tcPr>
            <w:tcW w:w="1389" w:type="dxa"/>
          </w:tcPr>
          <w:p w14:paraId="1C25B650" w14:textId="77777777" w:rsidR="008B56EF" w:rsidRPr="003F1D58" w:rsidRDefault="008B56EF" w:rsidP="00F324E7">
            <w:pPr>
              <w:pStyle w:val="TAC"/>
            </w:pPr>
            <w:r w:rsidRPr="003F1D58">
              <w:t>1.1</w:t>
            </w:r>
          </w:p>
        </w:tc>
        <w:tc>
          <w:tcPr>
            <w:tcW w:w="3974" w:type="dxa"/>
            <w:vMerge/>
          </w:tcPr>
          <w:p w14:paraId="6DCFD13C" w14:textId="77777777" w:rsidR="008B56EF" w:rsidRPr="003F1D58" w:rsidRDefault="008B56EF" w:rsidP="00F324E7">
            <w:pPr>
              <w:pStyle w:val="TAC"/>
            </w:pPr>
          </w:p>
        </w:tc>
      </w:tr>
      <w:tr w:rsidR="008B56EF" w:rsidRPr="003F1D58" w14:paraId="43318BE0" w14:textId="77777777" w:rsidTr="001536A4">
        <w:trPr>
          <w:jc w:val="center"/>
        </w:trPr>
        <w:tc>
          <w:tcPr>
            <w:tcW w:w="2150" w:type="dxa"/>
          </w:tcPr>
          <w:p w14:paraId="46567D70" w14:textId="77777777" w:rsidR="008B56EF" w:rsidRPr="003F1D58" w:rsidRDefault="008B56EF" w:rsidP="00F324E7">
            <w:pPr>
              <w:pStyle w:val="TAC"/>
            </w:pPr>
            <w:r w:rsidRPr="003F1D58">
              <w:t>7.9.0</w:t>
            </w:r>
          </w:p>
        </w:tc>
        <w:tc>
          <w:tcPr>
            <w:tcW w:w="1389" w:type="dxa"/>
          </w:tcPr>
          <w:p w14:paraId="7F171B55" w14:textId="77777777" w:rsidR="008B56EF" w:rsidRPr="003F1D58" w:rsidRDefault="008B56EF" w:rsidP="00F324E7">
            <w:pPr>
              <w:pStyle w:val="TAC"/>
            </w:pPr>
            <w:r w:rsidRPr="003F1D58">
              <w:t>1.2</w:t>
            </w:r>
          </w:p>
        </w:tc>
        <w:tc>
          <w:tcPr>
            <w:tcW w:w="3974" w:type="dxa"/>
            <w:vMerge/>
          </w:tcPr>
          <w:p w14:paraId="3480906E" w14:textId="77777777" w:rsidR="008B56EF" w:rsidRPr="003F1D58" w:rsidRDefault="008B56EF" w:rsidP="00F324E7">
            <w:pPr>
              <w:pStyle w:val="TAC"/>
            </w:pPr>
          </w:p>
        </w:tc>
      </w:tr>
    </w:tbl>
    <w:p w14:paraId="5ECFE7E4" w14:textId="77777777" w:rsidR="008B56EF" w:rsidRPr="003F1D58" w:rsidRDefault="008B56EF" w:rsidP="00A5664F"/>
    <w:p w14:paraId="68FFF5A9" w14:textId="77777777" w:rsidR="008B56EF" w:rsidRPr="003F1D58" w:rsidRDefault="008B56EF" w:rsidP="008B56EF">
      <w:pPr>
        <w:pStyle w:val="TH"/>
        <w:keepNext w:val="0"/>
        <w:keepLines w:val="0"/>
      </w:pPr>
      <w:r w:rsidRPr="003F1D58">
        <w:t>Table C.1b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9"/>
        <w:gridCol w:w="3963"/>
      </w:tblGrid>
      <w:tr w:rsidR="008B56EF" w:rsidRPr="003F1D58" w14:paraId="584F1063" w14:textId="77777777" w:rsidTr="001536A4">
        <w:trPr>
          <w:jc w:val="center"/>
        </w:trPr>
        <w:tc>
          <w:tcPr>
            <w:tcW w:w="7366" w:type="dxa"/>
            <w:gridSpan w:val="3"/>
          </w:tcPr>
          <w:p w14:paraId="3E803A73" w14:textId="77777777" w:rsidR="008B56EF" w:rsidRPr="003F1D58" w:rsidRDefault="008B56EF" w:rsidP="001536A4">
            <w:pPr>
              <w:pStyle w:val="TAH"/>
            </w:pPr>
            <w:r w:rsidRPr="003F1D58">
              <w:t>uicc.toolkit</w:t>
            </w:r>
            <w:r w:rsidR="001536A4" w:rsidRPr="003F1D58">
              <w:t xml:space="preserve"> </w:t>
            </w:r>
            <w:r w:rsidRPr="003F1D58">
              <w:t>package</w:t>
            </w:r>
          </w:p>
        </w:tc>
      </w:tr>
      <w:tr w:rsidR="008B56EF" w:rsidRPr="003F1D58" w14:paraId="1DE24C2D" w14:textId="77777777" w:rsidTr="001536A4">
        <w:trPr>
          <w:jc w:val="center"/>
        </w:trPr>
        <w:tc>
          <w:tcPr>
            <w:tcW w:w="2004" w:type="dxa"/>
            <w:vAlign w:val="center"/>
          </w:tcPr>
          <w:p w14:paraId="6C349229" w14:textId="07214A78" w:rsidR="008B56EF" w:rsidRPr="008562E2" w:rsidRDefault="00883E7F" w:rsidP="001536A4">
            <w:pPr>
              <w:pStyle w:val="TAH"/>
            </w:pPr>
            <w:r w:rsidRPr="008562E2">
              <w:t>ETSI</w:t>
            </w:r>
            <w:r w:rsidR="001536A4" w:rsidRPr="008562E2">
              <w:t xml:space="preserve"> </w:t>
            </w:r>
            <w:r w:rsidRPr="008562E2">
              <w:t>TS</w:t>
            </w:r>
            <w:r w:rsidR="001536A4" w:rsidRPr="008562E2">
              <w:t xml:space="preserve"> </w:t>
            </w:r>
            <w:r w:rsidRPr="008562E2">
              <w:t>102</w:t>
            </w:r>
            <w:r w:rsidR="001536A4" w:rsidRPr="008562E2">
              <w:t xml:space="preserve"> </w:t>
            </w:r>
            <w:r w:rsidRPr="008562E2">
              <w:t>241</w:t>
            </w:r>
            <w:r w:rsidR="001536A4" w:rsidRPr="008562E2">
              <w:t xml:space="preserve"> </w:t>
            </w:r>
            <w:r w:rsidRPr="008562E2">
              <w:t>[</w:t>
            </w:r>
            <w:r w:rsidRPr="008562E2">
              <w:fldChar w:fldCharType="begin"/>
            </w:r>
            <w:r w:rsidRPr="008562E2">
              <w:instrText xml:space="preserve">REF REF_TS102241 \h </w:instrText>
            </w:r>
            <w:r w:rsidR="00F324E7" w:rsidRPr="008562E2">
              <w:instrText xml:space="preserve"> \* MERGEFORMAT </w:instrText>
            </w:r>
            <w:r w:rsidRPr="008562E2">
              <w:fldChar w:fldCharType="separate"/>
            </w:r>
            <w:r w:rsidR="00547B98" w:rsidRPr="008562E2">
              <w:t>13</w:t>
            </w:r>
            <w:r w:rsidRPr="008562E2">
              <w:fldChar w:fldCharType="end"/>
            </w:r>
            <w:r w:rsidRPr="008562E2">
              <w:t>]</w:t>
            </w:r>
          </w:p>
        </w:tc>
        <w:tc>
          <w:tcPr>
            <w:tcW w:w="1399" w:type="dxa"/>
            <w:vAlign w:val="center"/>
          </w:tcPr>
          <w:p w14:paraId="37D813D3" w14:textId="77777777" w:rsidR="008B56EF" w:rsidRPr="003F1D58" w:rsidRDefault="008B56EF" w:rsidP="001536A4">
            <w:pPr>
              <w:pStyle w:val="TAH"/>
            </w:pPr>
            <w:r w:rsidRPr="003F1D58">
              <w:t>Major,</w:t>
            </w:r>
            <w:r w:rsidR="001536A4" w:rsidRPr="003F1D58">
              <w:t xml:space="preserve"> </w:t>
            </w:r>
            <w:r w:rsidRPr="003F1D58">
              <w:t>Minor</w:t>
            </w:r>
          </w:p>
        </w:tc>
        <w:tc>
          <w:tcPr>
            <w:tcW w:w="3963" w:type="dxa"/>
            <w:vAlign w:val="center"/>
          </w:tcPr>
          <w:p w14:paraId="777D52E6" w14:textId="77777777" w:rsidR="008B56EF" w:rsidRPr="003F1D58" w:rsidRDefault="008B56EF" w:rsidP="001536A4">
            <w:pPr>
              <w:pStyle w:val="TAH"/>
            </w:pPr>
            <w:r w:rsidRPr="003F1D58">
              <w:t>AID</w:t>
            </w:r>
          </w:p>
        </w:tc>
      </w:tr>
      <w:tr w:rsidR="008B56EF" w:rsidRPr="003F1D58" w14:paraId="77AE9CC6" w14:textId="77777777" w:rsidTr="001536A4">
        <w:trPr>
          <w:jc w:val="center"/>
        </w:trPr>
        <w:tc>
          <w:tcPr>
            <w:tcW w:w="2004" w:type="dxa"/>
          </w:tcPr>
          <w:p w14:paraId="0D910F53" w14:textId="77777777" w:rsidR="008B56EF" w:rsidRPr="003F1D58" w:rsidRDefault="008B56EF" w:rsidP="005B4150">
            <w:pPr>
              <w:pStyle w:val="TAC"/>
            </w:pPr>
            <w:r w:rsidRPr="003F1D58">
              <w:t>6.0.1</w:t>
            </w:r>
          </w:p>
        </w:tc>
        <w:tc>
          <w:tcPr>
            <w:tcW w:w="1399" w:type="dxa"/>
          </w:tcPr>
          <w:p w14:paraId="1105A6BE" w14:textId="77777777" w:rsidR="008B56EF" w:rsidRPr="003F1D58" w:rsidRDefault="008B56EF" w:rsidP="005B4150">
            <w:pPr>
              <w:pStyle w:val="TAC"/>
            </w:pPr>
            <w:r w:rsidRPr="003F1D58">
              <w:t>1.0</w:t>
            </w:r>
          </w:p>
        </w:tc>
        <w:tc>
          <w:tcPr>
            <w:tcW w:w="3963" w:type="dxa"/>
            <w:vMerge w:val="restart"/>
            <w:vAlign w:val="center"/>
          </w:tcPr>
          <w:p w14:paraId="20DA745B" w14:textId="77777777" w:rsidR="008B56EF" w:rsidRPr="003F1D58" w:rsidRDefault="008B56EF" w:rsidP="005B4150">
            <w:pPr>
              <w:pStyle w:val="TAC"/>
            </w:pPr>
            <w:r w:rsidRPr="003F1D58">
              <w:t>A000000009</w:t>
            </w:r>
            <w:r w:rsidR="001536A4" w:rsidRPr="003F1D58">
              <w:t xml:space="preserve"> </w:t>
            </w:r>
            <w:r w:rsidRPr="003F1D58">
              <w:t>0005</w:t>
            </w:r>
            <w:r w:rsidR="001536A4" w:rsidRPr="003F1D58">
              <w:t xml:space="preserve"> </w:t>
            </w:r>
            <w:r w:rsidRPr="003F1D58">
              <w:t>FFFF</w:t>
            </w:r>
            <w:r w:rsidR="001536A4" w:rsidRPr="003F1D58">
              <w:t xml:space="preserve"> </w:t>
            </w:r>
            <w:r w:rsidRPr="003F1D58">
              <w:t>FFFF</w:t>
            </w:r>
            <w:r w:rsidR="001536A4" w:rsidRPr="003F1D58">
              <w:t xml:space="preserve"> </w:t>
            </w:r>
            <w:r w:rsidRPr="003F1D58">
              <w:t>89</w:t>
            </w:r>
            <w:r w:rsidR="001536A4" w:rsidRPr="003F1D58">
              <w:t xml:space="preserve"> </w:t>
            </w:r>
            <w:r w:rsidRPr="003F1D58">
              <w:t>12</w:t>
            </w:r>
            <w:r w:rsidR="001536A4" w:rsidRPr="003F1D58">
              <w:t xml:space="preserve"> </w:t>
            </w:r>
            <w:r w:rsidRPr="003F1D58">
              <w:t>000000</w:t>
            </w:r>
          </w:p>
        </w:tc>
      </w:tr>
      <w:tr w:rsidR="008B56EF" w:rsidRPr="003F1D58" w14:paraId="3A1A6492" w14:textId="77777777" w:rsidTr="001536A4">
        <w:trPr>
          <w:jc w:val="center"/>
        </w:trPr>
        <w:tc>
          <w:tcPr>
            <w:tcW w:w="2004" w:type="dxa"/>
          </w:tcPr>
          <w:p w14:paraId="00C15058" w14:textId="77777777" w:rsidR="008B56EF" w:rsidRPr="003F1D58" w:rsidRDefault="008B56EF" w:rsidP="005B4150">
            <w:pPr>
              <w:pStyle w:val="TAC"/>
            </w:pPr>
            <w:r w:rsidRPr="003F1D58">
              <w:t>7.3.0</w:t>
            </w:r>
          </w:p>
        </w:tc>
        <w:tc>
          <w:tcPr>
            <w:tcW w:w="1399" w:type="dxa"/>
          </w:tcPr>
          <w:p w14:paraId="1333EF8D" w14:textId="77777777" w:rsidR="008B56EF" w:rsidRPr="003F1D58" w:rsidRDefault="008B56EF" w:rsidP="005B4150">
            <w:pPr>
              <w:pStyle w:val="TAC"/>
            </w:pPr>
            <w:r w:rsidRPr="003F1D58">
              <w:t>1.1</w:t>
            </w:r>
          </w:p>
        </w:tc>
        <w:tc>
          <w:tcPr>
            <w:tcW w:w="3963" w:type="dxa"/>
            <w:vMerge/>
          </w:tcPr>
          <w:p w14:paraId="4A79B4D0" w14:textId="77777777" w:rsidR="008B56EF" w:rsidRPr="003F1D58" w:rsidRDefault="008B56EF" w:rsidP="005B4150">
            <w:pPr>
              <w:pStyle w:val="TAC"/>
            </w:pPr>
          </w:p>
        </w:tc>
      </w:tr>
      <w:tr w:rsidR="008B56EF" w:rsidRPr="003F1D58" w14:paraId="4ECCB197" w14:textId="77777777" w:rsidTr="001536A4">
        <w:trPr>
          <w:jc w:val="center"/>
        </w:trPr>
        <w:tc>
          <w:tcPr>
            <w:tcW w:w="2004" w:type="dxa"/>
          </w:tcPr>
          <w:p w14:paraId="2190FE79" w14:textId="77777777" w:rsidR="008B56EF" w:rsidRPr="003F1D58" w:rsidRDefault="008B56EF" w:rsidP="005B4150">
            <w:pPr>
              <w:pStyle w:val="TAC"/>
            </w:pPr>
            <w:r w:rsidRPr="003F1D58">
              <w:t>7.9.0</w:t>
            </w:r>
          </w:p>
        </w:tc>
        <w:tc>
          <w:tcPr>
            <w:tcW w:w="1399" w:type="dxa"/>
          </w:tcPr>
          <w:p w14:paraId="527F1BBB" w14:textId="77777777" w:rsidR="008B56EF" w:rsidRPr="003F1D58" w:rsidRDefault="008B56EF" w:rsidP="005B4150">
            <w:pPr>
              <w:pStyle w:val="TAC"/>
            </w:pPr>
            <w:r w:rsidRPr="003F1D58">
              <w:t>1.2</w:t>
            </w:r>
          </w:p>
        </w:tc>
        <w:tc>
          <w:tcPr>
            <w:tcW w:w="3963" w:type="dxa"/>
            <w:vMerge/>
          </w:tcPr>
          <w:p w14:paraId="7157C27A" w14:textId="77777777" w:rsidR="008B56EF" w:rsidRPr="003F1D58" w:rsidRDefault="008B56EF" w:rsidP="005B4150">
            <w:pPr>
              <w:pStyle w:val="TAC"/>
            </w:pPr>
          </w:p>
        </w:tc>
      </w:tr>
      <w:tr w:rsidR="008B56EF" w:rsidRPr="003F1D58" w14:paraId="24D136E8" w14:textId="77777777" w:rsidTr="001536A4">
        <w:trPr>
          <w:jc w:val="center"/>
        </w:trPr>
        <w:tc>
          <w:tcPr>
            <w:tcW w:w="2004" w:type="dxa"/>
          </w:tcPr>
          <w:p w14:paraId="1DC5BDA8" w14:textId="77777777" w:rsidR="008B56EF" w:rsidRPr="003F1D58" w:rsidRDefault="008B56EF" w:rsidP="005B4150">
            <w:pPr>
              <w:pStyle w:val="TAC"/>
            </w:pPr>
            <w:r w:rsidRPr="003F1D58">
              <w:t>8.0.0</w:t>
            </w:r>
          </w:p>
        </w:tc>
        <w:tc>
          <w:tcPr>
            <w:tcW w:w="1399" w:type="dxa"/>
          </w:tcPr>
          <w:p w14:paraId="46099AAA" w14:textId="77777777" w:rsidR="008B56EF" w:rsidRPr="003F1D58" w:rsidRDefault="008B56EF" w:rsidP="005B4150">
            <w:pPr>
              <w:pStyle w:val="TAC"/>
            </w:pPr>
            <w:r w:rsidRPr="003F1D58">
              <w:t>1.3</w:t>
            </w:r>
          </w:p>
        </w:tc>
        <w:tc>
          <w:tcPr>
            <w:tcW w:w="3963" w:type="dxa"/>
            <w:vMerge/>
          </w:tcPr>
          <w:p w14:paraId="797F5448" w14:textId="77777777" w:rsidR="008B56EF" w:rsidRPr="003F1D58" w:rsidRDefault="008B56EF" w:rsidP="005B4150">
            <w:pPr>
              <w:pStyle w:val="TAC"/>
            </w:pPr>
          </w:p>
        </w:tc>
      </w:tr>
      <w:tr w:rsidR="008B56EF" w:rsidRPr="003F1D58" w14:paraId="6B2D99B7" w14:textId="77777777" w:rsidTr="001536A4">
        <w:trPr>
          <w:jc w:val="center"/>
        </w:trPr>
        <w:tc>
          <w:tcPr>
            <w:tcW w:w="2004" w:type="dxa"/>
          </w:tcPr>
          <w:p w14:paraId="093439BA" w14:textId="77777777" w:rsidR="008B56EF" w:rsidRPr="003F1D58" w:rsidRDefault="008B56EF" w:rsidP="005B4150">
            <w:pPr>
              <w:pStyle w:val="TAC"/>
            </w:pPr>
            <w:r w:rsidRPr="003F1D58">
              <w:t>8.1.0</w:t>
            </w:r>
          </w:p>
        </w:tc>
        <w:tc>
          <w:tcPr>
            <w:tcW w:w="1399" w:type="dxa"/>
          </w:tcPr>
          <w:p w14:paraId="33974713" w14:textId="77777777" w:rsidR="008B56EF" w:rsidRPr="003F1D58" w:rsidRDefault="008B56EF" w:rsidP="005B4150">
            <w:pPr>
              <w:pStyle w:val="TAC"/>
            </w:pPr>
            <w:r w:rsidRPr="003F1D58">
              <w:t>1.4</w:t>
            </w:r>
          </w:p>
        </w:tc>
        <w:tc>
          <w:tcPr>
            <w:tcW w:w="3963" w:type="dxa"/>
            <w:vMerge/>
          </w:tcPr>
          <w:p w14:paraId="4D8E67B6" w14:textId="77777777" w:rsidR="008B56EF" w:rsidRPr="003F1D58" w:rsidRDefault="008B56EF" w:rsidP="005B4150">
            <w:pPr>
              <w:pStyle w:val="TAC"/>
            </w:pPr>
          </w:p>
        </w:tc>
      </w:tr>
      <w:tr w:rsidR="008B56EF" w:rsidRPr="003F1D58" w14:paraId="4C977973" w14:textId="77777777" w:rsidTr="001536A4">
        <w:trPr>
          <w:jc w:val="center"/>
        </w:trPr>
        <w:tc>
          <w:tcPr>
            <w:tcW w:w="2004" w:type="dxa"/>
          </w:tcPr>
          <w:p w14:paraId="4F6EF133" w14:textId="77777777" w:rsidR="008B56EF" w:rsidRPr="003F1D58" w:rsidRDefault="008B56EF" w:rsidP="005B4150">
            <w:pPr>
              <w:pStyle w:val="TAC"/>
            </w:pPr>
            <w:r w:rsidRPr="003F1D58">
              <w:t>9.1.0</w:t>
            </w:r>
          </w:p>
        </w:tc>
        <w:tc>
          <w:tcPr>
            <w:tcW w:w="1399" w:type="dxa"/>
          </w:tcPr>
          <w:p w14:paraId="6E2804C5" w14:textId="77777777" w:rsidR="008B56EF" w:rsidRPr="003F1D58" w:rsidRDefault="008B56EF" w:rsidP="005B4150">
            <w:pPr>
              <w:pStyle w:val="TAC"/>
            </w:pPr>
            <w:r w:rsidRPr="003F1D58">
              <w:t>1.5</w:t>
            </w:r>
          </w:p>
        </w:tc>
        <w:tc>
          <w:tcPr>
            <w:tcW w:w="3963" w:type="dxa"/>
            <w:vMerge/>
          </w:tcPr>
          <w:p w14:paraId="104BF234" w14:textId="77777777" w:rsidR="008B56EF" w:rsidRPr="003F1D58" w:rsidRDefault="008B56EF" w:rsidP="005B4150">
            <w:pPr>
              <w:pStyle w:val="TAC"/>
            </w:pPr>
          </w:p>
        </w:tc>
      </w:tr>
      <w:tr w:rsidR="008B56EF" w:rsidRPr="003F1D58" w14:paraId="04EE2593" w14:textId="77777777" w:rsidTr="001536A4">
        <w:trPr>
          <w:jc w:val="center"/>
        </w:trPr>
        <w:tc>
          <w:tcPr>
            <w:tcW w:w="2004" w:type="dxa"/>
          </w:tcPr>
          <w:p w14:paraId="6A1B1255" w14:textId="77777777" w:rsidR="008B56EF" w:rsidRPr="003F1D58" w:rsidRDefault="008B56EF" w:rsidP="005B4150">
            <w:pPr>
              <w:pStyle w:val="TAC"/>
            </w:pPr>
            <w:r w:rsidRPr="003F1D58">
              <w:t>9.2.0</w:t>
            </w:r>
          </w:p>
        </w:tc>
        <w:tc>
          <w:tcPr>
            <w:tcW w:w="1399" w:type="dxa"/>
          </w:tcPr>
          <w:p w14:paraId="2B9B33C0" w14:textId="77777777" w:rsidR="008B56EF" w:rsidRPr="003F1D58" w:rsidRDefault="008B56EF" w:rsidP="005B4150">
            <w:pPr>
              <w:pStyle w:val="TAC"/>
            </w:pPr>
            <w:r w:rsidRPr="003F1D58">
              <w:t>1.6</w:t>
            </w:r>
          </w:p>
        </w:tc>
        <w:tc>
          <w:tcPr>
            <w:tcW w:w="3963" w:type="dxa"/>
            <w:vMerge/>
          </w:tcPr>
          <w:p w14:paraId="7C1D23AA" w14:textId="77777777" w:rsidR="008B56EF" w:rsidRPr="003F1D58" w:rsidRDefault="008B56EF" w:rsidP="005B4150">
            <w:pPr>
              <w:pStyle w:val="TAC"/>
            </w:pPr>
          </w:p>
        </w:tc>
      </w:tr>
      <w:tr w:rsidR="008B56EF" w:rsidRPr="003F1D58" w14:paraId="3A09B1A6" w14:textId="77777777" w:rsidTr="001536A4">
        <w:trPr>
          <w:jc w:val="center"/>
        </w:trPr>
        <w:tc>
          <w:tcPr>
            <w:tcW w:w="2004" w:type="dxa"/>
          </w:tcPr>
          <w:p w14:paraId="3F2432C6" w14:textId="77777777" w:rsidR="008B56EF" w:rsidRPr="003F1D58" w:rsidRDefault="008B56EF" w:rsidP="005B4150">
            <w:pPr>
              <w:pStyle w:val="TAC"/>
            </w:pPr>
            <w:r w:rsidRPr="003F1D58">
              <w:t>11.0.0</w:t>
            </w:r>
          </w:p>
        </w:tc>
        <w:tc>
          <w:tcPr>
            <w:tcW w:w="1399" w:type="dxa"/>
          </w:tcPr>
          <w:p w14:paraId="6ABC9C83" w14:textId="77777777" w:rsidR="008B56EF" w:rsidRPr="003F1D58" w:rsidRDefault="008B56EF" w:rsidP="005B4150">
            <w:pPr>
              <w:pStyle w:val="TAC"/>
            </w:pPr>
            <w:r w:rsidRPr="003F1D58">
              <w:t>1.7</w:t>
            </w:r>
          </w:p>
        </w:tc>
        <w:tc>
          <w:tcPr>
            <w:tcW w:w="3963" w:type="dxa"/>
            <w:vMerge/>
          </w:tcPr>
          <w:p w14:paraId="60CD2B79" w14:textId="77777777" w:rsidR="008B56EF" w:rsidRPr="003F1D58" w:rsidRDefault="008B56EF" w:rsidP="005B4150">
            <w:pPr>
              <w:pStyle w:val="TAC"/>
            </w:pPr>
          </w:p>
        </w:tc>
      </w:tr>
      <w:tr w:rsidR="008B56EF" w:rsidRPr="003F1D58" w14:paraId="24945ACA" w14:textId="77777777" w:rsidTr="001536A4">
        <w:trPr>
          <w:jc w:val="center"/>
        </w:trPr>
        <w:tc>
          <w:tcPr>
            <w:tcW w:w="2004" w:type="dxa"/>
          </w:tcPr>
          <w:p w14:paraId="20F10E57" w14:textId="77777777" w:rsidR="008B56EF" w:rsidRPr="003F1D58" w:rsidRDefault="008B56EF" w:rsidP="005B4150">
            <w:pPr>
              <w:pStyle w:val="TAC"/>
            </w:pPr>
            <w:r w:rsidRPr="003F1D58">
              <w:t>11.1.0</w:t>
            </w:r>
          </w:p>
        </w:tc>
        <w:tc>
          <w:tcPr>
            <w:tcW w:w="1399" w:type="dxa"/>
          </w:tcPr>
          <w:p w14:paraId="5ABFDBB2" w14:textId="77777777" w:rsidR="008B56EF" w:rsidRPr="003F1D58" w:rsidRDefault="008B56EF" w:rsidP="005B4150">
            <w:pPr>
              <w:pStyle w:val="TAC"/>
            </w:pPr>
            <w:r w:rsidRPr="003F1D58">
              <w:t>1.8</w:t>
            </w:r>
          </w:p>
        </w:tc>
        <w:tc>
          <w:tcPr>
            <w:tcW w:w="3963" w:type="dxa"/>
            <w:vMerge/>
          </w:tcPr>
          <w:p w14:paraId="0D5C2F6F" w14:textId="77777777" w:rsidR="008B56EF" w:rsidRPr="003F1D58" w:rsidRDefault="008B56EF" w:rsidP="005B4150">
            <w:pPr>
              <w:pStyle w:val="TAC"/>
            </w:pPr>
          </w:p>
        </w:tc>
      </w:tr>
      <w:tr w:rsidR="008B56EF" w:rsidRPr="003F1D58" w14:paraId="144B0710" w14:textId="77777777" w:rsidTr="001536A4">
        <w:trPr>
          <w:jc w:val="center"/>
        </w:trPr>
        <w:tc>
          <w:tcPr>
            <w:tcW w:w="2004" w:type="dxa"/>
          </w:tcPr>
          <w:p w14:paraId="6A6BCA53" w14:textId="77777777" w:rsidR="008B56EF" w:rsidRPr="003F1D58" w:rsidRDefault="008B56EF" w:rsidP="005B4150">
            <w:pPr>
              <w:pStyle w:val="TAC"/>
            </w:pPr>
            <w:r w:rsidRPr="003F1D58">
              <w:t>12</w:t>
            </w:r>
          </w:p>
        </w:tc>
        <w:tc>
          <w:tcPr>
            <w:tcW w:w="1399" w:type="dxa"/>
          </w:tcPr>
          <w:p w14:paraId="443DD547" w14:textId="77777777" w:rsidR="008B56EF" w:rsidRPr="003F1D58" w:rsidRDefault="008B56EF" w:rsidP="005B4150">
            <w:pPr>
              <w:pStyle w:val="TAC"/>
            </w:pPr>
            <w:r w:rsidRPr="003F1D58">
              <w:t>1.9</w:t>
            </w:r>
          </w:p>
        </w:tc>
        <w:tc>
          <w:tcPr>
            <w:tcW w:w="3963" w:type="dxa"/>
            <w:vMerge/>
          </w:tcPr>
          <w:p w14:paraId="132BD9B1" w14:textId="77777777" w:rsidR="008B56EF" w:rsidRPr="003F1D58" w:rsidRDefault="008B56EF" w:rsidP="005B4150">
            <w:pPr>
              <w:pStyle w:val="TAC"/>
            </w:pPr>
          </w:p>
        </w:tc>
      </w:tr>
      <w:tr w:rsidR="008B56EF" w:rsidRPr="003F1D58" w14:paraId="1E36C929" w14:textId="77777777" w:rsidTr="001536A4">
        <w:trPr>
          <w:jc w:val="center"/>
        </w:trPr>
        <w:tc>
          <w:tcPr>
            <w:tcW w:w="2004" w:type="dxa"/>
          </w:tcPr>
          <w:p w14:paraId="1D5AA74A" w14:textId="77777777" w:rsidR="008B56EF" w:rsidRPr="003F1D58" w:rsidRDefault="008B56EF" w:rsidP="005B4150">
            <w:pPr>
              <w:pStyle w:val="TAC"/>
            </w:pPr>
            <w:r w:rsidRPr="003F1D58">
              <w:t>13</w:t>
            </w:r>
          </w:p>
        </w:tc>
        <w:tc>
          <w:tcPr>
            <w:tcW w:w="1399" w:type="dxa"/>
          </w:tcPr>
          <w:p w14:paraId="39D07762" w14:textId="77777777" w:rsidR="008B56EF" w:rsidRPr="003F1D58" w:rsidRDefault="008B56EF" w:rsidP="005B4150">
            <w:pPr>
              <w:pStyle w:val="TAC"/>
            </w:pPr>
            <w:r w:rsidRPr="003F1D58">
              <w:t>1.10</w:t>
            </w:r>
          </w:p>
        </w:tc>
        <w:tc>
          <w:tcPr>
            <w:tcW w:w="3963" w:type="dxa"/>
            <w:vMerge/>
          </w:tcPr>
          <w:p w14:paraId="0D80B89B" w14:textId="77777777" w:rsidR="008B56EF" w:rsidRPr="003F1D58" w:rsidRDefault="008B56EF" w:rsidP="005B4150">
            <w:pPr>
              <w:pStyle w:val="TAC"/>
            </w:pPr>
          </w:p>
        </w:tc>
      </w:tr>
      <w:tr w:rsidR="008B56EF" w:rsidRPr="003F1D58" w14:paraId="74858266" w14:textId="77777777" w:rsidTr="001536A4">
        <w:trPr>
          <w:jc w:val="center"/>
        </w:trPr>
        <w:tc>
          <w:tcPr>
            <w:tcW w:w="2004" w:type="dxa"/>
          </w:tcPr>
          <w:p w14:paraId="36CFDBDF" w14:textId="77777777" w:rsidR="008B56EF" w:rsidRPr="003F1D58" w:rsidRDefault="008B56EF" w:rsidP="005B4150">
            <w:pPr>
              <w:pStyle w:val="TAC"/>
            </w:pPr>
            <w:r w:rsidRPr="003F1D58">
              <w:t>13.1</w:t>
            </w:r>
          </w:p>
        </w:tc>
        <w:tc>
          <w:tcPr>
            <w:tcW w:w="1399" w:type="dxa"/>
          </w:tcPr>
          <w:p w14:paraId="5F32D9C5" w14:textId="77777777" w:rsidR="008B56EF" w:rsidRPr="003F1D58" w:rsidRDefault="008B56EF" w:rsidP="005B4150">
            <w:pPr>
              <w:pStyle w:val="TAC"/>
            </w:pPr>
            <w:r w:rsidRPr="003F1D58">
              <w:t>1.11</w:t>
            </w:r>
          </w:p>
        </w:tc>
        <w:tc>
          <w:tcPr>
            <w:tcW w:w="3963" w:type="dxa"/>
            <w:vMerge/>
          </w:tcPr>
          <w:p w14:paraId="3CD939A7" w14:textId="77777777" w:rsidR="008B56EF" w:rsidRPr="003F1D58" w:rsidRDefault="008B56EF" w:rsidP="005B4150">
            <w:pPr>
              <w:pStyle w:val="TAC"/>
            </w:pPr>
          </w:p>
        </w:tc>
      </w:tr>
      <w:tr w:rsidR="008B56EF" w:rsidRPr="003F1D58" w14:paraId="75DA8EA0" w14:textId="77777777" w:rsidTr="001536A4">
        <w:trPr>
          <w:jc w:val="center"/>
        </w:trPr>
        <w:tc>
          <w:tcPr>
            <w:tcW w:w="2004" w:type="dxa"/>
          </w:tcPr>
          <w:p w14:paraId="40E86EE0" w14:textId="77777777" w:rsidR="008B56EF" w:rsidRPr="003F1D58" w:rsidRDefault="008B56EF" w:rsidP="005B4150">
            <w:pPr>
              <w:pStyle w:val="TAC"/>
            </w:pPr>
            <w:r w:rsidRPr="003F1D58">
              <w:t>1</w:t>
            </w:r>
            <w:r w:rsidR="00E87A9B" w:rsidRPr="003F1D58">
              <w:t>5</w:t>
            </w:r>
            <w:r w:rsidRPr="003F1D58">
              <w:t>.0</w:t>
            </w:r>
          </w:p>
        </w:tc>
        <w:tc>
          <w:tcPr>
            <w:tcW w:w="1399" w:type="dxa"/>
          </w:tcPr>
          <w:p w14:paraId="2FF26FE7" w14:textId="77777777" w:rsidR="008B56EF" w:rsidRPr="003F1D58" w:rsidRDefault="008B56EF" w:rsidP="005B4150">
            <w:pPr>
              <w:pStyle w:val="TAC"/>
            </w:pPr>
            <w:r w:rsidRPr="003F1D58">
              <w:t>1.1</w:t>
            </w:r>
            <w:r w:rsidR="00E87A9B" w:rsidRPr="003F1D58">
              <w:t>2</w:t>
            </w:r>
          </w:p>
        </w:tc>
        <w:tc>
          <w:tcPr>
            <w:tcW w:w="3963" w:type="dxa"/>
            <w:vMerge/>
          </w:tcPr>
          <w:p w14:paraId="02BBB34F" w14:textId="77777777" w:rsidR="008B56EF" w:rsidRPr="003F1D58" w:rsidRDefault="008B56EF" w:rsidP="005B4150">
            <w:pPr>
              <w:pStyle w:val="TAC"/>
            </w:pPr>
          </w:p>
        </w:tc>
      </w:tr>
    </w:tbl>
    <w:p w14:paraId="5C9E816B" w14:textId="77777777" w:rsidR="008B56EF" w:rsidRPr="003F1D58" w:rsidRDefault="008B56EF">
      <w:pPr>
        <w:jc w:val="both"/>
      </w:pPr>
    </w:p>
    <w:p w14:paraId="47D7C900" w14:textId="77777777" w:rsidR="0087313C" w:rsidRPr="003F1D58" w:rsidRDefault="0087313C">
      <w:pPr>
        <w:pStyle w:val="TH"/>
        <w:keepNext w:val="0"/>
        <w:keepLines w:val="0"/>
      </w:pPr>
      <w:r w:rsidRPr="003F1D58">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828"/>
      </w:tblGrid>
      <w:tr w:rsidR="008B56EF" w:rsidRPr="003F1D58" w14:paraId="07A8BB38" w14:textId="77777777" w:rsidTr="001536A4">
        <w:trPr>
          <w:jc w:val="center"/>
        </w:trPr>
        <w:tc>
          <w:tcPr>
            <w:tcW w:w="7225" w:type="dxa"/>
            <w:gridSpan w:val="3"/>
          </w:tcPr>
          <w:p w14:paraId="3C46EAC1" w14:textId="77777777" w:rsidR="008B56EF" w:rsidRPr="003F1D58" w:rsidRDefault="008B56EF" w:rsidP="001536A4">
            <w:pPr>
              <w:pStyle w:val="TAH"/>
            </w:pPr>
            <w:r w:rsidRPr="003F1D58">
              <w:t>uicc.system</w:t>
            </w:r>
            <w:r w:rsidR="001536A4" w:rsidRPr="003F1D58">
              <w:t xml:space="preserve"> </w:t>
            </w:r>
            <w:r w:rsidRPr="003F1D58">
              <w:t>package</w:t>
            </w:r>
          </w:p>
        </w:tc>
      </w:tr>
      <w:tr w:rsidR="008B56EF" w:rsidRPr="003F1D58" w14:paraId="3B46940B" w14:textId="77777777" w:rsidTr="001536A4">
        <w:trPr>
          <w:jc w:val="center"/>
        </w:trPr>
        <w:tc>
          <w:tcPr>
            <w:tcW w:w="2004" w:type="dxa"/>
            <w:vAlign w:val="center"/>
          </w:tcPr>
          <w:p w14:paraId="6F23034C" w14:textId="018BB674" w:rsidR="008B56EF" w:rsidRPr="008562E2" w:rsidRDefault="00883E7F" w:rsidP="001536A4">
            <w:pPr>
              <w:pStyle w:val="TAH"/>
            </w:pPr>
            <w:r w:rsidRPr="008562E2">
              <w:t>ETSI</w:t>
            </w:r>
            <w:r w:rsidR="001536A4" w:rsidRPr="008562E2">
              <w:t xml:space="preserve"> </w:t>
            </w:r>
            <w:r w:rsidRPr="008562E2">
              <w:t>TS</w:t>
            </w:r>
            <w:r w:rsidR="001536A4" w:rsidRPr="008562E2">
              <w:t xml:space="preserve"> </w:t>
            </w:r>
            <w:r w:rsidRPr="008562E2">
              <w:t>102</w:t>
            </w:r>
            <w:r w:rsidR="001536A4" w:rsidRPr="008562E2">
              <w:t xml:space="preserve"> </w:t>
            </w:r>
            <w:r w:rsidRPr="008562E2">
              <w:t>241</w:t>
            </w:r>
            <w:r w:rsidR="001536A4" w:rsidRPr="008562E2">
              <w:t xml:space="preserve"> </w:t>
            </w:r>
            <w:r w:rsidRPr="008562E2">
              <w:t>[</w:t>
            </w:r>
            <w:r w:rsidRPr="008562E2">
              <w:fldChar w:fldCharType="begin"/>
            </w:r>
            <w:r w:rsidRPr="008562E2">
              <w:instrText xml:space="preserve">REF REF_TS102241 \h </w:instrText>
            </w:r>
            <w:r w:rsidRPr="008562E2">
              <w:fldChar w:fldCharType="separate"/>
            </w:r>
            <w:r w:rsidR="00547B98" w:rsidRPr="008562E2">
              <w:t>13</w:t>
            </w:r>
            <w:r w:rsidRPr="008562E2">
              <w:fldChar w:fldCharType="end"/>
            </w:r>
            <w:r w:rsidRPr="008562E2">
              <w:t>]</w:t>
            </w:r>
          </w:p>
        </w:tc>
        <w:tc>
          <w:tcPr>
            <w:tcW w:w="1393" w:type="dxa"/>
            <w:vAlign w:val="center"/>
          </w:tcPr>
          <w:p w14:paraId="2D425E0A" w14:textId="77777777" w:rsidR="008B56EF" w:rsidRPr="003F1D58" w:rsidRDefault="008B56EF" w:rsidP="001536A4">
            <w:pPr>
              <w:pStyle w:val="TAH"/>
            </w:pPr>
            <w:r w:rsidRPr="003F1D58">
              <w:t>Major,</w:t>
            </w:r>
            <w:r w:rsidR="001536A4" w:rsidRPr="003F1D58">
              <w:t xml:space="preserve"> </w:t>
            </w:r>
            <w:r w:rsidRPr="003F1D58">
              <w:t>Minor</w:t>
            </w:r>
          </w:p>
        </w:tc>
        <w:tc>
          <w:tcPr>
            <w:tcW w:w="3828" w:type="dxa"/>
            <w:vAlign w:val="center"/>
          </w:tcPr>
          <w:p w14:paraId="661E80F8" w14:textId="77777777" w:rsidR="008B56EF" w:rsidRPr="003F1D58" w:rsidRDefault="008B56EF" w:rsidP="001536A4">
            <w:pPr>
              <w:pStyle w:val="TAH"/>
            </w:pPr>
            <w:r w:rsidRPr="003F1D58">
              <w:t>AID</w:t>
            </w:r>
          </w:p>
        </w:tc>
      </w:tr>
      <w:tr w:rsidR="008B56EF" w:rsidRPr="003F1D58" w14:paraId="52700E27" w14:textId="77777777" w:rsidTr="001536A4">
        <w:trPr>
          <w:jc w:val="center"/>
        </w:trPr>
        <w:tc>
          <w:tcPr>
            <w:tcW w:w="2004" w:type="dxa"/>
          </w:tcPr>
          <w:p w14:paraId="1DAA3DB2" w14:textId="77777777" w:rsidR="008B56EF" w:rsidRPr="003F1D58" w:rsidRDefault="008B56EF" w:rsidP="005B4150">
            <w:pPr>
              <w:pStyle w:val="TAC"/>
            </w:pPr>
            <w:r w:rsidRPr="003F1D58">
              <w:t>6.0.1</w:t>
            </w:r>
          </w:p>
        </w:tc>
        <w:tc>
          <w:tcPr>
            <w:tcW w:w="1393" w:type="dxa"/>
          </w:tcPr>
          <w:p w14:paraId="270D8505" w14:textId="77777777" w:rsidR="008B56EF" w:rsidRPr="003F1D58" w:rsidRDefault="008B56EF" w:rsidP="005B4150">
            <w:pPr>
              <w:pStyle w:val="TAC"/>
            </w:pPr>
            <w:r w:rsidRPr="003F1D58">
              <w:t>1.0</w:t>
            </w:r>
          </w:p>
        </w:tc>
        <w:tc>
          <w:tcPr>
            <w:tcW w:w="3828" w:type="dxa"/>
            <w:vMerge w:val="restart"/>
            <w:vAlign w:val="center"/>
          </w:tcPr>
          <w:p w14:paraId="4CB4E2DD" w14:textId="77777777" w:rsidR="008B56EF" w:rsidRPr="003F1D58" w:rsidRDefault="008B56EF" w:rsidP="005B4150">
            <w:pPr>
              <w:pStyle w:val="TAC"/>
            </w:pPr>
            <w:r w:rsidRPr="003F1D58">
              <w:t>A000000009</w:t>
            </w:r>
            <w:r w:rsidR="001536A4" w:rsidRPr="003F1D58">
              <w:t xml:space="preserve"> </w:t>
            </w:r>
            <w:r w:rsidRPr="003F1D58">
              <w:t>0005</w:t>
            </w:r>
            <w:r w:rsidR="001536A4" w:rsidRPr="003F1D58">
              <w:t xml:space="preserve"> </w:t>
            </w:r>
            <w:r w:rsidRPr="003F1D58">
              <w:t>FFFF</w:t>
            </w:r>
            <w:r w:rsidR="001536A4" w:rsidRPr="003F1D58">
              <w:t xml:space="preserve"> </w:t>
            </w:r>
            <w:r w:rsidRPr="003F1D58">
              <w:t>FFFF</w:t>
            </w:r>
            <w:r w:rsidR="001536A4" w:rsidRPr="003F1D58">
              <w:t xml:space="preserve"> </w:t>
            </w:r>
            <w:r w:rsidRPr="003F1D58">
              <w:t>89</w:t>
            </w:r>
            <w:r w:rsidR="001536A4" w:rsidRPr="003F1D58">
              <w:t xml:space="preserve"> </w:t>
            </w:r>
            <w:r w:rsidRPr="003F1D58">
              <w:t>13</w:t>
            </w:r>
            <w:r w:rsidR="001536A4" w:rsidRPr="003F1D58">
              <w:t xml:space="preserve"> </w:t>
            </w:r>
            <w:r w:rsidRPr="003F1D58">
              <w:t>000000</w:t>
            </w:r>
          </w:p>
        </w:tc>
      </w:tr>
      <w:tr w:rsidR="008B56EF" w:rsidRPr="003F1D58" w14:paraId="79D16443" w14:textId="77777777" w:rsidTr="001536A4">
        <w:trPr>
          <w:jc w:val="center"/>
        </w:trPr>
        <w:tc>
          <w:tcPr>
            <w:tcW w:w="2004" w:type="dxa"/>
          </w:tcPr>
          <w:p w14:paraId="2FDBCE27" w14:textId="77777777" w:rsidR="008B56EF" w:rsidRPr="003F1D58" w:rsidRDefault="008B56EF" w:rsidP="005B4150">
            <w:pPr>
              <w:pStyle w:val="TAC"/>
            </w:pPr>
            <w:r w:rsidRPr="003F1D58">
              <w:t>11.1.0</w:t>
            </w:r>
          </w:p>
        </w:tc>
        <w:tc>
          <w:tcPr>
            <w:tcW w:w="1393" w:type="dxa"/>
          </w:tcPr>
          <w:p w14:paraId="1E807BCC" w14:textId="77777777" w:rsidR="008B56EF" w:rsidRPr="003F1D58" w:rsidRDefault="008B56EF" w:rsidP="005B4150">
            <w:pPr>
              <w:pStyle w:val="TAC"/>
            </w:pPr>
            <w:r w:rsidRPr="003F1D58">
              <w:t>1.1</w:t>
            </w:r>
          </w:p>
        </w:tc>
        <w:tc>
          <w:tcPr>
            <w:tcW w:w="3828" w:type="dxa"/>
            <w:vMerge/>
          </w:tcPr>
          <w:p w14:paraId="4219FB7B" w14:textId="77777777" w:rsidR="008B56EF" w:rsidRPr="003F1D58" w:rsidRDefault="008B56EF" w:rsidP="005B4150">
            <w:pPr>
              <w:pStyle w:val="TAC"/>
            </w:pPr>
          </w:p>
        </w:tc>
      </w:tr>
      <w:tr w:rsidR="006365C6" w:rsidRPr="003F1D58" w14:paraId="05180D47" w14:textId="77777777" w:rsidTr="001536A4">
        <w:trPr>
          <w:jc w:val="center"/>
        </w:trPr>
        <w:tc>
          <w:tcPr>
            <w:tcW w:w="2004" w:type="dxa"/>
          </w:tcPr>
          <w:p w14:paraId="7FDF8B16" w14:textId="6A2726DA" w:rsidR="006365C6" w:rsidRPr="003F1D58" w:rsidRDefault="00471634" w:rsidP="005B4150">
            <w:pPr>
              <w:pStyle w:val="TAC"/>
            </w:pPr>
            <w:r w:rsidRPr="003F1D58">
              <w:t>15.0.0</w:t>
            </w:r>
          </w:p>
        </w:tc>
        <w:tc>
          <w:tcPr>
            <w:tcW w:w="1393" w:type="dxa"/>
          </w:tcPr>
          <w:p w14:paraId="3DE7BA90" w14:textId="3EE1617E" w:rsidR="006365C6" w:rsidRPr="003F1D58" w:rsidRDefault="00F85343" w:rsidP="005B4150">
            <w:pPr>
              <w:pStyle w:val="TAC"/>
            </w:pPr>
            <w:r w:rsidRPr="003F1D58">
              <w:t>1.2</w:t>
            </w:r>
          </w:p>
        </w:tc>
        <w:tc>
          <w:tcPr>
            <w:tcW w:w="3828" w:type="dxa"/>
          </w:tcPr>
          <w:p w14:paraId="7DECEB9E" w14:textId="77777777" w:rsidR="006365C6" w:rsidRPr="003F1D58" w:rsidRDefault="006365C6" w:rsidP="005B4150">
            <w:pPr>
              <w:pStyle w:val="TAC"/>
            </w:pPr>
          </w:p>
        </w:tc>
      </w:tr>
    </w:tbl>
    <w:p w14:paraId="71006296" w14:textId="77777777" w:rsidR="0087313C" w:rsidRPr="003F1D58" w:rsidRDefault="0087313C">
      <w:pPr>
        <w:jc w:val="both"/>
      </w:pPr>
    </w:p>
    <w:p w14:paraId="36D30543" w14:textId="77777777" w:rsidR="0087313C" w:rsidRPr="003F1D58" w:rsidRDefault="0087313C">
      <w:pPr>
        <w:pStyle w:val="TH"/>
        <w:keepNext w:val="0"/>
        <w:keepLines w:val="0"/>
      </w:pPr>
      <w:r w:rsidRPr="003F1D58">
        <w:t>Table 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3F1D58" w14:paraId="65FEE106" w14:textId="77777777" w:rsidTr="00F324E7">
        <w:trPr>
          <w:jc w:val="center"/>
        </w:trPr>
        <w:tc>
          <w:tcPr>
            <w:tcW w:w="7366" w:type="dxa"/>
            <w:gridSpan w:val="3"/>
          </w:tcPr>
          <w:p w14:paraId="587D9D0D" w14:textId="77777777" w:rsidR="00BA6409" w:rsidRPr="003F1D58" w:rsidRDefault="00BA6409" w:rsidP="001536A4">
            <w:pPr>
              <w:pStyle w:val="TAH"/>
            </w:pPr>
            <w:r w:rsidRPr="003F1D58">
              <w:t>uicc.access.fileadministration</w:t>
            </w:r>
            <w:r w:rsidR="00F324E7" w:rsidRPr="003F1D58">
              <w:t xml:space="preserve"> </w:t>
            </w:r>
            <w:r w:rsidRPr="003F1D58">
              <w:t>package</w:t>
            </w:r>
          </w:p>
        </w:tc>
      </w:tr>
      <w:tr w:rsidR="00BA6409" w:rsidRPr="003F1D58" w14:paraId="5D741075" w14:textId="77777777" w:rsidTr="00F324E7">
        <w:trPr>
          <w:jc w:val="center"/>
        </w:trPr>
        <w:tc>
          <w:tcPr>
            <w:tcW w:w="2004" w:type="dxa"/>
            <w:vAlign w:val="center"/>
          </w:tcPr>
          <w:p w14:paraId="7E0B9332" w14:textId="3C7D652F" w:rsidR="00BA6409" w:rsidRPr="008562E2" w:rsidRDefault="00883E7F" w:rsidP="001536A4">
            <w:pPr>
              <w:pStyle w:val="TAH"/>
            </w:pPr>
            <w:r w:rsidRPr="008562E2">
              <w:t>ETSI</w:t>
            </w:r>
            <w:r w:rsidR="00F324E7" w:rsidRPr="008562E2">
              <w:t xml:space="preserve"> </w:t>
            </w:r>
            <w:r w:rsidRPr="008562E2">
              <w:t>TS</w:t>
            </w:r>
            <w:r w:rsidR="00F324E7" w:rsidRPr="008562E2">
              <w:t xml:space="preserve"> </w:t>
            </w:r>
            <w:r w:rsidRPr="008562E2">
              <w:t>102</w:t>
            </w:r>
            <w:r w:rsidR="00F324E7" w:rsidRPr="008562E2">
              <w:t xml:space="preserve"> </w:t>
            </w:r>
            <w:r w:rsidRPr="008562E2">
              <w:t>241</w:t>
            </w:r>
            <w:r w:rsidR="00F324E7" w:rsidRPr="008562E2">
              <w:t xml:space="preserve"> </w:t>
            </w:r>
            <w:r w:rsidRPr="008562E2">
              <w:t>[</w:t>
            </w:r>
            <w:r w:rsidRPr="008562E2">
              <w:fldChar w:fldCharType="begin"/>
            </w:r>
            <w:r w:rsidRPr="008562E2">
              <w:instrText xml:space="preserve">REF REF_TS102241 \h </w:instrText>
            </w:r>
            <w:r w:rsidR="00F324E7" w:rsidRPr="008562E2">
              <w:instrText xml:space="preserve"> \* MERGEFORMAT </w:instrText>
            </w:r>
            <w:r w:rsidRPr="008562E2">
              <w:fldChar w:fldCharType="separate"/>
            </w:r>
            <w:r w:rsidR="00547B98" w:rsidRPr="008562E2">
              <w:t>13</w:t>
            </w:r>
            <w:r w:rsidRPr="008562E2">
              <w:fldChar w:fldCharType="end"/>
            </w:r>
            <w:r w:rsidRPr="008562E2">
              <w:t>]</w:t>
            </w:r>
          </w:p>
        </w:tc>
        <w:tc>
          <w:tcPr>
            <w:tcW w:w="1393" w:type="dxa"/>
            <w:vAlign w:val="center"/>
          </w:tcPr>
          <w:p w14:paraId="1D1AD436" w14:textId="77777777" w:rsidR="00BA6409" w:rsidRPr="003F1D58" w:rsidRDefault="00BA6409" w:rsidP="001536A4">
            <w:pPr>
              <w:pStyle w:val="TAH"/>
            </w:pPr>
            <w:r w:rsidRPr="003F1D58">
              <w:t>Major,</w:t>
            </w:r>
            <w:r w:rsidR="00F324E7" w:rsidRPr="003F1D58">
              <w:t xml:space="preserve"> </w:t>
            </w:r>
            <w:r w:rsidRPr="003F1D58">
              <w:t>Minor</w:t>
            </w:r>
          </w:p>
        </w:tc>
        <w:tc>
          <w:tcPr>
            <w:tcW w:w="3969" w:type="dxa"/>
            <w:vAlign w:val="center"/>
          </w:tcPr>
          <w:p w14:paraId="294BD696" w14:textId="77777777" w:rsidR="00BA6409" w:rsidRPr="003F1D58" w:rsidRDefault="00BA6409" w:rsidP="001536A4">
            <w:pPr>
              <w:pStyle w:val="TAH"/>
            </w:pPr>
            <w:r w:rsidRPr="003F1D58">
              <w:t>AID</w:t>
            </w:r>
          </w:p>
        </w:tc>
      </w:tr>
      <w:tr w:rsidR="00BA6409" w:rsidRPr="003F1D58" w14:paraId="66E270F1" w14:textId="77777777" w:rsidTr="00F324E7">
        <w:trPr>
          <w:jc w:val="center"/>
        </w:trPr>
        <w:tc>
          <w:tcPr>
            <w:tcW w:w="2004" w:type="dxa"/>
          </w:tcPr>
          <w:p w14:paraId="48A83BC9" w14:textId="77777777" w:rsidR="00BA6409" w:rsidRPr="003F1D58" w:rsidRDefault="00BA6409" w:rsidP="005B4150">
            <w:pPr>
              <w:pStyle w:val="TAC"/>
            </w:pPr>
            <w:r w:rsidRPr="003F1D58">
              <w:t>6.0.1</w:t>
            </w:r>
          </w:p>
        </w:tc>
        <w:tc>
          <w:tcPr>
            <w:tcW w:w="1393" w:type="dxa"/>
          </w:tcPr>
          <w:p w14:paraId="790A5B58" w14:textId="77777777" w:rsidR="00BA6409" w:rsidRPr="003F1D58" w:rsidRDefault="00BA6409" w:rsidP="005B4150">
            <w:pPr>
              <w:pStyle w:val="TAC"/>
            </w:pPr>
            <w:r w:rsidRPr="003F1D58">
              <w:t>1.0</w:t>
            </w:r>
          </w:p>
        </w:tc>
        <w:tc>
          <w:tcPr>
            <w:tcW w:w="3969" w:type="dxa"/>
          </w:tcPr>
          <w:p w14:paraId="1D5F2A32" w14:textId="77777777" w:rsidR="00BA6409" w:rsidRPr="003F1D58" w:rsidRDefault="00BA6409" w:rsidP="005B4150">
            <w:pPr>
              <w:pStyle w:val="TAC"/>
            </w:pPr>
            <w:r w:rsidRPr="003F1D58">
              <w:t>A000000009</w:t>
            </w:r>
            <w:r w:rsidR="00F324E7" w:rsidRPr="003F1D58">
              <w:t xml:space="preserve"> </w:t>
            </w:r>
            <w:r w:rsidRPr="003F1D58">
              <w:t>0005</w:t>
            </w:r>
            <w:r w:rsidR="00F324E7" w:rsidRPr="003F1D58">
              <w:t xml:space="preserve"> </w:t>
            </w:r>
            <w:r w:rsidRPr="003F1D58">
              <w:t>FFFF</w:t>
            </w:r>
            <w:r w:rsidR="00F324E7" w:rsidRPr="003F1D58">
              <w:t xml:space="preserve"> </w:t>
            </w:r>
            <w:r w:rsidRPr="003F1D58">
              <w:t>FFFF</w:t>
            </w:r>
            <w:r w:rsidR="00F324E7" w:rsidRPr="003F1D58">
              <w:t xml:space="preserve"> </w:t>
            </w:r>
            <w:r w:rsidRPr="003F1D58">
              <w:t>89</w:t>
            </w:r>
            <w:r w:rsidR="00F324E7" w:rsidRPr="003F1D58">
              <w:t xml:space="preserve"> </w:t>
            </w:r>
            <w:r w:rsidRPr="003F1D58">
              <w:t>11</w:t>
            </w:r>
            <w:r w:rsidR="00F324E7" w:rsidRPr="003F1D58">
              <w:t xml:space="preserve"> </w:t>
            </w:r>
            <w:r w:rsidRPr="003F1D58">
              <w:t>010000</w:t>
            </w:r>
          </w:p>
        </w:tc>
      </w:tr>
    </w:tbl>
    <w:p w14:paraId="1813B0E9" w14:textId="77777777" w:rsidR="0087313C" w:rsidRPr="003F1D58" w:rsidRDefault="0087313C">
      <w:pPr>
        <w:jc w:val="both"/>
      </w:pPr>
    </w:p>
    <w:p w14:paraId="46768893" w14:textId="77777777" w:rsidR="0087313C" w:rsidRPr="003F1D58" w:rsidRDefault="0087313C">
      <w:pPr>
        <w:pStyle w:val="TH"/>
        <w:keepNext w:val="0"/>
        <w:keepLines w:val="0"/>
      </w:pPr>
      <w:r w:rsidRPr="003F1D58">
        <w:t>Table C.4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3F1D58" w14:paraId="739D6A4D" w14:textId="77777777" w:rsidTr="00F324E7">
        <w:trPr>
          <w:jc w:val="center"/>
        </w:trPr>
        <w:tc>
          <w:tcPr>
            <w:tcW w:w="7366" w:type="dxa"/>
            <w:gridSpan w:val="3"/>
          </w:tcPr>
          <w:p w14:paraId="4C625681" w14:textId="77777777" w:rsidR="00BA6409" w:rsidRPr="003F1D58" w:rsidRDefault="00BA6409" w:rsidP="001536A4">
            <w:pPr>
              <w:pStyle w:val="TAH"/>
            </w:pPr>
            <w:r w:rsidRPr="003F1D58">
              <w:t>uicc.access.bertlvfile</w:t>
            </w:r>
            <w:r w:rsidR="00F324E7" w:rsidRPr="003F1D58">
              <w:t xml:space="preserve"> </w:t>
            </w:r>
            <w:r w:rsidRPr="003F1D58">
              <w:t>package</w:t>
            </w:r>
          </w:p>
        </w:tc>
      </w:tr>
      <w:tr w:rsidR="00BA6409" w:rsidRPr="003F1D58" w14:paraId="338B417F" w14:textId="77777777" w:rsidTr="00F324E7">
        <w:trPr>
          <w:jc w:val="center"/>
        </w:trPr>
        <w:tc>
          <w:tcPr>
            <w:tcW w:w="2004" w:type="dxa"/>
            <w:vAlign w:val="center"/>
          </w:tcPr>
          <w:p w14:paraId="79040B33" w14:textId="21CF1B64" w:rsidR="00BA6409" w:rsidRPr="008562E2" w:rsidRDefault="00883E7F" w:rsidP="005B4150">
            <w:pPr>
              <w:pStyle w:val="TAH"/>
            </w:pPr>
            <w:r w:rsidRPr="008562E2">
              <w:t>ETSI</w:t>
            </w:r>
            <w:r w:rsidR="00F324E7" w:rsidRPr="008562E2">
              <w:t xml:space="preserve"> </w:t>
            </w:r>
            <w:r w:rsidRPr="008562E2">
              <w:t>TS</w:t>
            </w:r>
            <w:r w:rsidR="00F324E7" w:rsidRPr="008562E2">
              <w:t xml:space="preserve"> </w:t>
            </w:r>
            <w:r w:rsidRPr="008562E2">
              <w:t>102</w:t>
            </w:r>
            <w:r w:rsidR="00F324E7" w:rsidRPr="008562E2">
              <w:t xml:space="preserve"> </w:t>
            </w:r>
            <w:r w:rsidRPr="008562E2">
              <w:t>241</w:t>
            </w:r>
            <w:r w:rsidR="00F324E7" w:rsidRPr="008562E2">
              <w:t xml:space="preserve"> </w:t>
            </w:r>
            <w:r w:rsidRPr="008562E2">
              <w:t>[</w:t>
            </w:r>
            <w:r w:rsidRPr="008562E2">
              <w:fldChar w:fldCharType="begin"/>
            </w:r>
            <w:r w:rsidRPr="008562E2">
              <w:instrText xml:space="preserve">REF REF_TS102241 \h </w:instrText>
            </w:r>
            <w:r w:rsidRPr="008562E2">
              <w:fldChar w:fldCharType="separate"/>
            </w:r>
            <w:r w:rsidR="00547B98" w:rsidRPr="008562E2">
              <w:t>13</w:t>
            </w:r>
            <w:r w:rsidRPr="008562E2">
              <w:fldChar w:fldCharType="end"/>
            </w:r>
            <w:r w:rsidRPr="008562E2">
              <w:t>]</w:t>
            </w:r>
          </w:p>
        </w:tc>
        <w:tc>
          <w:tcPr>
            <w:tcW w:w="1393" w:type="dxa"/>
            <w:vAlign w:val="center"/>
          </w:tcPr>
          <w:p w14:paraId="2B2E8DDA" w14:textId="77777777" w:rsidR="00BA6409" w:rsidRPr="003F1D58" w:rsidRDefault="00BA6409" w:rsidP="005B4150">
            <w:pPr>
              <w:pStyle w:val="TAH"/>
            </w:pPr>
            <w:r w:rsidRPr="003F1D58">
              <w:t>Major,</w:t>
            </w:r>
            <w:r w:rsidR="00F324E7" w:rsidRPr="003F1D58">
              <w:t xml:space="preserve"> </w:t>
            </w:r>
            <w:r w:rsidRPr="003F1D58">
              <w:t>Minor</w:t>
            </w:r>
          </w:p>
        </w:tc>
        <w:tc>
          <w:tcPr>
            <w:tcW w:w="3969" w:type="dxa"/>
            <w:vAlign w:val="center"/>
          </w:tcPr>
          <w:p w14:paraId="3404B472" w14:textId="77777777" w:rsidR="00BA6409" w:rsidRPr="003F1D58" w:rsidRDefault="00BA6409" w:rsidP="005B4150">
            <w:pPr>
              <w:spacing w:after="0"/>
              <w:jc w:val="center"/>
              <w:rPr>
                <w:rFonts w:ascii="Arial" w:hAnsi="Arial"/>
                <w:b/>
                <w:sz w:val="18"/>
              </w:rPr>
            </w:pPr>
            <w:r w:rsidRPr="003F1D58">
              <w:rPr>
                <w:rFonts w:ascii="Arial" w:hAnsi="Arial"/>
                <w:b/>
                <w:sz w:val="18"/>
              </w:rPr>
              <w:t>AID</w:t>
            </w:r>
          </w:p>
        </w:tc>
      </w:tr>
      <w:tr w:rsidR="00BA6409" w:rsidRPr="003F1D58" w14:paraId="414B19C6" w14:textId="77777777" w:rsidTr="00F324E7">
        <w:trPr>
          <w:jc w:val="center"/>
        </w:trPr>
        <w:tc>
          <w:tcPr>
            <w:tcW w:w="2004" w:type="dxa"/>
          </w:tcPr>
          <w:p w14:paraId="005C74F1" w14:textId="77777777" w:rsidR="00BA6409" w:rsidRPr="003F1D58" w:rsidRDefault="00BA6409" w:rsidP="005B4150">
            <w:pPr>
              <w:pStyle w:val="TAC"/>
            </w:pPr>
            <w:r w:rsidRPr="003F1D58">
              <w:t>7.9.0</w:t>
            </w:r>
          </w:p>
        </w:tc>
        <w:tc>
          <w:tcPr>
            <w:tcW w:w="1393" w:type="dxa"/>
          </w:tcPr>
          <w:p w14:paraId="75FEDFD2" w14:textId="77777777" w:rsidR="00BA6409" w:rsidRPr="003F1D58" w:rsidRDefault="00BA6409" w:rsidP="005B4150">
            <w:pPr>
              <w:pStyle w:val="TAC"/>
            </w:pPr>
            <w:r w:rsidRPr="003F1D58">
              <w:t>1.0</w:t>
            </w:r>
          </w:p>
        </w:tc>
        <w:tc>
          <w:tcPr>
            <w:tcW w:w="3969" w:type="dxa"/>
          </w:tcPr>
          <w:p w14:paraId="4DDD63D1" w14:textId="77777777" w:rsidR="00BA6409" w:rsidRPr="003F1D58" w:rsidRDefault="00BA6409" w:rsidP="005B4150">
            <w:pPr>
              <w:pStyle w:val="TAC"/>
            </w:pPr>
            <w:r w:rsidRPr="003F1D58">
              <w:t>A000000009</w:t>
            </w:r>
            <w:r w:rsidR="00F324E7" w:rsidRPr="003F1D58">
              <w:t xml:space="preserve"> </w:t>
            </w:r>
            <w:r w:rsidRPr="003F1D58">
              <w:t>0005</w:t>
            </w:r>
            <w:r w:rsidR="00F324E7" w:rsidRPr="003F1D58">
              <w:t xml:space="preserve"> </w:t>
            </w:r>
            <w:r w:rsidRPr="003F1D58">
              <w:t>FFFF</w:t>
            </w:r>
            <w:r w:rsidR="00F324E7" w:rsidRPr="003F1D58">
              <w:t xml:space="preserve"> </w:t>
            </w:r>
            <w:r w:rsidRPr="003F1D58">
              <w:t>FFFF</w:t>
            </w:r>
            <w:r w:rsidR="00F324E7" w:rsidRPr="003F1D58">
              <w:t xml:space="preserve"> </w:t>
            </w:r>
            <w:r w:rsidRPr="003F1D58">
              <w:t>89</w:t>
            </w:r>
            <w:r w:rsidR="00F324E7" w:rsidRPr="003F1D58">
              <w:t xml:space="preserve"> </w:t>
            </w:r>
            <w:r w:rsidRPr="003F1D58">
              <w:t>11</w:t>
            </w:r>
            <w:r w:rsidR="00F324E7" w:rsidRPr="003F1D58">
              <w:t xml:space="preserve"> </w:t>
            </w:r>
            <w:r w:rsidRPr="003F1D58">
              <w:t>020000</w:t>
            </w:r>
          </w:p>
        </w:tc>
      </w:tr>
    </w:tbl>
    <w:p w14:paraId="79289A64" w14:textId="77777777" w:rsidR="0087313C" w:rsidRPr="003F1D58" w:rsidRDefault="0087313C"/>
    <w:p w14:paraId="25B7E9E3" w14:textId="77777777" w:rsidR="004E3E6E" w:rsidRPr="003F1D58" w:rsidRDefault="004E3E6E" w:rsidP="00F324E7">
      <w:pPr>
        <w:pStyle w:val="TH"/>
        <w:keepNext w:val="0"/>
        <w:keepLines w:val="0"/>
      </w:pPr>
      <w:r w:rsidRPr="003F1D58">
        <w:t>Table C.</w:t>
      </w:r>
      <w:r w:rsidR="00450A03" w:rsidRPr="003F1D58">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1530"/>
        <w:gridCol w:w="3969"/>
      </w:tblGrid>
      <w:tr w:rsidR="00BA6409" w:rsidRPr="003F1D58" w14:paraId="28C6784E" w14:textId="77777777" w:rsidTr="001536A4">
        <w:trPr>
          <w:jc w:val="center"/>
        </w:trPr>
        <w:tc>
          <w:tcPr>
            <w:tcW w:w="7650" w:type="dxa"/>
            <w:gridSpan w:val="3"/>
          </w:tcPr>
          <w:p w14:paraId="1B94712C" w14:textId="77777777" w:rsidR="00BA6409" w:rsidRPr="003F1D58" w:rsidRDefault="00BA6409" w:rsidP="005B4150">
            <w:pPr>
              <w:pStyle w:val="TAH"/>
            </w:pPr>
            <w:r w:rsidRPr="003F1D58">
              <w:t>uicc.services.highupdatearray</w:t>
            </w:r>
            <w:r w:rsidR="001536A4" w:rsidRPr="003F1D58">
              <w:t xml:space="preserve"> </w:t>
            </w:r>
            <w:r w:rsidRPr="003F1D58">
              <w:t>package</w:t>
            </w:r>
          </w:p>
        </w:tc>
      </w:tr>
      <w:tr w:rsidR="00BA6409" w:rsidRPr="003F1D58" w14:paraId="129F8CDC" w14:textId="77777777" w:rsidTr="001536A4">
        <w:trPr>
          <w:jc w:val="center"/>
        </w:trPr>
        <w:tc>
          <w:tcPr>
            <w:tcW w:w="2151" w:type="dxa"/>
            <w:vAlign w:val="center"/>
          </w:tcPr>
          <w:p w14:paraId="61022193" w14:textId="5AAB6419" w:rsidR="00BA6409" w:rsidRPr="008562E2" w:rsidRDefault="00883E7F" w:rsidP="005B4150">
            <w:pPr>
              <w:pStyle w:val="TAH"/>
            </w:pPr>
            <w:r w:rsidRPr="008562E2">
              <w:t>ETSI</w:t>
            </w:r>
            <w:r w:rsidR="001536A4" w:rsidRPr="008562E2">
              <w:t xml:space="preserve"> </w:t>
            </w:r>
            <w:r w:rsidRPr="008562E2">
              <w:t>TS</w:t>
            </w:r>
            <w:r w:rsidR="001536A4" w:rsidRPr="008562E2">
              <w:t xml:space="preserve"> </w:t>
            </w:r>
            <w:r w:rsidRPr="008562E2">
              <w:t>102</w:t>
            </w:r>
            <w:r w:rsidR="001536A4" w:rsidRPr="008562E2">
              <w:t xml:space="preserve"> </w:t>
            </w:r>
            <w:r w:rsidRPr="008562E2">
              <w:t>241</w:t>
            </w:r>
            <w:r w:rsidR="001536A4" w:rsidRPr="008562E2">
              <w:t xml:space="preserve"> </w:t>
            </w:r>
            <w:r w:rsidRPr="008562E2">
              <w:t>[</w:t>
            </w:r>
            <w:r w:rsidRPr="008562E2">
              <w:fldChar w:fldCharType="begin"/>
            </w:r>
            <w:r w:rsidRPr="008562E2">
              <w:instrText xml:space="preserve">REF REF_TS102241 \h </w:instrText>
            </w:r>
            <w:r w:rsidR="00F324E7" w:rsidRPr="008562E2">
              <w:instrText xml:space="preserve"> \* MERGEFORMAT </w:instrText>
            </w:r>
            <w:r w:rsidRPr="008562E2">
              <w:fldChar w:fldCharType="separate"/>
            </w:r>
            <w:r w:rsidR="00547B98" w:rsidRPr="008562E2">
              <w:t>13</w:t>
            </w:r>
            <w:r w:rsidRPr="008562E2">
              <w:fldChar w:fldCharType="end"/>
            </w:r>
            <w:r w:rsidRPr="008562E2">
              <w:t>]</w:t>
            </w:r>
          </w:p>
        </w:tc>
        <w:tc>
          <w:tcPr>
            <w:tcW w:w="1530" w:type="dxa"/>
            <w:vAlign w:val="center"/>
          </w:tcPr>
          <w:p w14:paraId="29CEEB0E" w14:textId="77777777" w:rsidR="00BA6409" w:rsidRPr="003F1D58" w:rsidRDefault="00BA6409" w:rsidP="005B4150">
            <w:pPr>
              <w:pStyle w:val="TAH"/>
            </w:pPr>
            <w:r w:rsidRPr="003F1D58">
              <w:t>Major,</w:t>
            </w:r>
            <w:r w:rsidR="001536A4" w:rsidRPr="003F1D58">
              <w:t xml:space="preserve"> </w:t>
            </w:r>
            <w:r w:rsidRPr="003F1D58">
              <w:t>Minor</w:t>
            </w:r>
          </w:p>
        </w:tc>
        <w:tc>
          <w:tcPr>
            <w:tcW w:w="3969" w:type="dxa"/>
            <w:vAlign w:val="center"/>
          </w:tcPr>
          <w:p w14:paraId="021C4C16" w14:textId="77777777" w:rsidR="00BA6409" w:rsidRPr="003F1D58" w:rsidRDefault="00BA6409" w:rsidP="005B4150">
            <w:pPr>
              <w:spacing w:after="0"/>
              <w:jc w:val="center"/>
              <w:rPr>
                <w:rFonts w:ascii="Arial" w:hAnsi="Arial"/>
                <w:b/>
                <w:sz w:val="18"/>
              </w:rPr>
            </w:pPr>
            <w:r w:rsidRPr="003F1D58">
              <w:rPr>
                <w:rFonts w:ascii="Arial" w:hAnsi="Arial"/>
                <w:b/>
                <w:sz w:val="18"/>
              </w:rPr>
              <w:t>AID</w:t>
            </w:r>
          </w:p>
        </w:tc>
      </w:tr>
      <w:tr w:rsidR="00BA6409" w:rsidRPr="003F1D58" w14:paraId="291C7326" w14:textId="77777777" w:rsidTr="001536A4">
        <w:trPr>
          <w:jc w:val="center"/>
        </w:trPr>
        <w:tc>
          <w:tcPr>
            <w:tcW w:w="2151" w:type="dxa"/>
          </w:tcPr>
          <w:p w14:paraId="0DEB957D" w14:textId="77777777" w:rsidR="00BA6409" w:rsidRPr="003F1D58" w:rsidRDefault="00BA6409" w:rsidP="005B4150">
            <w:pPr>
              <w:pStyle w:val="TAC"/>
            </w:pPr>
            <w:r w:rsidRPr="003F1D58">
              <w:t>11.1.0</w:t>
            </w:r>
          </w:p>
        </w:tc>
        <w:tc>
          <w:tcPr>
            <w:tcW w:w="1530" w:type="dxa"/>
          </w:tcPr>
          <w:p w14:paraId="21D2A46B" w14:textId="77777777" w:rsidR="00BA6409" w:rsidRPr="003F1D58" w:rsidRDefault="00BA6409" w:rsidP="005B4150">
            <w:pPr>
              <w:pStyle w:val="TAC"/>
            </w:pPr>
            <w:r w:rsidRPr="003F1D58">
              <w:t>1.0</w:t>
            </w:r>
          </w:p>
        </w:tc>
        <w:tc>
          <w:tcPr>
            <w:tcW w:w="3969" w:type="dxa"/>
          </w:tcPr>
          <w:p w14:paraId="28FA65B4" w14:textId="77777777" w:rsidR="00BA6409" w:rsidRPr="003F1D58" w:rsidRDefault="00BA6409" w:rsidP="005B4150">
            <w:pPr>
              <w:pStyle w:val="TAC"/>
            </w:pPr>
            <w:r w:rsidRPr="003F1D58">
              <w:t>A000000009</w:t>
            </w:r>
            <w:r w:rsidR="001536A4" w:rsidRPr="003F1D58">
              <w:t xml:space="preserve"> </w:t>
            </w:r>
            <w:r w:rsidRPr="003F1D58">
              <w:t>0005</w:t>
            </w:r>
            <w:r w:rsidR="001536A4" w:rsidRPr="003F1D58">
              <w:t xml:space="preserve"> </w:t>
            </w:r>
            <w:r w:rsidRPr="003F1D58">
              <w:t>FFFF</w:t>
            </w:r>
            <w:r w:rsidR="001536A4" w:rsidRPr="003F1D58">
              <w:t xml:space="preserve"> </w:t>
            </w:r>
            <w:r w:rsidRPr="003F1D58">
              <w:t>FFFF</w:t>
            </w:r>
            <w:r w:rsidR="001536A4" w:rsidRPr="003F1D58">
              <w:t xml:space="preserve"> </w:t>
            </w:r>
            <w:r w:rsidRPr="003F1D58">
              <w:t>89</w:t>
            </w:r>
            <w:r w:rsidR="001536A4" w:rsidRPr="003F1D58">
              <w:t xml:space="preserve"> </w:t>
            </w:r>
            <w:r w:rsidRPr="003F1D58">
              <w:t>18</w:t>
            </w:r>
            <w:r w:rsidR="001536A4" w:rsidRPr="003F1D58">
              <w:t xml:space="preserve"> </w:t>
            </w:r>
            <w:r w:rsidRPr="003F1D58">
              <w:t>010000</w:t>
            </w:r>
          </w:p>
        </w:tc>
      </w:tr>
    </w:tbl>
    <w:p w14:paraId="437A3A98" w14:textId="77777777" w:rsidR="004E3E6E" w:rsidRPr="003F1D58" w:rsidRDefault="004E3E6E"/>
    <w:p w14:paraId="43269F21" w14:textId="77777777" w:rsidR="00346F76" w:rsidRPr="003F1D58" w:rsidRDefault="00346F76" w:rsidP="00346F76">
      <w:pPr>
        <w:pStyle w:val="TH"/>
        <w:keepNext w:val="0"/>
        <w:keepLines w:val="0"/>
      </w:pPr>
      <w:r w:rsidRPr="003F1D58">
        <w:lastRenderedPageBreak/>
        <w:t>Table 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6"/>
        <w:gridCol w:w="1393"/>
        <w:gridCol w:w="4536"/>
      </w:tblGrid>
      <w:tr w:rsidR="00BA6409" w:rsidRPr="003F1D58" w14:paraId="6F702FBB" w14:textId="77777777" w:rsidTr="001536A4">
        <w:trPr>
          <w:jc w:val="center"/>
        </w:trPr>
        <w:tc>
          <w:tcPr>
            <w:tcW w:w="8075" w:type="dxa"/>
            <w:gridSpan w:val="3"/>
          </w:tcPr>
          <w:p w14:paraId="3BB37A86" w14:textId="77777777" w:rsidR="00BA6409" w:rsidRPr="003F1D58" w:rsidRDefault="00BA6409" w:rsidP="005B4150">
            <w:pPr>
              <w:pStyle w:val="TAH"/>
            </w:pPr>
            <w:r w:rsidRPr="003F1D58">
              <w:t>uicc.suspendresume</w:t>
            </w:r>
            <w:r w:rsidR="001536A4" w:rsidRPr="003F1D58">
              <w:t xml:space="preserve"> </w:t>
            </w:r>
            <w:r w:rsidRPr="003F1D58">
              <w:t>package</w:t>
            </w:r>
          </w:p>
        </w:tc>
      </w:tr>
      <w:tr w:rsidR="00BA6409" w:rsidRPr="003F1D58" w14:paraId="1FDEDF8F" w14:textId="77777777" w:rsidTr="001536A4">
        <w:trPr>
          <w:jc w:val="center"/>
        </w:trPr>
        <w:tc>
          <w:tcPr>
            <w:tcW w:w="2146" w:type="dxa"/>
            <w:vAlign w:val="center"/>
          </w:tcPr>
          <w:p w14:paraId="3DE41CF5" w14:textId="69B07CA3" w:rsidR="00BA6409" w:rsidRPr="008562E2" w:rsidRDefault="00883E7F" w:rsidP="005B4150">
            <w:pPr>
              <w:pStyle w:val="TAH"/>
            </w:pPr>
            <w:r w:rsidRPr="008562E2">
              <w:t>ETSI</w:t>
            </w:r>
            <w:r w:rsidR="001536A4" w:rsidRPr="008562E2">
              <w:t xml:space="preserve"> </w:t>
            </w:r>
            <w:r w:rsidRPr="008562E2">
              <w:t>TS</w:t>
            </w:r>
            <w:r w:rsidR="001536A4" w:rsidRPr="008562E2">
              <w:t xml:space="preserve"> </w:t>
            </w:r>
            <w:r w:rsidRPr="008562E2">
              <w:t>102</w:t>
            </w:r>
            <w:r w:rsidR="001536A4" w:rsidRPr="008562E2">
              <w:t xml:space="preserve"> </w:t>
            </w:r>
            <w:r w:rsidRPr="008562E2">
              <w:t>241</w:t>
            </w:r>
            <w:r w:rsidR="001536A4" w:rsidRPr="008562E2">
              <w:t xml:space="preserve"> </w:t>
            </w:r>
            <w:r w:rsidRPr="008562E2">
              <w:t>[</w:t>
            </w:r>
            <w:r w:rsidRPr="008562E2">
              <w:fldChar w:fldCharType="begin"/>
            </w:r>
            <w:r w:rsidRPr="008562E2">
              <w:instrText xml:space="preserve">REF REF_TS102241 \h </w:instrText>
            </w:r>
            <w:r w:rsidR="00F324E7" w:rsidRPr="008562E2">
              <w:instrText xml:space="preserve"> \* MERGEFORMAT </w:instrText>
            </w:r>
            <w:r w:rsidRPr="008562E2">
              <w:fldChar w:fldCharType="separate"/>
            </w:r>
            <w:r w:rsidR="00547B98" w:rsidRPr="008562E2">
              <w:t>13</w:t>
            </w:r>
            <w:r w:rsidRPr="008562E2">
              <w:fldChar w:fldCharType="end"/>
            </w:r>
            <w:r w:rsidRPr="008562E2">
              <w:t>]</w:t>
            </w:r>
          </w:p>
        </w:tc>
        <w:tc>
          <w:tcPr>
            <w:tcW w:w="1393" w:type="dxa"/>
            <w:vAlign w:val="center"/>
          </w:tcPr>
          <w:p w14:paraId="7337BEF0" w14:textId="77777777" w:rsidR="00BA6409" w:rsidRPr="003F1D58" w:rsidRDefault="00BA6409" w:rsidP="005B4150">
            <w:pPr>
              <w:pStyle w:val="TAH"/>
            </w:pPr>
            <w:r w:rsidRPr="003F1D58">
              <w:t>Major,</w:t>
            </w:r>
            <w:r w:rsidR="001536A4" w:rsidRPr="003F1D58">
              <w:t xml:space="preserve"> </w:t>
            </w:r>
            <w:r w:rsidRPr="003F1D58">
              <w:t>Minor</w:t>
            </w:r>
          </w:p>
        </w:tc>
        <w:tc>
          <w:tcPr>
            <w:tcW w:w="4536" w:type="dxa"/>
            <w:vAlign w:val="center"/>
          </w:tcPr>
          <w:p w14:paraId="3CA4F885" w14:textId="77777777" w:rsidR="00BA6409" w:rsidRPr="003F1D58" w:rsidRDefault="00BA6409" w:rsidP="005B4150">
            <w:pPr>
              <w:spacing w:after="0"/>
              <w:jc w:val="center"/>
              <w:rPr>
                <w:rFonts w:ascii="Arial" w:hAnsi="Arial"/>
                <w:b/>
                <w:sz w:val="18"/>
              </w:rPr>
            </w:pPr>
            <w:r w:rsidRPr="003F1D58">
              <w:rPr>
                <w:rFonts w:ascii="Arial" w:hAnsi="Arial"/>
                <w:b/>
                <w:sz w:val="18"/>
              </w:rPr>
              <w:t>AID</w:t>
            </w:r>
          </w:p>
        </w:tc>
      </w:tr>
      <w:tr w:rsidR="00BA6409" w:rsidRPr="003F1D58" w14:paraId="7572AC66" w14:textId="77777777" w:rsidTr="001536A4">
        <w:trPr>
          <w:jc w:val="center"/>
        </w:trPr>
        <w:tc>
          <w:tcPr>
            <w:tcW w:w="2146" w:type="dxa"/>
          </w:tcPr>
          <w:p w14:paraId="4433313D" w14:textId="6136D87B" w:rsidR="00BA6409" w:rsidRPr="003F1D58" w:rsidRDefault="00BA6409" w:rsidP="005B4150">
            <w:pPr>
              <w:pStyle w:val="TAC"/>
            </w:pPr>
            <w:r w:rsidRPr="003F1D58">
              <w:t>14.</w:t>
            </w:r>
            <w:r w:rsidR="00634FDF" w:rsidRPr="003F1D58">
              <w:t>2</w:t>
            </w:r>
            <w:r w:rsidRPr="003F1D58">
              <w:t>.0</w:t>
            </w:r>
          </w:p>
        </w:tc>
        <w:tc>
          <w:tcPr>
            <w:tcW w:w="1393" w:type="dxa"/>
          </w:tcPr>
          <w:p w14:paraId="7AF4C527" w14:textId="77777777" w:rsidR="00BA6409" w:rsidRPr="003F1D58" w:rsidRDefault="00BA6409" w:rsidP="005B4150">
            <w:pPr>
              <w:pStyle w:val="TAC"/>
            </w:pPr>
            <w:r w:rsidRPr="003F1D58">
              <w:t>1.0</w:t>
            </w:r>
          </w:p>
        </w:tc>
        <w:tc>
          <w:tcPr>
            <w:tcW w:w="4536" w:type="dxa"/>
          </w:tcPr>
          <w:p w14:paraId="1B3C5AC3" w14:textId="101BC060" w:rsidR="00BA6409" w:rsidRPr="003F1D58" w:rsidRDefault="00BA6409" w:rsidP="005B4150">
            <w:pPr>
              <w:pStyle w:val="TAC"/>
            </w:pPr>
            <w:r w:rsidRPr="003F1D58">
              <w:t>A0</w:t>
            </w:r>
            <w:r w:rsidR="001536A4" w:rsidRPr="003F1D58">
              <w:t xml:space="preserve"> </w:t>
            </w:r>
            <w:r w:rsidRPr="003F1D58">
              <w:t>00</w:t>
            </w:r>
            <w:r w:rsidR="001536A4" w:rsidRPr="003F1D58">
              <w:t xml:space="preserve"> </w:t>
            </w:r>
            <w:r w:rsidRPr="003F1D58">
              <w:t>00</w:t>
            </w:r>
            <w:r w:rsidR="001536A4" w:rsidRPr="003F1D58">
              <w:t xml:space="preserve"> </w:t>
            </w:r>
            <w:r w:rsidRPr="003F1D58">
              <w:t>00</w:t>
            </w:r>
            <w:r w:rsidR="001536A4" w:rsidRPr="003F1D58">
              <w:t xml:space="preserve"> </w:t>
            </w:r>
            <w:r w:rsidRPr="003F1D58">
              <w:t>09</w:t>
            </w:r>
            <w:r w:rsidR="001536A4" w:rsidRPr="003F1D58">
              <w:t xml:space="preserve"> </w:t>
            </w:r>
            <w:r w:rsidRPr="003F1D58">
              <w:t>00</w:t>
            </w:r>
            <w:r w:rsidR="001536A4" w:rsidRPr="003F1D58">
              <w:t xml:space="preserve"> </w:t>
            </w:r>
            <w:r w:rsidRPr="003F1D58">
              <w:t>05</w:t>
            </w:r>
            <w:r w:rsidR="001536A4" w:rsidRPr="003F1D58">
              <w:t xml:space="preserve"> </w:t>
            </w:r>
            <w:r w:rsidRPr="003F1D58">
              <w:t>FF</w:t>
            </w:r>
            <w:r w:rsidR="001536A4" w:rsidRPr="003F1D58">
              <w:t xml:space="preserve"> </w:t>
            </w:r>
            <w:r w:rsidRPr="003F1D58">
              <w:t>FF</w:t>
            </w:r>
            <w:r w:rsidR="001536A4" w:rsidRPr="003F1D58">
              <w:t xml:space="preserve"> </w:t>
            </w:r>
            <w:r w:rsidRPr="003F1D58">
              <w:t>FF</w:t>
            </w:r>
            <w:r w:rsidR="001536A4" w:rsidRPr="003F1D58">
              <w:t xml:space="preserve"> </w:t>
            </w:r>
            <w:r w:rsidRPr="003F1D58">
              <w:t>FF</w:t>
            </w:r>
            <w:r w:rsidR="001536A4" w:rsidRPr="003F1D58">
              <w:t xml:space="preserve"> </w:t>
            </w:r>
            <w:r w:rsidRPr="003F1D58">
              <w:t>89</w:t>
            </w:r>
            <w:r w:rsidR="001536A4" w:rsidRPr="003F1D58">
              <w:t xml:space="preserve"> </w:t>
            </w:r>
            <w:r w:rsidRPr="003F1D58">
              <w:t>1</w:t>
            </w:r>
            <w:r w:rsidR="00324B48" w:rsidRPr="003F1D58">
              <w:t>7</w:t>
            </w:r>
            <w:r w:rsidR="001536A4" w:rsidRPr="003F1D58">
              <w:t xml:space="preserve"> </w:t>
            </w:r>
            <w:r w:rsidRPr="003F1D58">
              <w:t>00</w:t>
            </w:r>
            <w:r w:rsidR="001536A4" w:rsidRPr="003F1D58">
              <w:t xml:space="preserve"> </w:t>
            </w:r>
            <w:r w:rsidRPr="003F1D58">
              <w:t>00</w:t>
            </w:r>
            <w:r w:rsidR="001536A4" w:rsidRPr="003F1D58">
              <w:t xml:space="preserve"> </w:t>
            </w:r>
            <w:r w:rsidRPr="003F1D58">
              <w:t>00</w:t>
            </w:r>
          </w:p>
        </w:tc>
      </w:tr>
    </w:tbl>
    <w:p w14:paraId="4B4CC2C9" w14:textId="77777777" w:rsidR="00346F76" w:rsidRPr="003F1D58" w:rsidRDefault="00346F76"/>
    <w:p w14:paraId="5AD96B11" w14:textId="1A8E961F" w:rsidR="0087313C" w:rsidRPr="003F1D58" w:rsidRDefault="0087313C">
      <w:r w:rsidRPr="003F1D58">
        <w:t xml:space="preserve">The package AID coding is defined in </w:t>
      </w:r>
      <w:r w:rsidR="00E74B69" w:rsidRPr="008562E2">
        <w:t>ETSI TS 101 220</w:t>
      </w:r>
      <w:r w:rsidRPr="008562E2">
        <w:t xml:space="preserve"> [</w:t>
      </w:r>
      <w:r w:rsidRPr="008562E2">
        <w:fldChar w:fldCharType="begin"/>
      </w:r>
      <w:r w:rsidR="00E74B69" w:rsidRPr="008562E2">
        <w:instrText xml:space="preserve">REF REF_TS101220  \* MERGEFORMAT  \h </w:instrText>
      </w:r>
      <w:r w:rsidRPr="008562E2">
        <w:fldChar w:fldCharType="separate"/>
      </w:r>
      <w:r w:rsidR="00547B98" w:rsidRPr="008562E2">
        <w:t>5</w:t>
      </w:r>
      <w:r w:rsidRPr="008562E2">
        <w:fldChar w:fldCharType="end"/>
      </w:r>
      <w:r w:rsidRPr="008562E2">
        <w:t>]</w:t>
      </w:r>
      <w:r w:rsidRPr="003F1D58">
        <w:t>. The UICC API packages' AID are not modified by changes to Major or Minor Version.</w:t>
      </w:r>
    </w:p>
    <w:p w14:paraId="61ED410B" w14:textId="77777777" w:rsidR="0087313C" w:rsidRPr="003F1D58" w:rsidRDefault="0087313C">
      <w:r w:rsidRPr="003F1D58">
        <w:t>The Major Version shall be incremented if a change to the specification introduces byte code incompatibility with the previous version.</w:t>
      </w:r>
    </w:p>
    <w:p w14:paraId="65E522FA" w14:textId="77777777" w:rsidR="0087313C" w:rsidRPr="003F1D58" w:rsidRDefault="0087313C">
      <w:r w:rsidRPr="003F1D58">
        <w:t>The Minor Version shall be incremented if a change to the specification does not introduce byte code incompatibility with the previous version.</w:t>
      </w:r>
    </w:p>
    <w:p w14:paraId="227BC4D0" w14:textId="77777777" w:rsidR="00DE60A8" w:rsidRPr="003F1D58" w:rsidRDefault="00DE60A8">
      <w:r w:rsidRPr="003F1D58">
        <w:t>For a table describing the versioning of a package, a line is introduced only upon changes of Major or Minor version of its package.</w:t>
      </w:r>
    </w:p>
    <w:p w14:paraId="013A19F0" w14:textId="1CC55C69" w:rsidR="0087313C" w:rsidRPr="003F1D58" w:rsidRDefault="0087313C">
      <w:pPr>
        <w:pStyle w:val="Heading8"/>
      </w:pPr>
      <w:r w:rsidRPr="003F1D58">
        <w:rPr>
          <w:highlight w:val="cyan"/>
        </w:rPr>
        <w:br w:type="page"/>
      </w:r>
      <w:bookmarkStart w:id="165" w:name="_Toc79566833"/>
      <w:bookmarkStart w:id="166" w:name="_Toc79568895"/>
      <w:r w:rsidRPr="003F1D58">
        <w:lastRenderedPageBreak/>
        <w:t>Annex D (informative</w:t>
      </w:r>
      <w:r w:rsidR="007E1513" w:rsidRPr="003F1D58">
        <w:t>):</w:t>
      </w:r>
      <w:r w:rsidR="007E1513" w:rsidRPr="003F1D58">
        <w:br/>
      </w:r>
      <w:r w:rsidRPr="003F1D58">
        <w:t>Menu order example</w:t>
      </w:r>
      <w:bookmarkEnd w:id="165"/>
      <w:bookmarkEnd w:id="166"/>
    </w:p>
    <w:p w14:paraId="2D01AC68" w14:textId="77777777" w:rsidR="00613B55" w:rsidRPr="003F1D58" w:rsidRDefault="00613B55" w:rsidP="001723E1">
      <w:pPr>
        <w:pStyle w:val="Heading1"/>
      </w:pPr>
      <w:bookmarkStart w:id="167" w:name="_Toc79566834"/>
      <w:bookmarkStart w:id="168" w:name="_Toc79568896"/>
      <w:r w:rsidRPr="003F1D58">
        <w:t>D.0</w:t>
      </w:r>
      <w:r w:rsidRPr="003F1D58">
        <w:tab/>
        <w:t>Preamble</w:t>
      </w:r>
      <w:bookmarkEnd w:id="167"/>
      <w:bookmarkEnd w:id="168"/>
    </w:p>
    <w:p w14:paraId="343FEFAB" w14:textId="77777777" w:rsidR="0087313C" w:rsidRPr="003F1D58" w:rsidRDefault="0087313C">
      <w:r w:rsidRPr="003F1D58">
        <w:t>The following examples are in consecutive order.</w:t>
      </w:r>
    </w:p>
    <w:p w14:paraId="13DA48F4" w14:textId="77777777" w:rsidR="0087313C" w:rsidRPr="003F1D58" w:rsidRDefault="0087313C">
      <w:pPr>
        <w:pStyle w:val="Heading1"/>
      </w:pPr>
      <w:bookmarkStart w:id="169" w:name="_Toc79566835"/>
      <w:bookmarkStart w:id="170" w:name="_Toc79568897"/>
      <w:r w:rsidRPr="003F1D58">
        <w:t>D.1</w:t>
      </w:r>
      <w:r w:rsidRPr="003F1D58">
        <w:tab/>
        <w:t>State after initialization</w:t>
      </w:r>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1"/>
        <w:gridCol w:w="1281"/>
        <w:gridCol w:w="3326"/>
      </w:tblGrid>
      <w:tr w:rsidR="0087313C" w:rsidRPr="003F1D58" w14:paraId="71A5AB5B" w14:textId="77777777" w:rsidTr="006919FA">
        <w:trPr>
          <w:jc w:val="center"/>
        </w:trPr>
        <w:tc>
          <w:tcPr>
            <w:tcW w:w="2901" w:type="dxa"/>
          </w:tcPr>
          <w:p w14:paraId="382D81F5" w14:textId="74E6A2A9" w:rsidR="0087313C" w:rsidRPr="003F1D58" w:rsidRDefault="0087313C">
            <w:pPr>
              <w:pStyle w:val="TAL"/>
              <w:keepNext w:val="0"/>
              <w:keepLines w:val="0"/>
            </w:pPr>
            <w:r w:rsidRPr="003F1D58">
              <w:t>Position</w:t>
            </w:r>
            <w:r w:rsidR="006919FA" w:rsidRPr="003F1D58">
              <w:t xml:space="preserve"> </w:t>
            </w:r>
            <w:r w:rsidRPr="003F1D58">
              <w:t>in</w:t>
            </w:r>
            <w:r w:rsidR="006919FA" w:rsidRPr="003F1D58">
              <w:t xml:space="preserve"> </w:t>
            </w:r>
            <w:r w:rsidRPr="003F1D58">
              <w:t>ToolkitRegistry</w:t>
            </w:r>
            <w:r w:rsidR="006919FA" w:rsidRPr="003F1D58">
              <w:t xml:space="preserve"> </w:t>
            </w:r>
            <w:r w:rsidRPr="003F1D58">
              <w:t>Menu</w:t>
            </w:r>
            <w:r w:rsidR="006919FA" w:rsidRPr="003F1D58">
              <w:t xml:space="preserve"> </w:t>
            </w:r>
            <w:r w:rsidRPr="003F1D58">
              <w:t>Entries'</w:t>
            </w:r>
            <w:r w:rsidR="006919FA" w:rsidRPr="003F1D58">
              <w:t xml:space="preserve"> </w:t>
            </w:r>
            <w:r w:rsidRPr="003F1D58">
              <w:t>list</w:t>
            </w:r>
          </w:p>
        </w:tc>
        <w:tc>
          <w:tcPr>
            <w:tcW w:w="1281" w:type="dxa"/>
          </w:tcPr>
          <w:p w14:paraId="44DF76DF" w14:textId="77777777" w:rsidR="0087313C" w:rsidRPr="003F1D58" w:rsidRDefault="0087313C">
            <w:pPr>
              <w:pStyle w:val="TAL"/>
              <w:keepNext w:val="0"/>
              <w:keepLines w:val="0"/>
            </w:pPr>
            <w:r w:rsidRPr="003F1D58">
              <w:t>Name</w:t>
            </w:r>
          </w:p>
        </w:tc>
        <w:tc>
          <w:tcPr>
            <w:tcW w:w="3326" w:type="dxa"/>
            <w:tcBorders>
              <w:top w:val="single" w:sz="4" w:space="0" w:color="auto"/>
              <w:bottom w:val="single" w:sz="4" w:space="0" w:color="auto"/>
              <w:right w:val="single" w:sz="4" w:space="0" w:color="auto"/>
            </w:tcBorders>
          </w:tcPr>
          <w:p w14:paraId="4BE02985" w14:textId="070CBFA5" w:rsidR="0087313C" w:rsidRPr="003F1D58" w:rsidRDefault="0087313C">
            <w:pPr>
              <w:pStyle w:val="TAL"/>
              <w:keepNext w:val="0"/>
              <w:keepLines w:val="0"/>
            </w:pPr>
            <w:r w:rsidRPr="003F1D58">
              <w:t>SET</w:t>
            </w:r>
            <w:r w:rsidR="006919FA" w:rsidRPr="003F1D58">
              <w:t xml:space="preserve"> </w:t>
            </w:r>
            <w:r w:rsidRPr="003F1D58">
              <w:t>UP</w:t>
            </w:r>
            <w:r w:rsidR="006919FA" w:rsidRPr="003F1D58">
              <w:t xml:space="preserve"> </w:t>
            </w:r>
            <w:r w:rsidRPr="003F1D58">
              <w:t>MENU</w:t>
            </w:r>
            <w:r w:rsidR="006919FA" w:rsidRPr="003F1D58">
              <w:t xml:space="preserve"> </w:t>
            </w:r>
            <w:r w:rsidRPr="003F1D58">
              <w:t>proactive</w:t>
            </w:r>
            <w:r w:rsidR="006919FA" w:rsidRPr="003F1D58">
              <w:t xml:space="preserve"> </w:t>
            </w:r>
            <w:r w:rsidRPr="003F1D58">
              <w:t>command</w:t>
            </w:r>
          </w:p>
        </w:tc>
      </w:tr>
    </w:tbl>
    <w:p w14:paraId="7BABAC4E" w14:textId="77777777" w:rsidR="0087313C" w:rsidRPr="003F1D58" w:rsidRDefault="0087313C"/>
    <w:p w14:paraId="03FE1C0F" w14:textId="77777777" w:rsidR="0087313C" w:rsidRPr="003F1D58" w:rsidRDefault="0087313C">
      <w:pPr>
        <w:pStyle w:val="Heading1"/>
      </w:pPr>
      <w:bookmarkStart w:id="171" w:name="_Toc79566836"/>
      <w:bookmarkStart w:id="172" w:name="_Toc79568898"/>
      <w:r w:rsidRPr="003F1D58">
        <w:t>D.2</w:t>
      </w:r>
      <w:r w:rsidRPr="003F1D58">
        <w:tab/>
        <w:t>Some application installation later</w:t>
      </w:r>
      <w:bookmarkEnd w:id="171"/>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3E156C63" w14:textId="77777777">
        <w:trPr>
          <w:jc w:val="center"/>
        </w:trPr>
        <w:tc>
          <w:tcPr>
            <w:tcW w:w="2901" w:type="dxa"/>
          </w:tcPr>
          <w:p w14:paraId="46871855" w14:textId="77777777" w:rsidR="0087313C" w:rsidRPr="003F1D58" w:rsidRDefault="0087313C">
            <w:pPr>
              <w:pStyle w:val="TAH"/>
              <w:keepNext w:val="0"/>
              <w:keepLines w:val="0"/>
            </w:pPr>
            <w:r w:rsidRPr="003F1D58">
              <w:t>Position in ToolkitRegistry Menu Entries'</w:t>
            </w:r>
            <w:r w:rsidR="00162102" w:rsidRPr="003F1D58">
              <w:t xml:space="preserve"> </w:t>
            </w:r>
            <w:r w:rsidRPr="003F1D58">
              <w:t>list</w:t>
            </w:r>
          </w:p>
        </w:tc>
        <w:tc>
          <w:tcPr>
            <w:tcW w:w="1281" w:type="dxa"/>
          </w:tcPr>
          <w:p w14:paraId="47BD4726" w14:textId="77777777" w:rsidR="0087313C" w:rsidRPr="003F1D58" w:rsidRDefault="0087313C">
            <w:pPr>
              <w:pStyle w:val="TAH"/>
              <w:keepNext w:val="0"/>
              <w:keepLines w:val="0"/>
            </w:pPr>
            <w:r w:rsidRPr="003F1D58">
              <w:t>Name</w:t>
            </w:r>
          </w:p>
        </w:tc>
        <w:tc>
          <w:tcPr>
            <w:tcW w:w="3546" w:type="dxa"/>
          </w:tcPr>
          <w:p w14:paraId="435F6794" w14:textId="77777777" w:rsidR="0087313C" w:rsidRPr="003F1D58" w:rsidRDefault="0087313C">
            <w:pPr>
              <w:pStyle w:val="TAH"/>
              <w:keepNext w:val="0"/>
              <w:keepLines w:val="0"/>
            </w:pPr>
            <w:r w:rsidRPr="003F1D58">
              <w:t>SET UP MENU proactive command</w:t>
            </w:r>
          </w:p>
        </w:tc>
      </w:tr>
      <w:tr w:rsidR="0087313C" w:rsidRPr="003F1D58" w14:paraId="73AD689C" w14:textId="77777777">
        <w:trPr>
          <w:jc w:val="center"/>
        </w:trPr>
        <w:tc>
          <w:tcPr>
            <w:tcW w:w="2901" w:type="dxa"/>
          </w:tcPr>
          <w:p w14:paraId="56EBE0B7" w14:textId="77777777" w:rsidR="0087313C" w:rsidRPr="003F1D58" w:rsidRDefault="0087313C">
            <w:pPr>
              <w:pStyle w:val="TAC"/>
              <w:keepNext w:val="0"/>
              <w:keepLines w:val="0"/>
            </w:pPr>
            <w:r w:rsidRPr="003F1D58">
              <w:t>1</w:t>
            </w:r>
          </w:p>
        </w:tc>
        <w:tc>
          <w:tcPr>
            <w:tcW w:w="1281" w:type="dxa"/>
          </w:tcPr>
          <w:p w14:paraId="3218A2A6" w14:textId="77777777" w:rsidR="0087313C" w:rsidRPr="003F1D58" w:rsidRDefault="0087313C">
            <w:pPr>
              <w:pStyle w:val="TAC"/>
              <w:keepNext w:val="0"/>
              <w:keepLines w:val="0"/>
            </w:pPr>
            <w:r w:rsidRPr="003F1D58">
              <w:t>Legacy1</w:t>
            </w:r>
          </w:p>
        </w:tc>
        <w:tc>
          <w:tcPr>
            <w:tcW w:w="3546" w:type="dxa"/>
          </w:tcPr>
          <w:p w14:paraId="76248FCB" w14:textId="77777777" w:rsidR="0087313C" w:rsidRPr="003F1D58" w:rsidRDefault="0087313C">
            <w:pPr>
              <w:pStyle w:val="TAC"/>
              <w:keepNext w:val="0"/>
              <w:keepLines w:val="0"/>
            </w:pPr>
            <w:r w:rsidRPr="003F1D58">
              <w:t>Legacy1</w:t>
            </w:r>
          </w:p>
        </w:tc>
      </w:tr>
      <w:tr w:rsidR="0087313C" w:rsidRPr="003F1D58" w14:paraId="37458894" w14:textId="77777777">
        <w:trPr>
          <w:jc w:val="center"/>
        </w:trPr>
        <w:tc>
          <w:tcPr>
            <w:tcW w:w="2901" w:type="dxa"/>
          </w:tcPr>
          <w:p w14:paraId="5E933144" w14:textId="77777777" w:rsidR="0087313C" w:rsidRPr="003F1D58" w:rsidRDefault="0087313C">
            <w:pPr>
              <w:pStyle w:val="TAC"/>
              <w:keepNext w:val="0"/>
              <w:keepLines w:val="0"/>
            </w:pPr>
            <w:r w:rsidRPr="003F1D58">
              <w:t>2</w:t>
            </w:r>
          </w:p>
        </w:tc>
        <w:tc>
          <w:tcPr>
            <w:tcW w:w="1281" w:type="dxa"/>
          </w:tcPr>
          <w:p w14:paraId="4FD5DCA3" w14:textId="77777777" w:rsidR="0087313C" w:rsidRPr="003F1D58" w:rsidRDefault="0087313C">
            <w:pPr>
              <w:pStyle w:val="TAC"/>
              <w:keepNext w:val="0"/>
              <w:keepLines w:val="0"/>
            </w:pPr>
            <w:r w:rsidRPr="003F1D58">
              <w:t>Legacy2</w:t>
            </w:r>
          </w:p>
        </w:tc>
        <w:tc>
          <w:tcPr>
            <w:tcW w:w="3546" w:type="dxa"/>
          </w:tcPr>
          <w:p w14:paraId="5A7E385F" w14:textId="77777777" w:rsidR="0087313C" w:rsidRPr="003F1D58" w:rsidRDefault="0087313C">
            <w:pPr>
              <w:pStyle w:val="TAC"/>
              <w:keepNext w:val="0"/>
              <w:keepLines w:val="0"/>
            </w:pPr>
            <w:r w:rsidRPr="003F1D58">
              <w:t>Legacy2</w:t>
            </w:r>
          </w:p>
        </w:tc>
      </w:tr>
      <w:tr w:rsidR="0087313C" w:rsidRPr="003F1D58" w14:paraId="27901ACA" w14:textId="77777777">
        <w:trPr>
          <w:jc w:val="center"/>
        </w:trPr>
        <w:tc>
          <w:tcPr>
            <w:tcW w:w="2901" w:type="dxa"/>
          </w:tcPr>
          <w:p w14:paraId="0195571B" w14:textId="77777777" w:rsidR="0087313C" w:rsidRPr="003F1D58" w:rsidRDefault="0087313C">
            <w:pPr>
              <w:pStyle w:val="TAC"/>
              <w:keepNext w:val="0"/>
              <w:keepLines w:val="0"/>
            </w:pPr>
            <w:r w:rsidRPr="003F1D58">
              <w:t>3</w:t>
            </w:r>
          </w:p>
        </w:tc>
        <w:tc>
          <w:tcPr>
            <w:tcW w:w="1281" w:type="dxa"/>
          </w:tcPr>
          <w:p w14:paraId="593B6945" w14:textId="77777777" w:rsidR="0087313C" w:rsidRPr="003F1D58" w:rsidRDefault="0087313C">
            <w:pPr>
              <w:pStyle w:val="TAC"/>
              <w:keepNext w:val="0"/>
              <w:keepLines w:val="0"/>
              <w:rPr>
                <w:i/>
              </w:rPr>
            </w:pPr>
            <w:r w:rsidRPr="003F1D58">
              <w:t>Legacy3</w:t>
            </w:r>
          </w:p>
        </w:tc>
        <w:tc>
          <w:tcPr>
            <w:tcW w:w="3546" w:type="dxa"/>
          </w:tcPr>
          <w:p w14:paraId="57425A54" w14:textId="77777777" w:rsidR="0087313C" w:rsidRPr="003F1D58" w:rsidRDefault="0087313C">
            <w:pPr>
              <w:pStyle w:val="TAC"/>
            </w:pPr>
            <w:r w:rsidRPr="003F1D58">
              <w:t>Legacy3</w:t>
            </w:r>
          </w:p>
        </w:tc>
      </w:tr>
      <w:tr w:rsidR="0087313C" w:rsidRPr="003F1D58" w14:paraId="4E3DFFB9" w14:textId="77777777">
        <w:trPr>
          <w:jc w:val="center"/>
        </w:trPr>
        <w:tc>
          <w:tcPr>
            <w:tcW w:w="2901" w:type="dxa"/>
          </w:tcPr>
          <w:p w14:paraId="5E607BCA" w14:textId="77777777" w:rsidR="0087313C" w:rsidRPr="003F1D58" w:rsidRDefault="0087313C">
            <w:pPr>
              <w:pStyle w:val="TAC"/>
              <w:keepNext w:val="0"/>
              <w:keepLines w:val="0"/>
            </w:pPr>
            <w:r w:rsidRPr="003F1D58">
              <w:t>4</w:t>
            </w:r>
          </w:p>
        </w:tc>
        <w:tc>
          <w:tcPr>
            <w:tcW w:w="1281" w:type="dxa"/>
          </w:tcPr>
          <w:p w14:paraId="3679EE5E" w14:textId="77777777" w:rsidR="0087313C" w:rsidRPr="003F1D58" w:rsidRDefault="0087313C">
            <w:pPr>
              <w:pStyle w:val="TAC"/>
              <w:keepNext w:val="0"/>
              <w:keepLines w:val="0"/>
              <w:rPr>
                <w:i/>
              </w:rPr>
            </w:pPr>
            <w:r w:rsidRPr="003F1D58">
              <w:t>Legacy4</w:t>
            </w:r>
          </w:p>
        </w:tc>
        <w:tc>
          <w:tcPr>
            <w:tcW w:w="3546" w:type="dxa"/>
          </w:tcPr>
          <w:p w14:paraId="7EBA5AE5" w14:textId="77777777" w:rsidR="0087313C" w:rsidRPr="003F1D58" w:rsidRDefault="0087313C">
            <w:pPr>
              <w:pStyle w:val="TAC"/>
            </w:pPr>
            <w:r w:rsidRPr="003F1D58">
              <w:t>Legacy4</w:t>
            </w:r>
          </w:p>
        </w:tc>
      </w:tr>
    </w:tbl>
    <w:p w14:paraId="3B8831DA" w14:textId="77777777" w:rsidR="0087313C" w:rsidRPr="003F1D58" w:rsidRDefault="0087313C"/>
    <w:p w14:paraId="72ED4345" w14:textId="77777777" w:rsidR="0087313C" w:rsidRPr="003F1D58" w:rsidRDefault="0087313C">
      <w:pPr>
        <w:pStyle w:val="Heading1"/>
      </w:pPr>
      <w:bookmarkStart w:id="173" w:name="_Toc79566837"/>
      <w:bookmarkStart w:id="174" w:name="_Toc79568899"/>
      <w:r w:rsidRPr="003F1D58">
        <w:t>D.3</w:t>
      </w:r>
      <w:r w:rsidRPr="003F1D58">
        <w:tab/>
        <w:t>Installation of application A with position of menu entry set to 3</w:t>
      </w:r>
      <w:bookmarkEnd w:id="173"/>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6236953E" w14:textId="77777777">
        <w:trPr>
          <w:jc w:val="center"/>
        </w:trPr>
        <w:tc>
          <w:tcPr>
            <w:tcW w:w="2901" w:type="dxa"/>
          </w:tcPr>
          <w:p w14:paraId="133AAE6C"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4D421E8E" w14:textId="77777777" w:rsidR="0087313C" w:rsidRPr="003F1D58" w:rsidRDefault="0087313C">
            <w:pPr>
              <w:pStyle w:val="TAH"/>
              <w:keepNext w:val="0"/>
              <w:keepLines w:val="0"/>
            </w:pPr>
            <w:r w:rsidRPr="003F1D58">
              <w:t>Name</w:t>
            </w:r>
          </w:p>
        </w:tc>
        <w:tc>
          <w:tcPr>
            <w:tcW w:w="3546" w:type="dxa"/>
          </w:tcPr>
          <w:p w14:paraId="7C9B05B3" w14:textId="77777777" w:rsidR="0087313C" w:rsidRPr="003F1D58" w:rsidRDefault="0087313C">
            <w:pPr>
              <w:pStyle w:val="TAH"/>
              <w:keepNext w:val="0"/>
              <w:keepLines w:val="0"/>
            </w:pPr>
            <w:r w:rsidRPr="003F1D58">
              <w:t>SET UP MENU proactive command</w:t>
            </w:r>
          </w:p>
        </w:tc>
      </w:tr>
      <w:tr w:rsidR="0087313C" w:rsidRPr="003F1D58" w14:paraId="4D882E45" w14:textId="77777777">
        <w:trPr>
          <w:jc w:val="center"/>
        </w:trPr>
        <w:tc>
          <w:tcPr>
            <w:tcW w:w="2901" w:type="dxa"/>
          </w:tcPr>
          <w:p w14:paraId="6308570B" w14:textId="77777777" w:rsidR="0087313C" w:rsidRPr="003F1D58" w:rsidRDefault="0087313C">
            <w:pPr>
              <w:pStyle w:val="TAC"/>
              <w:keepNext w:val="0"/>
              <w:keepLines w:val="0"/>
            </w:pPr>
            <w:r w:rsidRPr="003F1D58">
              <w:t>1</w:t>
            </w:r>
          </w:p>
        </w:tc>
        <w:tc>
          <w:tcPr>
            <w:tcW w:w="1281" w:type="dxa"/>
          </w:tcPr>
          <w:p w14:paraId="520033EF" w14:textId="77777777" w:rsidR="0087313C" w:rsidRPr="003F1D58" w:rsidRDefault="0087313C">
            <w:pPr>
              <w:pStyle w:val="TAC"/>
              <w:keepNext w:val="0"/>
              <w:keepLines w:val="0"/>
            </w:pPr>
            <w:r w:rsidRPr="003F1D58">
              <w:t>Legacy1</w:t>
            </w:r>
          </w:p>
        </w:tc>
        <w:tc>
          <w:tcPr>
            <w:tcW w:w="3546" w:type="dxa"/>
          </w:tcPr>
          <w:p w14:paraId="6CD54A16" w14:textId="77777777" w:rsidR="0087313C" w:rsidRPr="003F1D58" w:rsidRDefault="0087313C">
            <w:pPr>
              <w:pStyle w:val="TAC"/>
              <w:keepNext w:val="0"/>
              <w:keepLines w:val="0"/>
            </w:pPr>
            <w:r w:rsidRPr="003F1D58">
              <w:t>Legacy1</w:t>
            </w:r>
          </w:p>
        </w:tc>
      </w:tr>
      <w:tr w:rsidR="0087313C" w:rsidRPr="003F1D58" w14:paraId="4CFEBAA1" w14:textId="77777777">
        <w:trPr>
          <w:jc w:val="center"/>
        </w:trPr>
        <w:tc>
          <w:tcPr>
            <w:tcW w:w="2901" w:type="dxa"/>
          </w:tcPr>
          <w:p w14:paraId="7C63E5B4" w14:textId="77777777" w:rsidR="0087313C" w:rsidRPr="003F1D58" w:rsidRDefault="0087313C">
            <w:pPr>
              <w:pStyle w:val="TAC"/>
              <w:keepNext w:val="0"/>
              <w:keepLines w:val="0"/>
            </w:pPr>
            <w:r w:rsidRPr="003F1D58">
              <w:t>2</w:t>
            </w:r>
          </w:p>
        </w:tc>
        <w:tc>
          <w:tcPr>
            <w:tcW w:w="1281" w:type="dxa"/>
          </w:tcPr>
          <w:p w14:paraId="1F702606" w14:textId="77777777" w:rsidR="0087313C" w:rsidRPr="003F1D58" w:rsidRDefault="0087313C">
            <w:pPr>
              <w:pStyle w:val="TAC"/>
              <w:keepNext w:val="0"/>
              <w:keepLines w:val="0"/>
            </w:pPr>
            <w:r w:rsidRPr="003F1D58">
              <w:t>Legacy2</w:t>
            </w:r>
          </w:p>
        </w:tc>
        <w:tc>
          <w:tcPr>
            <w:tcW w:w="3546" w:type="dxa"/>
          </w:tcPr>
          <w:p w14:paraId="2C6F82EE" w14:textId="77777777" w:rsidR="0087313C" w:rsidRPr="003F1D58" w:rsidRDefault="0087313C">
            <w:pPr>
              <w:pStyle w:val="TAC"/>
              <w:keepNext w:val="0"/>
              <w:keepLines w:val="0"/>
            </w:pPr>
            <w:r w:rsidRPr="003F1D58">
              <w:t>Legacy2</w:t>
            </w:r>
          </w:p>
        </w:tc>
      </w:tr>
      <w:tr w:rsidR="0087313C" w:rsidRPr="003F1D58" w14:paraId="5E356D7B" w14:textId="77777777">
        <w:trPr>
          <w:jc w:val="center"/>
        </w:trPr>
        <w:tc>
          <w:tcPr>
            <w:tcW w:w="2901" w:type="dxa"/>
          </w:tcPr>
          <w:p w14:paraId="634A87FB" w14:textId="77777777" w:rsidR="0087313C" w:rsidRPr="003F1D58" w:rsidRDefault="0087313C">
            <w:pPr>
              <w:pStyle w:val="TAC"/>
              <w:keepNext w:val="0"/>
              <w:keepLines w:val="0"/>
            </w:pPr>
            <w:r w:rsidRPr="003F1D58">
              <w:t>3</w:t>
            </w:r>
          </w:p>
        </w:tc>
        <w:tc>
          <w:tcPr>
            <w:tcW w:w="1281" w:type="dxa"/>
          </w:tcPr>
          <w:p w14:paraId="3D4F8BB0" w14:textId="77777777" w:rsidR="0087313C" w:rsidRPr="003F1D58" w:rsidRDefault="0087313C">
            <w:pPr>
              <w:pStyle w:val="TAC"/>
              <w:keepNext w:val="0"/>
              <w:keepLines w:val="0"/>
            </w:pPr>
            <w:r w:rsidRPr="003F1D58">
              <w:t>A</w:t>
            </w:r>
          </w:p>
        </w:tc>
        <w:tc>
          <w:tcPr>
            <w:tcW w:w="3546" w:type="dxa"/>
          </w:tcPr>
          <w:p w14:paraId="2FAEC12B" w14:textId="77777777" w:rsidR="0087313C" w:rsidRPr="003F1D58" w:rsidRDefault="0087313C">
            <w:pPr>
              <w:pStyle w:val="TAC"/>
              <w:keepNext w:val="0"/>
              <w:keepLines w:val="0"/>
            </w:pPr>
            <w:r w:rsidRPr="003F1D58">
              <w:t>A</w:t>
            </w:r>
          </w:p>
        </w:tc>
      </w:tr>
      <w:tr w:rsidR="0087313C" w:rsidRPr="003F1D58" w14:paraId="1CCE6EC2" w14:textId="77777777">
        <w:trPr>
          <w:jc w:val="center"/>
        </w:trPr>
        <w:tc>
          <w:tcPr>
            <w:tcW w:w="2901" w:type="dxa"/>
          </w:tcPr>
          <w:p w14:paraId="42B5DFE0" w14:textId="77777777" w:rsidR="0087313C" w:rsidRPr="003F1D58" w:rsidRDefault="0087313C">
            <w:pPr>
              <w:pStyle w:val="TAC"/>
              <w:keepNext w:val="0"/>
              <w:keepLines w:val="0"/>
            </w:pPr>
            <w:r w:rsidRPr="003F1D58">
              <w:t>4</w:t>
            </w:r>
          </w:p>
        </w:tc>
        <w:tc>
          <w:tcPr>
            <w:tcW w:w="1281" w:type="dxa"/>
          </w:tcPr>
          <w:p w14:paraId="565A6632" w14:textId="77777777" w:rsidR="0087313C" w:rsidRPr="003F1D58" w:rsidRDefault="0087313C">
            <w:pPr>
              <w:pStyle w:val="TAC"/>
              <w:keepNext w:val="0"/>
              <w:keepLines w:val="0"/>
            </w:pPr>
            <w:r w:rsidRPr="003F1D58">
              <w:t>Legacy3</w:t>
            </w:r>
          </w:p>
        </w:tc>
        <w:tc>
          <w:tcPr>
            <w:tcW w:w="3546" w:type="dxa"/>
          </w:tcPr>
          <w:p w14:paraId="650F737D" w14:textId="77777777" w:rsidR="0087313C" w:rsidRPr="003F1D58" w:rsidRDefault="0087313C">
            <w:pPr>
              <w:pStyle w:val="TAC"/>
              <w:keepNext w:val="0"/>
              <w:keepLines w:val="0"/>
            </w:pPr>
            <w:r w:rsidRPr="003F1D58">
              <w:t>Legacy3</w:t>
            </w:r>
          </w:p>
        </w:tc>
      </w:tr>
      <w:tr w:rsidR="0087313C" w:rsidRPr="003F1D58" w14:paraId="391B2B17" w14:textId="77777777">
        <w:trPr>
          <w:jc w:val="center"/>
        </w:trPr>
        <w:tc>
          <w:tcPr>
            <w:tcW w:w="2901" w:type="dxa"/>
          </w:tcPr>
          <w:p w14:paraId="367BD4FB" w14:textId="77777777" w:rsidR="0087313C" w:rsidRPr="003F1D58" w:rsidRDefault="0087313C">
            <w:pPr>
              <w:pStyle w:val="TAC"/>
              <w:keepNext w:val="0"/>
              <w:keepLines w:val="0"/>
            </w:pPr>
            <w:r w:rsidRPr="003F1D58">
              <w:t>5</w:t>
            </w:r>
          </w:p>
        </w:tc>
        <w:tc>
          <w:tcPr>
            <w:tcW w:w="1281" w:type="dxa"/>
          </w:tcPr>
          <w:p w14:paraId="47A6661E" w14:textId="77777777" w:rsidR="0087313C" w:rsidRPr="003F1D58" w:rsidRDefault="0087313C">
            <w:pPr>
              <w:pStyle w:val="TAC"/>
              <w:keepNext w:val="0"/>
              <w:keepLines w:val="0"/>
            </w:pPr>
            <w:r w:rsidRPr="003F1D58">
              <w:t>Legacy4</w:t>
            </w:r>
          </w:p>
        </w:tc>
        <w:tc>
          <w:tcPr>
            <w:tcW w:w="3546" w:type="dxa"/>
          </w:tcPr>
          <w:p w14:paraId="55A86AEF" w14:textId="77777777" w:rsidR="0087313C" w:rsidRPr="003F1D58" w:rsidRDefault="0087313C">
            <w:pPr>
              <w:pStyle w:val="TAC"/>
              <w:keepNext w:val="0"/>
              <w:keepLines w:val="0"/>
            </w:pPr>
            <w:r w:rsidRPr="003F1D58">
              <w:t>Legacy4</w:t>
            </w:r>
          </w:p>
        </w:tc>
      </w:tr>
      <w:tr w:rsidR="0087313C" w:rsidRPr="003F1D58" w14:paraId="553370A5" w14:textId="77777777">
        <w:trPr>
          <w:cantSplit/>
          <w:jc w:val="center"/>
        </w:trPr>
        <w:tc>
          <w:tcPr>
            <w:tcW w:w="7728" w:type="dxa"/>
            <w:gridSpan w:val="3"/>
          </w:tcPr>
          <w:p w14:paraId="6250EA25" w14:textId="77777777" w:rsidR="0087313C" w:rsidRPr="003F1D58" w:rsidRDefault="0087313C">
            <w:pPr>
              <w:pStyle w:val="TAN"/>
              <w:keepNext w:val="0"/>
              <w:keepLines w:val="0"/>
            </w:pPr>
            <w:r w:rsidRPr="003F1D58">
              <w:t>NOTE:</w:t>
            </w:r>
            <w:r w:rsidRPr="003F1D58">
              <w:tab/>
              <w:t>The indicated position 3 pushes the entries "Legacy3" and "Legacy4" one position down.</w:t>
            </w:r>
          </w:p>
        </w:tc>
      </w:tr>
    </w:tbl>
    <w:p w14:paraId="317556AA" w14:textId="77777777" w:rsidR="0087313C" w:rsidRPr="003F1D58" w:rsidRDefault="0087313C"/>
    <w:p w14:paraId="7D8A80BC" w14:textId="77777777" w:rsidR="0087313C" w:rsidRPr="003F1D58" w:rsidRDefault="0087313C">
      <w:pPr>
        <w:pStyle w:val="Heading1"/>
      </w:pPr>
      <w:bookmarkStart w:id="175" w:name="_Toc79566838"/>
      <w:bookmarkStart w:id="176" w:name="_Toc79568900"/>
      <w:r w:rsidRPr="003F1D58">
        <w:t>D.4</w:t>
      </w:r>
      <w:r w:rsidRPr="003F1D58">
        <w:tab/>
        <w:t>Installation of application B with position of menu entry set to 3</w:t>
      </w:r>
      <w:bookmarkEnd w:id="175"/>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5192DB79" w14:textId="77777777">
        <w:trPr>
          <w:jc w:val="center"/>
        </w:trPr>
        <w:tc>
          <w:tcPr>
            <w:tcW w:w="2901" w:type="dxa"/>
          </w:tcPr>
          <w:p w14:paraId="4579A95A"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6762C1AD" w14:textId="77777777" w:rsidR="0087313C" w:rsidRPr="003F1D58" w:rsidRDefault="0087313C">
            <w:pPr>
              <w:pStyle w:val="TAH"/>
              <w:keepNext w:val="0"/>
              <w:keepLines w:val="0"/>
            </w:pPr>
            <w:r w:rsidRPr="003F1D58">
              <w:t>Name</w:t>
            </w:r>
          </w:p>
        </w:tc>
        <w:tc>
          <w:tcPr>
            <w:tcW w:w="3546" w:type="dxa"/>
          </w:tcPr>
          <w:p w14:paraId="52ACFDD6" w14:textId="77777777" w:rsidR="0087313C" w:rsidRPr="003F1D58" w:rsidRDefault="0087313C">
            <w:pPr>
              <w:pStyle w:val="TAH"/>
              <w:keepNext w:val="0"/>
              <w:keepLines w:val="0"/>
            </w:pPr>
            <w:r w:rsidRPr="003F1D58">
              <w:t>SET UP MENU proactive command</w:t>
            </w:r>
          </w:p>
        </w:tc>
      </w:tr>
      <w:tr w:rsidR="0087313C" w:rsidRPr="003F1D58" w14:paraId="03A9354B" w14:textId="77777777">
        <w:trPr>
          <w:jc w:val="center"/>
        </w:trPr>
        <w:tc>
          <w:tcPr>
            <w:tcW w:w="2901" w:type="dxa"/>
          </w:tcPr>
          <w:p w14:paraId="09FA9DE8" w14:textId="77777777" w:rsidR="0087313C" w:rsidRPr="003F1D58" w:rsidRDefault="0087313C">
            <w:pPr>
              <w:pStyle w:val="TAC"/>
              <w:keepNext w:val="0"/>
              <w:keepLines w:val="0"/>
            </w:pPr>
            <w:r w:rsidRPr="003F1D58">
              <w:t>1</w:t>
            </w:r>
          </w:p>
        </w:tc>
        <w:tc>
          <w:tcPr>
            <w:tcW w:w="1281" w:type="dxa"/>
          </w:tcPr>
          <w:p w14:paraId="6E8884CD" w14:textId="77777777" w:rsidR="0087313C" w:rsidRPr="003F1D58" w:rsidRDefault="0087313C">
            <w:pPr>
              <w:pStyle w:val="TAC"/>
              <w:keepNext w:val="0"/>
              <w:keepLines w:val="0"/>
            </w:pPr>
            <w:r w:rsidRPr="003F1D58">
              <w:t>Legacy1</w:t>
            </w:r>
          </w:p>
        </w:tc>
        <w:tc>
          <w:tcPr>
            <w:tcW w:w="3546" w:type="dxa"/>
          </w:tcPr>
          <w:p w14:paraId="065B9D2B" w14:textId="77777777" w:rsidR="0087313C" w:rsidRPr="003F1D58" w:rsidRDefault="0087313C">
            <w:pPr>
              <w:pStyle w:val="TAC"/>
              <w:keepNext w:val="0"/>
              <w:keepLines w:val="0"/>
            </w:pPr>
            <w:r w:rsidRPr="003F1D58">
              <w:t>Legacy1</w:t>
            </w:r>
          </w:p>
        </w:tc>
      </w:tr>
      <w:tr w:rsidR="0087313C" w:rsidRPr="003F1D58" w14:paraId="52EFC388" w14:textId="77777777">
        <w:trPr>
          <w:jc w:val="center"/>
        </w:trPr>
        <w:tc>
          <w:tcPr>
            <w:tcW w:w="2901" w:type="dxa"/>
          </w:tcPr>
          <w:p w14:paraId="0D6E3A58" w14:textId="77777777" w:rsidR="0087313C" w:rsidRPr="003F1D58" w:rsidRDefault="0087313C">
            <w:pPr>
              <w:pStyle w:val="TAC"/>
              <w:keepNext w:val="0"/>
              <w:keepLines w:val="0"/>
            </w:pPr>
            <w:r w:rsidRPr="003F1D58">
              <w:t>2</w:t>
            </w:r>
          </w:p>
        </w:tc>
        <w:tc>
          <w:tcPr>
            <w:tcW w:w="1281" w:type="dxa"/>
          </w:tcPr>
          <w:p w14:paraId="58C0E901" w14:textId="77777777" w:rsidR="0087313C" w:rsidRPr="003F1D58" w:rsidRDefault="0087313C">
            <w:pPr>
              <w:pStyle w:val="TAC"/>
              <w:keepNext w:val="0"/>
              <w:keepLines w:val="0"/>
            </w:pPr>
            <w:r w:rsidRPr="003F1D58">
              <w:t>Legacy2</w:t>
            </w:r>
          </w:p>
        </w:tc>
        <w:tc>
          <w:tcPr>
            <w:tcW w:w="3546" w:type="dxa"/>
          </w:tcPr>
          <w:p w14:paraId="7BB7BD8D" w14:textId="77777777" w:rsidR="0087313C" w:rsidRPr="003F1D58" w:rsidRDefault="0087313C">
            <w:pPr>
              <w:pStyle w:val="TAC"/>
              <w:keepNext w:val="0"/>
              <w:keepLines w:val="0"/>
            </w:pPr>
            <w:r w:rsidRPr="003F1D58">
              <w:t>Legacy2</w:t>
            </w:r>
          </w:p>
        </w:tc>
      </w:tr>
      <w:tr w:rsidR="0087313C" w:rsidRPr="003F1D58" w14:paraId="2E2956F1" w14:textId="77777777">
        <w:trPr>
          <w:jc w:val="center"/>
        </w:trPr>
        <w:tc>
          <w:tcPr>
            <w:tcW w:w="2901" w:type="dxa"/>
          </w:tcPr>
          <w:p w14:paraId="532D153E" w14:textId="77777777" w:rsidR="0087313C" w:rsidRPr="003F1D58" w:rsidRDefault="0087313C">
            <w:pPr>
              <w:pStyle w:val="TAC"/>
              <w:keepNext w:val="0"/>
              <w:keepLines w:val="0"/>
            </w:pPr>
            <w:r w:rsidRPr="003F1D58">
              <w:t>3</w:t>
            </w:r>
          </w:p>
        </w:tc>
        <w:tc>
          <w:tcPr>
            <w:tcW w:w="1281" w:type="dxa"/>
          </w:tcPr>
          <w:p w14:paraId="0394C764" w14:textId="77777777" w:rsidR="0087313C" w:rsidRPr="003F1D58" w:rsidRDefault="0087313C">
            <w:pPr>
              <w:pStyle w:val="TAC"/>
              <w:keepNext w:val="0"/>
              <w:keepLines w:val="0"/>
            </w:pPr>
            <w:r w:rsidRPr="003F1D58">
              <w:t>B</w:t>
            </w:r>
          </w:p>
        </w:tc>
        <w:tc>
          <w:tcPr>
            <w:tcW w:w="3546" w:type="dxa"/>
          </w:tcPr>
          <w:p w14:paraId="7DB1EEF6" w14:textId="77777777" w:rsidR="0087313C" w:rsidRPr="003F1D58" w:rsidRDefault="0087313C">
            <w:pPr>
              <w:pStyle w:val="TAC"/>
              <w:keepNext w:val="0"/>
              <w:keepLines w:val="0"/>
            </w:pPr>
            <w:r w:rsidRPr="003F1D58">
              <w:t>B</w:t>
            </w:r>
          </w:p>
        </w:tc>
      </w:tr>
      <w:tr w:rsidR="0087313C" w:rsidRPr="003F1D58" w14:paraId="06373981" w14:textId="77777777">
        <w:trPr>
          <w:jc w:val="center"/>
        </w:trPr>
        <w:tc>
          <w:tcPr>
            <w:tcW w:w="2901" w:type="dxa"/>
          </w:tcPr>
          <w:p w14:paraId="02F933E5" w14:textId="77777777" w:rsidR="0087313C" w:rsidRPr="003F1D58" w:rsidRDefault="0087313C">
            <w:pPr>
              <w:pStyle w:val="TAC"/>
              <w:keepNext w:val="0"/>
              <w:keepLines w:val="0"/>
            </w:pPr>
            <w:r w:rsidRPr="003F1D58">
              <w:t>4</w:t>
            </w:r>
          </w:p>
        </w:tc>
        <w:tc>
          <w:tcPr>
            <w:tcW w:w="1281" w:type="dxa"/>
          </w:tcPr>
          <w:p w14:paraId="2D489197" w14:textId="77777777" w:rsidR="0087313C" w:rsidRPr="003F1D58" w:rsidRDefault="0087313C">
            <w:pPr>
              <w:pStyle w:val="TAC"/>
              <w:keepNext w:val="0"/>
              <w:keepLines w:val="0"/>
            </w:pPr>
            <w:r w:rsidRPr="003F1D58">
              <w:t>A</w:t>
            </w:r>
          </w:p>
        </w:tc>
        <w:tc>
          <w:tcPr>
            <w:tcW w:w="3546" w:type="dxa"/>
          </w:tcPr>
          <w:p w14:paraId="54060694" w14:textId="77777777" w:rsidR="0087313C" w:rsidRPr="003F1D58" w:rsidRDefault="0087313C">
            <w:pPr>
              <w:pStyle w:val="TAC"/>
              <w:keepNext w:val="0"/>
              <w:keepLines w:val="0"/>
            </w:pPr>
            <w:r w:rsidRPr="003F1D58">
              <w:t>A</w:t>
            </w:r>
          </w:p>
        </w:tc>
      </w:tr>
      <w:tr w:rsidR="0087313C" w:rsidRPr="003F1D58" w14:paraId="4B842E6E" w14:textId="77777777">
        <w:trPr>
          <w:jc w:val="center"/>
        </w:trPr>
        <w:tc>
          <w:tcPr>
            <w:tcW w:w="2901" w:type="dxa"/>
          </w:tcPr>
          <w:p w14:paraId="0FA5C642" w14:textId="77777777" w:rsidR="0087313C" w:rsidRPr="003F1D58" w:rsidRDefault="0087313C">
            <w:pPr>
              <w:pStyle w:val="TAC"/>
              <w:keepNext w:val="0"/>
              <w:keepLines w:val="0"/>
            </w:pPr>
            <w:r w:rsidRPr="003F1D58">
              <w:t>5</w:t>
            </w:r>
          </w:p>
        </w:tc>
        <w:tc>
          <w:tcPr>
            <w:tcW w:w="1281" w:type="dxa"/>
          </w:tcPr>
          <w:p w14:paraId="65B394E3" w14:textId="77777777" w:rsidR="0087313C" w:rsidRPr="003F1D58" w:rsidRDefault="0087313C">
            <w:pPr>
              <w:pStyle w:val="TAC"/>
              <w:keepNext w:val="0"/>
              <w:keepLines w:val="0"/>
            </w:pPr>
            <w:r w:rsidRPr="003F1D58">
              <w:t>Legacy3</w:t>
            </w:r>
          </w:p>
        </w:tc>
        <w:tc>
          <w:tcPr>
            <w:tcW w:w="3546" w:type="dxa"/>
          </w:tcPr>
          <w:p w14:paraId="3563AA2C" w14:textId="77777777" w:rsidR="0087313C" w:rsidRPr="003F1D58" w:rsidRDefault="0087313C">
            <w:pPr>
              <w:pStyle w:val="TAC"/>
              <w:keepNext w:val="0"/>
              <w:keepLines w:val="0"/>
            </w:pPr>
            <w:r w:rsidRPr="003F1D58">
              <w:t>Legacy3</w:t>
            </w:r>
          </w:p>
        </w:tc>
      </w:tr>
      <w:tr w:rsidR="0087313C" w:rsidRPr="003F1D58" w14:paraId="46BFF065" w14:textId="77777777">
        <w:trPr>
          <w:jc w:val="center"/>
        </w:trPr>
        <w:tc>
          <w:tcPr>
            <w:tcW w:w="2901" w:type="dxa"/>
          </w:tcPr>
          <w:p w14:paraId="28F600A3" w14:textId="77777777" w:rsidR="0087313C" w:rsidRPr="003F1D58" w:rsidRDefault="0087313C">
            <w:pPr>
              <w:pStyle w:val="TAC"/>
              <w:keepNext w:val="0"/>
              <w:keepLines w:val="0"/>
            </w:pPr>
            <w:r w:rsidRPr="003F1D58">
              <w:t>6</w:t>
            </w:r>
          </w:p>
        </w:tc>
        <w:tc>
          <w:tcPr>
            <w:tcW w:w="1281" w:type="dxa"/>
          </w:tcPr>
          <w:p w14:paraId="00833C6B" w14:textId="77777777" w:rsidR="0087313C" w:rsidRPr="003F1D58" w:rsidRDefault="0087313C">
            <w:pPr>
              <w:pStyle w:val="TAC"/>
              <w:keepNext w:val="0"/>
              <w:keepLines w:val="0"/>
            </w:pPr>
            <w:r w:rsidRPr="003F1D58">
              <w:t>Legacy4</w:t>
            </w:r>
          </w:p>
        </w:tc>
        <w:tc>
          <w:tcPr>
            <w:tcW w:w="3546" w:type="dxa"/>
          </w:tcPr>
          <w:p w14:paraId="45B1881F" w14:textId="77777777" w:rsidR="0087313C" w:rsidRPr="003F1D58" w:rsidRDefault="0087313C">
            <w:pPr>
              <w:pStyle w:val="TAC"/>
              <w:keepNext w:val="0"/>
              <w:keepLines w:val="0"/>
            </w:pPr>
            <w:r w:rsidRPr="003F1D58">
              <w:t>Legacy4</w:t>
            </w:r>
          </w:p>
        </w:tc>
      </w:tr>
      <w:tr w:rsidR="0087313C" w:rsidRPr="003F1D58" w14:paraId="6A5848F1" w14:textId="77777777">
        <w:trPr>
          <w:cantSplit/>
          <w:jc w:val="center"/>
        </w:trPr>
        <w:tc>
          <w:tcPr>
            <w:tcW w:w="7728" w:type="dxa"/>
            <w:gridSpan w:val="3"/>
          </w:tcPr>
          <w:p w14:paraId="4C761D8B" w14:textId="77777777" w:rsidR="0087313C" w:rsidRPr="003F1D58" w:rsidRDefault="0087313C">
            <w:pPr>
              <w:pStyle w:val="TAN"/>
              <w:keepNext w:val="0"/>
              <w:keepLines w:val="0"/>
            </w:pPr>
            <w:r w:rsidRPr="003F1D58">
              <w:t>NOTE:</w:t>
            </w:r>
            <w:r w:rsidRPr="003F1D58">
              <w:tab/>
              <w:t>The indicated position 3 pushes also the previously installed Application A from position 3 one position down to the new position 4.</w:t>
            </w:r>
          </w:p>
        </w:tc>
      </w:tr>
    </w:tbl>
    <w:p w14:paraId="57F33185" w14:textId="77777777" w:rsidR="0087313C" w:rsidRPr="003F1D58" w:rsidRDefault="0087313C"/>
    <w:p w14:paraId="27BFB1B4" w14:textId="77777777" w:rsidR="0087313C" w:rsidRPr="003F1D58" w:rsidRDefault="0087313C">
      <w:pPr>
        <w:pStyle w:val="Heading1"/>
      </w:pPr>
      <w:bookmarkStart w:id="177" w:name="_Toc79566839"/>
      <w:bookmarkStart w:id="178" w:name="_Toc79568901"/>
      <w:r w:rsidRPr="003F1D58">
        <w:lastRenderedPageBreak/>
        <w:t>D.5</w:t>
      </w:r>
      <w:r w:rsidRPr="003F1D58">
        <w:tab/>
        <w:t>Installation of application C with position of menu entry set to 2 and 3</w:t>
      </w:r>
      <w:bookmarkEnd w:id="177"/>
      <w:bookmarkEnd w:id="178"/>
    </w:p>
    <w:p w14:paraId="00111FEF" w14:textId="77777777" w:rsidR="0087313C" w:rsidRPr="003F1D58" w:rsidRDefault="0087313C">
      <w:pPr>
        <w:pStyle w:val="Heading2"/>
      </w:pPr>
      <w:bookmarkStart w:id="179" w:name="_Toc79566840"/>
      <w:bookmarkStart w:id="180" w:name="_Toc79568902"/>
      <w:r w:rsidRPr="003F1D58">
        <w:t>D.5.1</w:t>
      </w:r>
      <w:r w:rsidRPr="003F1D58">
        <w:tab/>
        <w:t>Insert at position 2</w:t>
      </w:r>
      <w:bookmarkEnd w:id="179"/>
      <w:bookmarkEnd w:id="1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26AF26DB" w14:textId="77777777">
        <w:trPr>
          <w:jc w:val="center"/>
        </w:trPr>
        <w:tc>
          <w:tcPr>
            <w:tcW w:w="2901" w:type="dxa"/>
          </w:tcPr>
          <w:p w14:paraId="2C02C9A0"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01FDC2A4" w14:textId="77777777" w:rsidR="0087313C" w:rsidRPr="003F1D58" w:rsidRDefault="0087313C">
            <w:pPr>
              <w:pStyle w:val="TAH"/>
              <w:keepNext w:val="0"/>
              <w:keepLines w:val="0"/>
            </w:pPr>
            <w:r w:rsidRPr="003F1D58">
              <w:t>Name</w:t>
            </w:r>
          </w:p>
        </w:tc>
        <w:tc>
          <w:tcPr>
            <w:tcW w:w="3546" w:type="dxa"/>
          </w:tcPr>
          <w:p w14:paraId="7F20C193" w14:textId="77777777" w:rsidR="0087313C" w:rsidRPr="003F1D58" w:rsidRDefault="0087313C">
            <w:pPr>
              <w:pStyle w:val="TAH"/>
              <w:keepNext w:val="0"/>
              <w:keepLines w:val="0"/>
            </w:pPr>
            <w:r w:rsidRPr="003F1D58">
              <w:t>SET UP MENU proactive command</w:t>
            </w:r>
          </w:p>
        </w:tc>
      </w:tr>
      <w:tr w:rsidR="0087313C" w:rsidRPr="003F1D58" w14:paraId="5148F98F" w14:textId="77777777">
        <w:trPr>
          <w:jc w:val="center"/>
        </w:trPr>
        <w:tc>
          <w:tcPr>
            <w:tcW w:w="2901" w:type="dxa"/>
          </w:tcPr>
          <w:p w14:paraId="2872731B" w14:textId="77777777" w:rsidR="0087313C" w:rsidRPr="003F1D58" w:rsidRDefault="0087313C">
            <w:pPr>
              <w:pStyle w:val="TAC"/>
              <w:keepNext w:val="0"/>
              <w:keepLines w:val="0"/>
            </w:pPr>
            <w:r w:rsidRPr="003F1D58">
              <w:t>1</w:t>
            </w:r>
          </w:p>
        </w:tc>
        <w:tc>
          <w:tcPr>
            <w:tcW w:w="1281" w:type="dxa"/>
          </w:tcPr>
          <w:p w14:paraId="49B69A97" w14:textId="77777777" w:rsidR="0087313C" w:rsidRPr="003F1D58" w:rsidRDefault="0087313C">
            <w:pPr>
              <w:pStyle w:val="TAC"/>
              <w:keepNext w:val="0"/>
              <w:keepLines w:val="0"/>
            </w:pPr>
            <w:r w:rsidRPr="003F1D58">
              <w:t>Legacy1</w:t>
            </w:r>
          </w:p>
        </w:tc>
        <w:tc>
          <w:tcPr>
            <w:tcW w:w="3546" w:type="dxa"/>
          </w:tcPr>
          <w:p w14:paraId="7D556D24" w14:textId="77777777" w:rsidR="0087313C" w:rsidRPr="003F1D58" w:rsidRDefault="0087313C">
            <w:pPr>
              <w:pStyle w:val="TAC"/>
              <w:keepNext w:val="0"/>
              <w:keepLines w:val="0"/>
            </w:pPr>
            <w:r w:rsidRPr="003F1D58">
              <w:t>Legacy1</w:t>
            </w:r>
          </w:p>
        </w:tc>
      </w:tr>
      <w:tr w:rsidR="0087313C" w:rsidRPr="003F1D58" w14:paraId="66AB9EF9" w14:textId="77777777">
        <w:trPr>
          <w:jc w:val="center"/>
        </w:trPr>
        <w:tc>
          <w:tcPr>
            <w:tcW w:w="2901" w:type="dxa"/>
          </w:tcPr>
          <w:p w14:paraId="779AC9F9" w14:textId="77777777" w:rsidR="0087313C" w:rsidRPr="003F1D58" w:rsidRDefault="0087313C">
            <w:pPr>
              <w:pStyle w:val="TAC"/>
              <w:keepNext w:val="0"/>
              <w:keepLines w:val="0"/>
            </w:pPr>
            <w:r w:rsidRPr="003F1D58">
              <w:t>2</w:t>
            </w:r>
          </w:p>
        </w:tc>
        <w:tc>
          <w:tcPr>
            <w:tcW w:w="1281" w:type="dxa"/>
          </w:tcPr>
          <w:p w14:paraId="08434C4C" w14:textId="77777777" w:rsidR="0087313C" w:rsidRPr="003F1D58" w:rsidRDefault="0087313C">
            <w:pPr>
              <w:pStyle w:val="TAC"/>
              <w:keepNext w:val="0"/>
              <w:keepLines w:val="0"/>
            </w:pPr>
            <w:r w:rsidRPr="003F1D58">
              <w:t>C1</w:t>
            </w:r>
          </w:p>
        </w:tc>
        <w:tc>
          <w:tcPr>
            <w:tcW w:w="3546" w:type="dxa"/>
          </w:tcPr>
          <w:p w14:paraId="18D2B662" w14:textId="77777777" w:rsidR="0087313C" w:rsidRPr="003F1D58" w:rsidRDefault="0087313C">
            <w:pPr>
              <w:pStyle w:val="TAC"/>
              <w:keepNext w:val="0"/>
              <w:keepLines w:val="0"/>
            </w:pPr>
            <w:r w:rsidRPr="003F1D58">
              <w:t>C1</w:t>
            </w:r>
          </w:p>
        </w:tc>
      </w:tr>
      <w:tr w:rsidR="0087313C" w:rsidRPr="003F1D58" w14:paraId="54776841" w14:textId="77777777">
        <w:trPr>
          <w:jc w:val="center"/>
        </w:trPr>
        <w:tc>
          <w:tcPr>
            <w:tcW w:w="2901" w:type="dxa"/>
          </w:tcPr>
          <w:p w14:paraId="60FE9A56" w14:textId="77777777" w:rsidR="0087313C" w:rsidRPr="003F1D58" w:rsidRDefault="0087313C">
            <w:pPr>
              <w:pStyle w:val="TAC"/>
              <w:keepNext w:val="0"/>
              <w:keepLines w:val="0"/>
            </w:pPr>
            <w:r w:rsidRPr="003F1D58">
              <w:t>3</w:t>
            </w:r>
          </w:p>
        </w:tc>
        <w:tc>
          <w:tcPr>
            <w:tcW w:w="1281" w:type="dxa"/>
          </w:tcPr>
          <w:p w14:paraId="2273B3F4" w14:textId="77777777" w:rsidR="0087313C" w:rsidRPr="003F1D58" w:rsidRDefault="0087313C">
            <w:pPr>
              <w:pStyle w:val="TAC"/>
              <w:keepNext w:val="0"/>
              <w:keepLines w:val="0"/>
            </w:pPr>
            <w:r w:rsidRPr="003F1D58">
              <w:t>Legacy2</w:t>
            </w:r>
          </w:p>
        </w:tc>
        <w:tc>
          <w:tcPr>
            <w:tcW w:w="3546" w:type="dxa"/>
          </w:tcPr>
          <w:p w14:paraId="4BCB61E5" w14:textId="77777777" w:rsidR="0087313C" w:rsidRPr="003F1D58" w:rsidRDefault="0087313C">
            <w:pPr>
              <w:pStyle w:val="TAC"/>
              <w:keepNext w:val="0"/>
              <w:keepLines w:val="0"/>
            </w:pPr>
            <w:r w:rsidRPr="003F1D58">
              <w:t>Legacy2</w:t>
            </w:r>
          </w:p>
        </w:tc>
      </w:tr>
      <w:tr w:rsidR="0087313C" w:rsidRPr="003F1D58" w14:paraId="798DFB55" w14:textId="77777777">
        <w:trPr>
          <w:jc w:val="center"/>
        </w:trPr>
        <w:tc>
          <w:tcPr>
            <w:tcW w:w="2901" w:type="dxa"/>
          </w:tcPr>
          <w:p w14:paraId="03E76C32" w14:textId="77777777" w:rsidR="0087313C" w:rsidRPr="003F1D58" w:rsidRDefault="0087313C">
            <w:pPr>
              <w:pStyle w:val="TAC"/>
              <w:keepNext w:val="0"/>
              <w:keepLines w:val="0"/>
            </w:pPr>
            <w:r w:rsidRPr="003F1D58">
              <w:t>4</w:t>
            </w:r>
          </w:p>
        </w:tc>
        <w:tc>
          <w:tcPr>
            <w:tcW w:w="1281" w:type="dxa"/>
          </w:tcPr>
          <w:p w14:paraId="602E60D3" w14:textId="77777777" w:rsidR="0087313C" w:rsidRPr="003F1D58" w:rsidRDefault="0087313C">
            <w:pPr>
              <w:pStyle w:val="TAC"/>
              <w:keepNext w:val="0"/>
              <w:keepLines w:val="0"/>
            </w:pPr>
            <w:r w:rsidRPr="003F1D58">
              <w:t>B</w:t>
            </w:r>
          </w:p>
        </w:tc>
        <w:tc>
          <w:tcPr>
            <w:tcW w:w="3546" w:type="dxa"/>
          </w:tcPr>
          <w:p w14:paraId="6E45745D" w14:textId="77777777" w:rsidR="0087313C" w:rsidRPr="003F1D58" w:rsidRDefault="0087313C">
            <w:pPr>
              <w:pStyle w:val="TAC"/>
              <w:keepNext w:val="0"/>
              <w:keepLines w:val="0"/>
            </w:pPr>
            <w:r w:rsidRPr="003F1D58">
              <w:t>B</w:t>
            </w:r>
          </w:p>
        </w:tc>
      </w:tr>
      <w:tr w:rsidR="0087313C" w:rsidRPr="003F1D58" w14:paraId="2DA7AD26" w14:textId="77777777">
        <w:trPr>
          <w:jc w:val="center"/>
        </w:trPr>
        <w:tc>
          <w:tcPr>
            <w:tcW w:w="2901" w:type="dxa"/>
          </w:tcPr>
          <w:p w14:paraId="56EFED47" w14:textId="77777777" w:rsidR="0087313C" w:rsidRPr="003F1D58" w:rsidRDefault="0087313C">
            <w:pPr>
              <w:pStyle w:val="TAC"/>
              <w:keepNext w:val="0"/>
              <w:keepLines w:val="0"/>
            </w:pPr>
            <w:r w:rsidRPr="003F1D58">
              <w:t>5</w:t>
            </w:r>
          </w:p>
        </w:tc>
        <w:tc>
          <w:tcPr>
            <w:tcW w:w="1281" w:type="dxa"/>
          </w:tcPr>
          <w:p w14:paraId="4D6EB14E" w14:textId="77777777" w:rsidR="0087313C" w:rsidRPr="003F1D58" w:rsidRDefault="0087313C">
            <w:pPr>
              <w:pStyle w:val="TAC"/>
              <w:keepNext w:val="0"/>
              <w:keepLines w:val="0"/>
            </w:pPr>
            <w:r w:rsidRPr="003F1D58">
              <w:t>A</w:t>
            </w:r>
          </w:p>
        </w:tc>
        <w:tc>
          <w:tcPr>
            <w:tcW w:w="3546" w:type="dxa"/>
          </w:tcPr>
          <w:p w14:paraId="2A94E87C" w14:textId="77777777" w:rsidR="0087313C" w:rsidRPr="003F1D58" w:rsidRDefault="0087313C">
            <w:pPr>
              <w:pStyle w:val="TAC"/>
              <w:keepNext w:val="0"/>
              <w:keepLines w:val="0"/>
            </w:pPr>
            <w:r w:rsidRPr="003F1D58">
              <w:t>A</w:t>
            </w:r>
          </w:p>
        </w:tc>
      </w:tr>
      <w:tr w:rsidR="0087313C" w:rsidRPr="003F1D58" w14:paraId="1908950E" w14:textId="77777777">
        <w:trPr>
          <w:jc w:val="center"/>
        </w:trPr>
        <w:tc>
          <w:tcPr>
            <w:tcW w:w="2901" w:type="dxa"/>
          </w:tcPr>
          <w:p w14:paraId="14AA44F4" w14:textId="77777777" w:rsidR="0087313C" w:rsidRPr="003F1D58" w:rsidRDefault="0087313C">
            <w:pPr>
              <w:pStyle w:val="TAC"/>
              <w:keepNext w:val="0"/>
              <w:keepLines w:val="0"/>
            </w:pPr>
            <w:r w:rsidRPr="003F1D58">
              <w:t>6</w:t>
            </w:r>
          </w:p>
        </w:tc>
        <w:tc>
          <w:tcPr>
            <w:tcW w:w="1281" w:type="dxa"/>
          </w:tcPr>
          <w:p w14:paraId="6323F651" w14:textId="77777777" w:rsidR="0087313C" w:rsidRPr="003F1D58" w:rsidRDefault="0087313C">
            <w:pPr>
              <w:pStyle w:val="TAC"/>
              <w:keepNext w:val="0"/>
              <w:keepLines w:val="0"/>
            </w:pPr>
            <w:r w:rsidRPr="003F1D58">
              <w:t>Legacy3</w:t>
            </w:r>
          </w:p>
        </w:tc>
        <w:tc>
          <w:tcPr>
            <w:tcW w:w="3546" w:type="dxa"/>
          </w:tcPr>
          <w:p w14:paraId="75AD6BAC" w14:textId="77777777" w:rsidR="0087313C" w:rsidRPr="003F1D58" w:rsidRDefault="0087313C">
            <w:pPr>
              <w:pStyle w:val="TAC"/>
              <w:keepNext w:val="0"/>
              <w:keepLines w:val="0"/>
            </w:pPr>
            <w:r w:rsidRPr="003F1D58">
              <w:t>Legacy3</w:t>
            </w:r>
          </w:p>
        </w:tc>
      </w:tr>
      <w:tr w:rsidR="0087313C" w:rsidRPr="003F1D58" w14:paraId="5CDEEFAB" w14:textId="77777777">
        <w:trPr>
          <w:jc w:val="center"/>
        </w:trPr>
        <w:tc>
          <w:tcPr>
            <w:tcW w:w="2901" w:type="dxa"/>
          </w:tcPr>
          <w:p w14:paraId="794AFF64" w14:textId="77777777" w:rsidR="0087313C" w:rsidRPr="003F1D58" w:rsidRDefault="0087313C">
            <w:pPr>
              <w:pStyle w:val="TAC"/>
              <w:keepNext w:val="0"/>
              <w:keepLines w:val="0"/>
            </w:pPr>
            <w:r w:rsidRPr="003F1D58">
              <w:t>7</w:t>
            </w:r>
          </w:p>
        </w:tc>
        <w:tc>
          <w:tcPr>
            <w:tcW w:w="1281" w:type="dxa"/>
          </w:tcPr>
          <w:p w14:paraId="4D34A034" w14:textId="77777777" w:rsidR="0087313C" w:rsidRPr="003F1D58" w:rsidRDefault="0087313C">
            <w:pPr>
              <w:pStyle w:val="TAC"/>
              <w:keepNext w:val="0"/>
              <w:keepLines w:val="0"/>
            </w:pPr>
            <w:r w:rsidRPr="003F1D58">
              <w:t>Legacy4</w:t>
            </w:r>
          </w:p>
        </w:tc>
        <w:tc>
          <w:tcPr>
            <w:tcW w:w="3546" w:type="dxa"/>
          </w:tcPr>
          <w:p w14:paraId="76F2D4E9" w14:textId="77777777" w:rsidR="0087313C" w:rsidRPr="003F1D58" w:rsidRDefault="0087313C">
            <w:pPr>
              <w:pStyle w:val="TAC"/>
              <w:keepNext w:val="0"/>
              <w:keepLines w:val="0"/>
            </w:pPr>
            <w:r w:rsidRPr="003F1D58">
              <w:t>Legacy4</w:t>
            </w:r>
          </w:p>
        </w:tc>
      </w:tr>
    </w:tbl>
    <w:p w14:paraId="6F9D6B3B" w14:textId="77777777" w:rsidR="0087313C" w:rsidRPr="003F1D58" w:rsidRDefault="0087313C"/>
    <w:p w14:paraId="052796CC" w14:textId="77777777" w:rsidR="0087313C" w:rsidRPr="003F1D58" w:rsidRDefault="0087313C">
      <w:pPr>
        <w:pStyle w:val="Heading2"/>
      </w:pPr>
      <w:bookmarkStart w:id="181" w:name="_Toc79566841"/>
      <w:bookmarkStart w:id="182" w:name="_Toc79568903"/>
      <w:r w:rsidRPr="003F1D58">
        <w:t>D.5.2</w:t>
      </w:r>
      <w:r w:rsidRPr="003F1D58">
        <w:tab/>
        <w:t>Insert at position 3</w:t>
      </w:r>
      <w:bookmarkEnd w:id="181"/>
      <w:bookmarkEnd w:id="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43AF135B" w14:textId="77777777">
        <w:trPr>
          <w:jc w:val="center"/>
        </w:trPr>
        <w:tc>
          <w:tcPr>
            <w:tcW w:w="2901" w:type="dxa"/>
          </w:tcPr>
          <w:p w14:paraId="5AD0B400"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13963E11" w14:textId="77777777" w:rsidR="0087313C" w:rsidRPr="003F1D58" w:rsidRDefault="0087313C">
            <w:pPr>
              <w:pStyle w:val="TAH"/>
              <w:keepNext w:val="0"/>
              <w:keepLines w:val="0"/>
            </w:pPr>
            <w:r w:rsidRPr="003F1D58">
              <w:t>Name</w:t>
            </w:r>
          </w:p>
        </w:tc>
        <w:tc>
          <w:tcPr>
            <w:tcW w:w="3546" w:type="dxa"/>
          </w:tcPr>
          <w:p w14:paraId="05D7D265" w14:textId="77777777" w:rsidR="0087313C" w:rsidRPr="003F1D58" w:rsidRDefault="0087313C">
            <w:pPr>
              <w:pStyle w:val="TAH"/>
              <w:keepNext w:val="0"/>
              <w:keepLines w:val="0"/>
            </w:pPr>
            <w:r w:rsidRPr="003F1D58">
              <w:t>SET UP MENU proactive command</w:t>
            </w:r>
          </w:p>
        </w:tc>
      </w:tr>
      <w:tr w:rsidR="0087313C" w:rsidRPr="003F1D58" w14:paraId="0DAF02C9" w14:textId="77777777">
        <w:trPr>
          <w:jc w:val="center"/>
        </w:trPr>
        <w:tc>
          <w:tcPr>
            <w:tcW w:w="2901" w:type="dxa"/>
          </w:tcPr>
          <w:p w14:paraId="2E865969" w14:textId="77777777" w:rsidR="0087313C" w:rsidRPr="003F1D58" w:rsidRDefault="0087313C">
            <w:pPr>
              <w:pStyle w:val="TAC"/>
              <w:keepNext w:val="0"/>
              <w:keepLines w:val="0"/>
            </w:pPr>
            <w:r w:rsidRPr="003F1D58">
              <w:t>1</w:t>
            </w:r>
          </w:p>
        </w:tc>
        <w:tc>
          <w:tcPr>
            <w:tcW w:w="1281" w:type="dxa"/>
          </w:tcPr>
          <w:p w14:paraId="7320D254" w14:textId="77777777" w:rsidR="0087313C" w:rsidRPr="003F1D58" w:rsidRDefault="0087313C">
            <w:pPr>
              <w:pStyle w:val="TAC"/>
              <w:keepNext w:val="0"/>
              <w:keepLines w:val="0"/>
            </w:pPr>
            <w:r w:rsidRPr="003F1D58">
              <w:t>Legacy1</w:t>
            </w:r>
          </w:p>
        </w:tc>
        <w:tc>
          <w:tcPr>
            <w:tcW w:w="3546" w:type="dxa"/>
          </w:tcPr>
          <w:p w14:paraId="4D31E1C4" w14:textId="77777777" w:rsidR="0087313C" w:rsidRPr="003F1D58" w:rsidRDefault="0087313C">
            <w:pPr>
              <w:pStyle w:val="TAC"/>
              <w:keepNext w:val="0"/>
              <w:keepLines w:val="0"/>
            </w:pPr>
            <w:r w:rsidRPr="003F1D58">
              <w:t>Legacy1</w:t>
            </w:r>
          </w:p>
        </w:tc>
      </w:tr>
      <w:tr w:rsidR="0087313C" w:rsidRPr="003F1D58" w14:paraId="66D89F68" w14:textId="77777777">
        <w:trPr>
          <w:jc w:val="center"/>
        </w:trPr>
        <w:tc>
          <w:tcPr>
            <w:tcW w:w="2901" w:type="dxa"/>
          </w:tcPr>
          <w:p w14:paraId="0E0A7FB0" w14:textId="77777777" w:rsidR="0087313C" w:rsidRPr="003F1D58" w:rsidRDefault="0087313C">
            <w:pPr>
              <w:pStyle w:val="TAC"/>
              <w:keepNext w:val="0"/>
              <w:keepLines w:val="0"/>
            </w:pPr>
            <w:r w:rsidRPr="003F1D58">
              <w:t>2</w:t>
            </w:r>
          </w:p>
        </w:tc>
        <w:tc>
          <w:tcPr>
            <w:tcW w:w="1281" w:type="dxa"/>
          </w:tcPr>
          <w:p w14:paraId="43D12BEC" w14:textId="77777777" w:rsidR="0087313C" w:rsidRPr="003F1D58" w:rsidRDefault="0087313C">
            <w:pPr>
              <w:pStyle w:val="TAC"/>
              <w:keepNext w:val="0"/>
              <w:keepLines w:val="0"/>
            </w:pPr>
            <w:r w:rsidRPr="003F1D58">
              <w:t>C1</w:t>
            </w:r>
          </w:p>
        </w:tc>
        <w:tc>
          <w:tcPr>
            <w:tcW w:w="3546" w:type="dxa"/>
          </w:tcPr>
          <w:p w14:paraId="4A8EE449" w14:textId="77777777" w:rsidR="0087313C" w:rsidRPr="003F1D58" w:rsidRDefault="0087313C">
            <w:pPr>
              <w:pStyle w:val="TAC"/>
              <w:keepNext w:val="0"/>
              <w:keepLines w:val="0"/>
            </w:pPr>
            <w:r w:rsidRPr="003F1D58">
              <w:t>C1</w:t>
            </w:r>
          </w:p>
        </w:tc>
      </w:tr>
      <w:tr w:rsidR="0087313C" w:rsidRPr="003F1D58" w14:paraId="35306320" w14:textId="77777777">
        <w:trPr>
          <w:jc w:val="center"/>
        </w:trPr>
        <w:tc>
          <w:tcPr>
            <w:tcW w:w="2901" w:type="dxa"/>
          </w:tcPr>
          <w:p w14:paraId="1F683F49" w14:textId="77777777" w:rsidR="0087313C" w:rsidRPr="003F1D58" w:rsidRDefault="0087313C">
            <w:pPr>
              <w:pStyle w:val="TAC"/>
              <w:keepNext w:val="0"/>
              <w:keepLines w:val="0"/>
            </w:pPr>
            <w:r w:rsidRPr="003F1D58">
              <w:t>3</w:t>
            </w:r>
          </w:p>
        </w:tc>
        <w:tc>
          <w:tcPr>
            <w:tcW w:w="1281" w:type="dxa"/>
          </w:tcPr>
          <w:p w14:paraId="7D509993" w14:textId="77777777" w:rsidR="0087313C" w:rsidRPr="003F1D58" w:rsidRDefault="0087313C">
            <w:pPr>
              <w:pStyle w:val="TAC"/>
              <w:keepNext w:val="0"/>
              <w:keepLines w:val="0"/>
            </w:pPr>
            <w:r w:rsidRPr="003F1D58">
              <w:t>C2</w:t>
            </w:r>
          </w:p>
        </w:tc>
        <w:tc>
          <w:tcPr>
            <w:tcW w:w="3546" w:type="dxa"/>
          </w:tcPr>
          <w:p w14:paraId="1820963D" w14:textId="77777777" w:rsidR="0087313C" w:rsidRPr="003F1D58" w:rsidRDefault="0087313C">
            <w:pPr>
              <w:pStyle w:val="TAC"/>
              <w:keepNext w:val="0"/>
              <w:keepLines w:val="0"/>
            </w:pPr>
            <w:r w:rsidRPr="003F1D58">
              <w:t>C2</w:t>
            </w:r>
          </w:p>
        </w:tc>
      </w:tr>
      <w:tr w:rsidR="0087313C" w:rsidRPr="003F1D58" w14:paraId="76363C30" w14:textId="77777777">
        <w:trPr>
          <w:jc w:val="center"/>
        </w:trPr>
        <w:tc>
          <w:tcPr>
            <w:tcW w:w="2901" w:type="dxa"/>
          </w:tcPr>
          <w:p w14:paraId="1C57889C" w14:textId="77777777" w:rsidR="0087313C" w:rsidRPr="003F1D58" w:rsidRDefault="0087313C">
            <w:pPr>
              <w:pStyle w:val="TAC"/>
              <w:keepNext w:val="0"/>
              <w:keepLines w:val="0"/>
            </w:pPr>
            <w:r w:rsidRPr="003F1D58">
              <w:t>4</w:t>
            </w:r>
          </w:p>
        </w:tc>
        <w:tc>
          <w:tcPr>
            <w:tcW w:w="1281" w:type="dxa"/>
          </w:tcPr>
          <w:p w14:paraId="6520952C" w14:textId="77777777" w:rsidR="0087313C" w:rsidRPr="003F1D58" w:rsidRDefault="0087313C">
            <w:pPr>
              <w:pStyle w:val="TAC"/>
              <w:keepNext w:val="0"/>
              <w:keepLines w:val="0"/>
            </w:pPr>
            <w:r w:rsidRPr="003F1D58">
              <w:t>Legacy2</w:t>
            </w:r>
          </w:p>
        </w:tc>
        <w:tc>
          <w:tcPr>
            <w:tcW w:w="3546" w:type="dxa"/>
          </w:tcPr>
          <w:p w14:paraId="2E07A448" w14:textId="77777777" w:rsidR="0087313C" w:rsidRPr="003F1D58" w:rsidRDefault="0087313C">
            <w:pPr>
              <w:pStyle w:val="TAC"/>
              <w:keepNext w:val="0"/>
              <w:keepLines w:val="0"/>
            </w:pPr>
            <w:r w:rsidRPr="003F1D58">
              <w:t>Legacy2</w:t>
            </w:r>
          </w:p>
        </w:tc>
      </w:tr>
      <w:tr w:rsidR="0087313C" w:rsidRPr="003F1D58" w14:paraId="2A3B8F54" w14:textId="77777777">
        <w:trPr>
          <w:jc w:val="center"/>
        </w:trPr>
        <w:tc>
          <w:tcPr>
            <w:tcW w:w="2901" w:type="dxa"/>
          </w:tcPr>
          <w:p w14:paraId="19AFFC12" w14:textId="77777777" w:rsidR="0087313C" w:rsidRPr="003F1D58" w:rsidRDefault="0087313C">
            <w:pPr>
              <w:pStyle w:val="TAC"/>
              <w:keepNext w:val="0"/>
              <w:keepLines w:val="0"/>
            </w:pPr>
            <w:r w:rsidRPr="003F1D58">
              <w:t>5</w:t>
            </w:r>
          </w:p>
        </w:tc>
        <w:tc>
          <w:tcPr>
            <w:tcW w:w="1281" w:type="dxa"/>
          </w:tcPr>
          <w:p w14:paraId="0F65F11E" w14:textId="77777777" w:rsidR="0087313C" w:rsidRPr="003F1D58" w:rsidRDefault="0087313C">
            <w:pPr>
              <w:pStyle w:val="TAC"/>
              <w:keepNext w:val="0"/>
              <w:keepLines w:val="0"/>
            </w:pPr>
            <w:r w:rsidRPr="003F1D58">
              <w:t>B</w:t>
            </w:r>
          </w:p>
        </w:tc>
        <w:tc>
          <w:tcPr>
            <w:tcW w:w="3546" w:type="dxa"/>
          </w:tcPr>
          <w:p w14:paraId="54DFD6AD" w14:textId="77777777" w:rsidR="0087313C" w:rsidRPr="003F1D58" w:rsidRDefault="0087313C">
            <w:pPr>
              <w:pStyle w:val="TAC"/>
              <w:keepNext w:val="0"/>
              <w:keepLines w:val="0"/>
            </w:pPr>
            <w:r w:rsidRPr="003F1D58">
              <w:t>B</w:t>
            </w:r>
          </w:p>
        </w:tc>
      </w:tr>
      <w:tr w:rsidR="0087313C" w:rsidRPr="003F1D58" w14:paraId="2885E8C9" w14:textId="77777777">
        <w:trPr>
          <w:jc w:val="center"/>
        </w:trPr>
        <w:tc>
          <w:tcPr>
            <w:tcW w:w="2901" w:type="dxa"/>
          </w:tcPr>
          <w:p w14:paraId="49F6533F" w14:textId="77777777" w:rsidR="0087313C" w:rsidRPr="003F1D58" w:rsidRDefault="0087313C">
            <w:pPr>
              <w:pStyle w:val="TAC"/>
              <w:keepNext w:val="0"/>
              <w:keepLines w:val="0"/>
            </w:pPr>
            <w:r w:rsidRPr="003F1D58">
              <w:t>6</w:t>
            </w:r>
          </w:p>
        </w:tc>
        <w:tc>
          <w:tcPr>
            <w:tcW w:w="1281" w:type="dxa"/>
          </w:tcPr>
          <w:p w14:paraId="09E4678A" w14:textId="77777777" w:rsidR="0087313C" w:rsidRPr="003F1D58" w:rsidRDefault="0087313C">
            <w:pPr>
              <w:pStyle w:val="TAC"/>
              <w:keepNext w:val="0"/>
              <w:keepLines w:val="0"/>
            </w:pPr>
            <w:r w:rsidRPr="003F1D58">
              <w:t>A</w:t>
            </w:r>
          </w:p>
        </w:tc>
        <w:tc>
          <w:tcPr>
            <w:tcW w:w="3546" w:type="dxa"/>
          </w:tcPr>
          <w:p w14:paraId="1A64CFD5" w14:textId="77777777" w:rsidR="0087313C" w:rsidRPr="003F1D58" w:rsidRDefault="0087313C">
            <w:pPr>
              <w:pStyle w:val="TAC"/>
              <w:keepNext w:val="0"/>
              <w:keepLines w:val="0"/>
            </w:pPr>
            <w:r w:rsidRPr="003F1D58">
              <w:t>A</w:t>
            </w:r>
          </w:p>
        </w:tc>
      </w:tr>
      <w:tr w:rsidR="0087313C" w:rsidRPr="003F1D58" w14:paraId="2A252E68" w14:textId="77777777">
        <w:trPr>
          <w:jc w:val="center"/>
        </w:trPr>
        <w:tc>
          <w:tcPr>
            <w:tcW w:w="2901" w:type="dxa"/>
          </w:tcPr>
          <w:p w14:paraId="344028A8" w14:textId="77777777" w:rsidR="0087313C" w:rsidRPr="003F1D58" w:rsidRDefault="0087313C">
            <w:pPr>
              <w:pStyle w:val="TAC"/>
              <w:keepNext w:val="0"/>
              <w:keepLines w:val="0"/>
            </w:pPr>
            <w:r w:rsidRPr="003F1D58">
              <w:t>7</w:t>
            </w:r>
          </w:p>
        </w:tc>
        <w:tc>
          <w:tcPr>
            <w:tcW w:w="1281" w:type="dxa"/>
          </w:tcPr>
          <w:p w14:paraId="1C64935E" w14:textId="77777777" w:rsidR="0087313C" w:rsidRPr="003F1D58" w:rsidRDefault="0087313C">
            <w:pPr>
              <w:pStyle w:val="TAC"/>
              <w:keepNext w:val="0"/>
              <w:keepLines w:val="0"/>
            </w:pPr>
            <w:r w:rsidRPr="003F1D58">
              <w:t>Legacy3</w:t>
            </w:r>
          </w:p>
        </w:tc>
        <w:tc>
          <w:tcPr>
            <w:tcW w:w="3546" w:type="dxa"/>
          </w:tcPr>
          <w:p w14:paraId="59764AEC" w14:textId="77777777" w:rsidR="0087313C" w:rsidRPr="003F1D58" w:rsidRDefault="0087313C">
            <w:pPr>
              <w:pStyle w:val="TAC"/>
              <w:keepNext w:val="0"/>
              <w:keepLines w:val="0"/>
            </w:pPr>
            <w:r w:rsidRPr="003F1D58">
              <w:t>Legacy3</w:t>
            </w:r>
          </w:p>
        </w:tc>
      </w:tr>
      <w:tr w:rsidR="0087313C" w:rsidRPr="003F1D58" w14:paraId="6C751529" w14:textId="77777777">
        <w:trPr>
          <w:jc w:val="center"/>
        </w:trPr>
        <w:tc>
          <w:tcPr>
            <w:tcW w:w="2901" w:type="dxa"/>
          </w:tcPr>
          <w:p w14:paraId="6F720A1E" w14:textId="77777777" w:rsidR="0087313C" w:rsidRPr="003F1D58" w:rsidRDefault="0087313C">
            <w:pPr>
              <w:pStyle w:val="TAC"/>
              <w:keepNext w:val="0"/>
              <w:keepLines w:val="0"/>
            </w:pPr>
            <w:r w:rsidRPr="003F1D58">
              <w:t>8</w:t>
            </w:r>
          </w:p>
        </w:tc>
        <w:tc>
          <w:tcPr>
            <w:tcW w:w="1281" w:type="dxa"/>
          </w:tcPr>
          <w:p w14:paraId="04FB25E6" w14:textId="77777777" w:rsidR="0087313C" w:rsidRPr="003F1D58" w:rsidRDefault="0087313C">
            <w:pPr>
              <w:pStyle w:val="TAC"/>
              <w:keepNext w:val="0"/>
              <w:keepLines w:val="0"/>
            </w:pPr>
            <w:r w:rsidRPr="003F1D58">
              <w:t>Legacy4</w:t>
            </w:r>
          </w:p>
        </w:tc>
        <w:tc>
          <w:tcPr>
            <w:tcW w:w="3546" w:type="dxa"/>
          </w:tcPr>
          <w:p w14:paraId="31E9ABEB" w14:textId="77777777" w:rsidR="0087313C" w:rsidRPr="003F1D58" w:rsidRDefault="0087313C">
            <w:pPr>
              <w:pStyle w:val="TAC"/>
              <w:keepNext w:val="0"/>
              <w:keepLines w:val="0"/>
            </w:pPr>
            <w:r w:rsidRPr="003F1D58">
              <w:t>Legacy4</w:t>
            </w:r>
          </w:p>
        </w:tc>
      </w:tr>
    </w:tbl>
    <w:p w14:paraId="62B9A7F9" w14:textId="77777777" w:rsidR="0087313C" w:rsidRPr="003F1D58" w:rsidRDefault="0087313C"/>
    <w:p w14:paraId="076DF2D2" w14:textId="77777777" w:rsidR="0087313C" w:rsidRPr="003F1D58" w:rsidRDefault="0087313C">
      <w:pPr>
        <w:pStyle w:val="Heading1"/>
      </w:pPr>
      <w:bookmarkStart w:id="183" w:name="_Toc79566842"/>
      <w:bookmarkStart w:id="184" w:name="_Toc79568904"/>
      <w:r w:rsidRPr="003F1D58">
        <w:t>D.6</w:t>
      </w:r>
      <w:r w:rsidRPr="003F1D58">
        <w:tab/>
        <w:t>Installation of application D with position of menu entry set to "00"</w:t>
      </w:r>
      <w:bookmarkEnd w:id="183"/>
      <w:bookmarkEnd w:id="1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04DC7D22" w14:textId="77777777">
        <w:trPr>
          <w:jc w:val="center"/>
        </w:trPr>
        <w:tc>
          <w:tcPr>
            <w:tcW w:w="2901" w:type="dxa"/>
          </w:tcPr>
          <w:p w14:paraId="20092354"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199D1A78" w14:textId="77777777" w:rsidR="0087313C" w:rsidRPr="003F1D58" w:rsidRDefault="0087313C">
            <w:pPr>
              <w:pStyle w:val="TAH"/>
              <w:keepNext w:val="0"/>
              <w:keepLines w:val="0"/>
            </w:pPr>
            <w:r w:rsidRPr="003F1D58">
              <w:t>Name</w:t>
            </w:r>
          </w:p>
        </w:tc>
        <w:tc>
          <w:tcPr>
            <w:tcW w:w="3546" w:type="dxa"/>
          </w:tcPr>
          <w:p w14:paraId="3B0D35FA" w14:textId="77777777" w:rsidR="0087313C" w:rsidRPr="003F1D58" w:rsidRDefault="0087313C">
            <w:pPr>
              <w:pStyle w:val="TAH"/>
              <w:keepNext w:val="0"/>
              <w:keepLines w:val="0"/>
            </w:pPr>
            <w:r w:rsidRPr="003F1D58">
              <w:t>SET UP MENU proactive command</w:t>
            </w:r>
          </w:p>
        </w:tc>
      </w:tr>
      <w:tr w:rsidR="0087313C" w:rsidRPr="003F1D58" w14:paraId="207BB5B8" w14:textId="77777777">
        <w:trPr>
          <w:jc w:val="center"/>
        </w:trPr>
        <w:tc>
          <w:tcPr>
            <w:tcW w:w="2901" w:type="dxa"/>
          </w:tcPr>
          <w:p w14:paraId="19B93581" w14:textId="77777777" w:rsidR="0087313C" w:rsidRPr="003F1D58" w:rsidRDefault="0087313C">
            <w:pPr>
              <w:pStyle w:val="TAC"/>
              <w:keepNext w:val="0"/>
              <w:keepLines w:val="0"/>
            </w:pPr>
            <w:r w:rsidRPr="003F1D58">
              <w:t>1</w:t>
            </w:r>
          </w:p>
        </w:tc>
        <w:tc>
          <w:tcPr>
            <w:tcW w:w="1281" w:type="dxa"/>
          </w:tcPr>
          <w:p w14:paraId="71465985" w14:textId="77777777" w:rsidR="0087313C" w:rsidRPr="003F1D58" w:rsidRDefault="0087313C">
            <w:pPr>
              <w:pStyle w:val="TAC"/>
              <w:keepNext w:val="0"/>
              <w:keepLines w:val="0"/>
            </w:pPr>
            <w:r w:rsidRPr="003F1D58">
              <w:t>Legacy1</w:t>
            </w:r>
          </w:p>
        </w:tc>
        <w:tc>
          <w:tcPr>
            <w:tcW w:w="3546" w:type="dxa"/>
          </w:tcPr>
          <w:p w14:paraId="32E54458" w14:textId="77777777" w:rsidR="0087313C" w:rsidRPr="003F1D58" w:rsidRDefault="0087313C">
            <w:pPr>
              <w:pStyle w:val="TAC"/>
              <w:keepNext w:val="0"/>
              <w:keepLines w:val="0"/>
            </w:pPr>
            <w:r w:rsidRPr="003F1D58">
              <w:t>Legacy1</w:t>
            </w:r>
          </w:p>
        </w:tc>
      </w:tr>
      <w:tr w:rsidR="0087313C" w:rsidRPr="003F1D58" w14:paraId="2C3DB1D8" w14:textId="77777777">
        <w:trPr>
          <w:jc w:val="center"/>
        </w:trPr>
        <w:tc>
          <w:tcPr>
            <w:tcW w:w="2901" w:type="dxa"/>
          </w:tcPr>
          <w:p w14:paraId="44F70DD7" w14:textId="77777777" w:rsidR="0087313C" w:rsidRPr="003F1D58" w:rsidRDefault="0087313C">
            <w:pPr>
              <w:pStyle w:val="TAC"/>
              <w:keepNext w:val="0"/>
              <w:keepLines w:val="0"/>
            </w:pPr>
            <w:r w:rsidRPr="003F1D58">
              <w:t>2</w:t>
            </w:r>
          </w:p>
        </w:tc>
        <w:tc>
          <w:tcPr>
            <w:tcW w:w="1281" w:type="dxa"/>
          </w:tcPr>
          <w:p w14:paraId="54DABB35" w14:textId="77777777" w:rsidR="0087313C" w:rsidRPr="003F1D58" w:rsidRDefault="0087313C">
            <w:pPr>
              <w:pStyle w:val="TAC"/>
              <w:keepNext w:val="0"/>
              <w:keepLines w:val="0"/>
            </w:pPr>
            <w:r w:rsidRPr="003F1D58">
              <w:t>C1</w:t>
            </w:r>
          </w:p>
        </w:tc>
        <w:tc>
          <w:tcPr>
            <w:tcW w:w="3546" w:type="dxa"/>
          </w:tcPr>
          <w:p w14:paraId="664CD2BE" w14:textId="77777777" w:rsidR="0087313C" w:rsidRPr="003F1D58" w:rsidRDefault="0087313C">
            <w:pPr>
              <w:pStyle w:val="TAC"/>
              <w:keepNext w:val="0"/>
              <w:keepLines w:val="0"/>
            </w:pPr>
            <w:r w:rsidRPr="003F1D58">
              <w:t>C1</w:t>
            </w:r>
          </w:p>
        </w:tc>
      </w:tr>
      <w:tr w:rsidR="0087313C" w:rsidRPr="003F1D58" w14:paraId="0AC9D972" w14:textId="77777777">
        <w:trPr>
          <w:jc w:val="center"/>
        </w:trPr>
        <w:tc>
          <w:tcPr>
            <w:tcW w:w="2901" w:type="dxa"/>
          </w:tcPr>
          <w:p w14:paraId="55DC77BF" w14:textId="77777777" w:rsidR="0087313C" w:rsidRPr="003F1D58" w:rsidRDefault="0087313C">
            <w:pPr>
              <w:pStyle w:val="TAC"/>
              <w:keepNext w:val="0"/>
              <w:keepLines w:val="0"/>
            </w:pPr>
            <w:r w:rsidRPr="003F1D58">
              <w:t>3</w:t>
            </w:r>
          </w:p>
        </w:tc>
        <w:tc>
          <w:tcPr>
            <w:tcW w:w="1281" w:type="dxa"/>
          </w:tcPr>
          <w:p w14:paraId="05EAB0C8" w14:textId="77777777" w:rsidR="0087313C" w:rsidRPr="003F1D58" w:rsidRDefault="0087313C">
            <w:pPr>
              <w:pStyle w:val="TAC"/>
              <w:keepNext w:val="0"/>
              <w:keepLines w:val="0"/>
            </w:pPr>
            <w:r w:rsidRPr="003F1D58">
              <w:t>C2</w:t>
            </w:r>
          </w:p>
        </w:tc>
        <w:tc>
          <w:tcPr>
            <w:tcW w:w="3546" w:type="dxa"/>
          </w:tcPr>
          <w:p w14:paraId="178CACB2" w14:textId="77777777" w:rsidR="0087313C" w:rsidRPr="003F1D58" w:rsidRDefault="0087313C">
            <w:pPr>
              <w:pStyle w:val="TAC"/>
              <w:keepNext w:val="0"/>
              <w:keepLines w:val="0"/>
            </w:pPr>
            <w:r w:rsidRPr="003F1D58">
              <w:t>C2</w:t>
            </w:r>
          </w:p>
        </w:tc>
      </w:tr>
      <w:tr w:rsidR="0087313C" w:rsidRPr="003F1D58" w14:paraId="2E981AAD" w14:textId="77777777">
        <w:trPr>
          <w:jc w:val="center"/>
        </w:trPr>
        <w:tc>
          <w:tcPr>
            <w:tcW w:w="2901" w:type="dxa"/>
          </w:tcPr>
          <w:p w14:paraId="7CA7A767" w14:textId="77777777" w:rsidR="0087313C" w:rsidRPr="003F1D58" w:rsidRDefault="0087313C">
            <w:pPr>
              <w:pStyle w:val="TAC"/>
              <w:keepNext w:val="0"/>
              <w:keepLines w:val="0"/>
            </w:pPr>
            <w:r w:rsidRPr="003F1D58">
              <w:t>4</w:t>
            </w:r>
          </w:p>
        </w:tc>
        <w:tc>
          <w:tcPr>
            <w:tcW w:w="1281" w:type="dxa"/>
          </w:tcPr>
          <w:p w14:paraId="46CE1513" w14:textId="77777777" w:rsidR="0087313C" w:rsidRPr="003F1D58" w:rsidRDefault="0087313C">
            <w:pPr>
              <w:pStyle w:val="TAC"/>
              <w:keepNext w:val="0"/>
              <w:keepLines w:val="0"/>
            </w:pPr>
            <w:r w:rsidRPr="003F1D58">
              <w:t>Legacy2</w:t>
            </w:r>
          </w:p>
        </w:tc>
        <w:tc>
          <w:tcPr>
            <w:tcW w:w="3546" w:type="dxa"/>
          </w:tcPr>
          <w:p w14:paraId="6B0B6114" w14:textId="77777777" w:rsidR="0087313C" w:rsidRPr="003F1D58" w:rsidRDefault="0087313C">
            <w:pPr>
              <w:pStyle w:val="TAC"/>
              <w:keepNext w:val="0"/>
              <w:keepLines w:val="0"/>
            </w:pPr>
            <w:r w:rsidRPr="003F1D58">
              <w:t>Legacy2</w:t>
            </w:r>
          </w:p>
        </w:tc>
      </w:tr>
      <w:tr w:rsidR="0087313C" w:rsidRPr="003F1D58" w14:paraId="48968953" w14:textId="77777777">
        <w:trPr>
          <w:jc w:val="center"/>
        </w:trPr>
        <w:tc>
          <w:tcPr>
            <w:tcW w:w="2901" w:type="dxa"/>
          </w:tcPr>
          <w:p w14:paraId="1C443398" w14:textId="77777777" w:rsidR="0087313C" w:rsidRPr="003F1D58" w:rsidRDefault="0087313C">
            <w:pPr>
              <w:pStyle w:val="TAC"/>
              <w:keepNext w:val="0"/>
              <w:keepLines w:val="0"/>
            </w:pPr>
            <w:r w:rsidRPr="003F1D58">
              <w:t>5</w:t>
            </w:r>
          </w:p>
        </w:tc>
        <w:tc>
          <w:tcPr>
            <w:tcW w:w="1281" w:type="dxa"/>
          </w:tcPr>
          <w:p w14:paraId="7F7C1266" w14:textId="77777777" w:rsidR="0087313C" w:rsidRPr="003F1D58" w:rsidRDefault="0087313C">
            <w:pPr>
              <w:pStyle w:val="TAC"/>
              <w:keepNext w:val="0"/>
              <w:keepLines w:val="0"/>
            </w:pPr>
            <w:r w:rsidRPr="003F1D58">
              <w:t>B</w:t>
            </w:r>
          </w:p>
        </w:tc>
        <w:tc>
          <w:tcPr>
            <w:tcW w:w="3546" w:type="dxa"/>
          </w:tcPr>
          <w:p w14:paraId="55DADE7F" w14:textId="77777777" w:rsidR="0087313C" w:rsidRPr="003F1D58" w:rsidRDefault="0087313C">
            <w:pPr>
              <w:pStyle w:val="TAC"/>
              <w:keepNext w:val="0"/>
              <w:keepLines w:val="0"/>
            </w:pPr>
            <w:r w:rsidRPr="003F1D58">
              <w:t>B</w:t>
            </w:r>
          </w:p>
        </w:tc>
      </w:tr>
      <w:tr w:rsidR="0087313C" w:rsidRPr="003F1D58" w14:paraId="577E0C71" w14:textId="77777777">
        <w:trPr>
          <w:jc w:val="center"/>
        </w:trPr>
        <w:tc>
          <w:tcPr>
            <w:tcW w:w="2901" w:type="dxa"/>
          </w:tcPr>
          <w:p w14:paraId="521F112A" w14:textId="77777777" w:rsidR="0087313C" w:rsidRPr="003F1D58" w:rsidRDefault="0087313C">
            <w:pPr>
              <w:pStyle w:val="TAC"/>
              <w:keepNext w:val="0"/>
              <w:keepLines w:val="0"/>
            </w:pPr>
            <w:r w:rsidRPr="003F1D58">
              <w:t>6</w:t>
            </w:r>
          </w:p>
        </w:tc>
        <w:tc>
          <w:tcPr>
            <w:tcW w:w="1281" w:type="dxa"/>
          </w:tcPr>
          <w:p w14:paraId="0CE25433" w14:textId="77777777" w:rsidR="0087313C" w:rsidRPr="003F1D58" w:rsidRDefault="0087313C">
            <w:pPr>
              <w:pStyle w:val="TAC"/>
              <w:keepNext w:val="0"/>
              <w:keepLines w:val="0"/>
            </w:pPr>
            <w:r w:rsidRPr="003F1D58">
              <w:t>A</w:t>
            </w:r>
          </w:p>
        </w:tc>
        <w:tc>
          <w:tcPr>
            <w:tcW w:w="3546" w:type="dxa"/>
          </w:tcPr>
          <w:p w14:paraId="61C4D722" w14:textId="77777777" w:rsidR="0087313C" w:rsidRPr="003F1D58" w:rsidRDefault="0087313C">
            <w:pPr>
              <w:pStyle w:val="TAC"/>
              <w:keepNext w:val="0"/>
              <w:keepLines w:val="0"/>
            </w:pPr>
            <w:r w:rsidRPr="003F1D58">
              <w:t>A</w:t>
            </w:r>
          </w:p>
        </w:tc>
      </w:tr>
      <w:tr w:rsidR="0087313C" w:rsidRPr="003F1D58" w14:paraId="59E36103" w14:textId="77777777">
        <w:trPr>
          <w:jc w:val="center"/>
        </w:trPr>
        <w:tc>
          <w:tcPr>
            <w:tcW w:w="2901" w:type="dxa"/>
          </w:tcPr>
          <w:p w14:paraId="19B023C5" w14:textId="77777777" w:rsidR="0087313C" w:rsidRPr="003F1D58" w:rsidRDefault="0087313C">
            <w:pPr>
              <w:pStyle w:val="TAC"/>
              <w:keepNext w:val="0"/>
              <w:keepLines w:val="0"/>
            </w:pPr>
            <w:r w:rsidRPr="003F1D58">
              <w:t>7</w:t>
            </w:r>
          </w:p>
        </w:tc>
        <w:tc>
          <w:tcPr>
            <w:tcW w:w="1281" w:type="dxa"/>
          </w:tcPr>
          <w:p w14:paraId="1558F271" w14:textId="77777777" w:rsidR="0087313C" w:rsidRPr="003F1D58" w:rsidRDefault="0087313C">
            <w:pPr>
              <w:pStyle w:val="TAC"/>
              <w:keepNext w:val="0"/>
              <w:keepLines w:val="0"/>
            </w:pPr>
            <w:r w:rsidRPr="003F1D58">
              <w:t>Legacy3</w:t>
            </w:r>
          </w:p>
        </w:tc>
        <w:tc>
          <w:tcPr>
            <w:tcW w:w="3546" w:type="dxa"/>
          </w:tcPr>
          <w:p w14:paraId="1059A388" w14:textId="77777777" w:rsidR="0087313C" w:rsidRPr="003F1D58" w:rsidRDefault="0087313C">
            <w:pPr>
              <w:pStyle w:val="TAC"/>
              <w:keepNext w:val="0"/>
              <w:keepLines w:val="0"/>
            </w:pPr>
            <w:r w:rsidRPr="003F1D58">
              <w:t>Legacy3</w:t>
            </w:r>
          </w:p>
        </w:tc>
      </w:tr>
      <w:tr w:rsidR="0087313C" w:rsidRPr="003F1D58" w14:paraId="60DA8544" w14:textId="77777777">
        <w:trPr>
          <w:jc w:val="center"/>
        </w:trPr>
        <w:tc>
          <w:tcPr>
            <w:tcW w:w="2901" w:type="dxa"/>
          </w:tcPr>
          <w:p w14:paraId="030D8A4F" w14:textId="77777777" w:rsidR="0087313C" w:rsidRPr="003F1D58" w:rsidRDefault="0087313C">
            <w:pPr>
              <w:pStyle w:val="TAC"/>
              <w:keepNext w:val="0"/>
              <w:keepLines w:val="0"/>
            </w:pPr>
            <w:r w:rsidRPr="003F1D58">
              <w:t>8</w:t>
            </w:r>
          </w:p>
        </w:tc>
        <w:tc>
          <w:tcPr>
            <w:tcW w:w="1281" w:type="dxa"/>
          </w:tcPr>
          <w:p w14:paraId="397FA07D" w14:textId="77777777" w:rsidR="0087313C" w:rsidRPr="003F1D58" w:rsidRDefault="0087313C">
            <w:pPr>
              <w:pStyle w:val="TAC"/>
              <w:keepNext w:val="0"/>
              <w:keepLines w:val="0"/>
            </w:pPr>
            <w:r w:rsidRPr="003F1D58">
              <w:t>Legacy4</w:t>
            </w:r>
          </w:p>
        </w:tc>
        <w:tc>
          <w:tcPr>
            <w:tcW w:w="3546" w:type="dxa"/>
          </w:tcPr>
          <w:p w14:paraId="703CA032" w14:textId="77777777" w:rsidR="0087313C" w:rsidRPr="003F1D58" w:rsidRDefault="0087313C">
            <w:pPr>
              <w:pStyle w:val="TAC"/>
              <w:keepNext w:val="0"/>
              <w:keepLines w:val="0"/>
            </w:pPr>
            <w:r w:rsidRPr="003F1D58">
              <w:t>Legacy4</w:t>
            </w:r>
          </w:p>
        </w:tc>
      </w:tr>
      <w:tr w:rsidR="0087313C" w:rsidRPr="003F1D58" w14:paraId="46CD96E7" w14:textId="77777777">
        <w:trPr>
          <w:jc w:val="center"/>
        </w:trPr>
        <w:tc>
          <w:tcPr>
            <w:tcW w:w="2901" w:type="dxa"/>
          </w:tcPr>
          <w:p w14:paraId="3A375925" w14:textId="77777777" w:rsidR="0087313C" w:rsidRPr="003F1D58" w:rsidRDefault="0087313C">
            <w:pPr>
              <w:pStyle w:val="TAC"/>
              <w:keepNext w:val="0"/>
              <w:keepLines w:val="0"/>
            </w:pPr>
            <w:r w:rsidRPr="003F1D58">
              <w:t>9</w:t>
            </w:r>
          </w:p>
        </w:tc>
        <w:tc>
          <w:tcPr>
            <w:tcW w:w="1281" w:type="dxa"/>
          </w:tcPr>
          <w:p w14:paraId="7863B94E" w14:textId="77777777" w:rsidR="0087313C" w:rsidRPr="003F1D58" w:rsidRDefault="0087313C">
            <w:pPr>
              <w:pStyle w:val="TAC"/>
              <w:keepNext w:val="0"/>
              <w:keepLines w:val="0"/>
            </w:pPr>
            <w:r w:rsidRPr="003F1D58">
              <w:t>D</w:t>
            </w:r>
          </w:p>
        </w:tc>
        <w:tc>
          <w:tcPr>
            <w:tcW w:w="3546" w:type="dxa"/>
          </w:tcPr>
          <w:p w14:paraId="24C8CF83" w14:textId="77777777" w:rsidR="0087313C" w:rsidRPr="003F1D58" w:rsidRDefault="0087313C">
            <w:pPr>
              <w:pStyle w:val="TAC"/>
              <w:keepNext w:val="0"/>
              <w:keepLines w:val="0"/>
            </w:pPr>
            <w:r w:rsidRPr="003F1D58">
              <w:t>D</w:t>
            </w:r>
          </w:p>
        </w:tc>
      </w:tr>
    </w:tbl>
    <w:p w14:paraId="5822EC3D" w14:textId="77777777" w:rsidR="0087313C" w:rsidRPr="003F1D58" w:rsidRDefault="0087313C"/>
    <w:p w14:paraId="4ECDD592" w14:textId="77777777" w:rsidR="0087313C" w:rsidRPr="003F1D58" w:rsidRDefault="0087313C" w:rsidP="00B016DB">
      <w:pPr>
        <w:pStyle w:val="Heading1"/>
      </w:pPr>
      <w:bookmarkStart w:id="185" w:name="_Toc79566843"/>
      <w:bookmarkStart w:id="186" w:name="_Toc79568905"/>
      <w:r w:rsidRPr="003F1D58">
        <w:lastRenderedPageBreak/>
        <w:t>D.7</w:t>
      </w:r>
      <w:r w:rsidRPr="003F1D58">
        <w:tab/>
        <w:t>Installation of application E with position of menu entry set to 20</w:t>
      </w:r>
      <w:bookmarkEnd w:id="185"/>
      <w:bookmarkEnd w:id="1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0354C07E" w14:textId="77777777">
        <w:trPr>
          <w:tblHeader/>
          <w:jc w:val="center"/>
        </w:trPr>
        <w:tc>
          <w:tcPr>
            <w:tcW w:w="2901" w:type="dxa"/>
          </w:tcPr>
          <w:p w14:paraId="49873414" w14:textId="77777777" w:rsidR="0087313C" w:rsidRPr="003F1D58" w:rsidRDefault="0087313C" w:rsidP="00B016DB">
            <w:pPr>
              <w:pStyle w:val="TAH"/>
              <w:keepLines w:val="0"/>
            </w:pPr>
            <w:r w:rsidRPr="003F1D58">
              <w:t>Position in ToolkitRegistry Menu Entries'</w:t>
            </w:r>
            <w:r w:rsidR="00CA5927" w:rsidRPr="003F1D58">
              <w:t xml:space="preserve"> </w:t>
            </w:r>
            <w:r w:rsidRPr="003F1D58">
              <w:t>list</w:t>
            </w:r>
          </w:p>
        </w:tc>
        <w:tc>
          <w:tcPr>
            <w:tcW w:w="1281" w:type="dxa"/>
          </w:tcPr>
          <w:p w14:paraId="62E5CEA3" w14:textId="77777777" w:rsidR="0087313C" w:rsidRPr="003F1D58" w:rsidRDefault="0087313C" w:rsidP="00B016DB">
            <w:pPr>
              <w:pStyle w:val="TAH"/>
              <w:keepLines w:val="0"/>
            </w:pPr>
            <w:r w:rsidRPr="003F1D58">
              <w:t>Name</w:t>
            </w:r>
          </w:p>
        </w:tc>
        <w:tc>
          <w:tcPr>
            <w:tcW w:w="3546" w:type="dxa"/>
          </w:tcPr>
          <w:p w14:paraId="25352838" w14:textId="77777777" w:rsidR="0087313C" w:rsidRPr="003F1D58" w:rsidRDefault="0087313C" w:rsidP="00B016DB">
            <w:pPr>
              <w:pStyle w:val="TAH"/>
              <w:keepLines w:val="0"/>
            </w:pPr>
            <w:r w:rsidRPr="003F1D58">
              <w:t>SET UP MENU proactive command</w:t>
            </w:r>
          </w:p>
        </w:tc>
      </w:tr>
      <w:tr w:rsidR="0087313C" w:rsidRPr="003F1D58" w14:paraId="45598C52" w14:textId="77777777">
        <w:trPr>
          <w:jc w:val="center"/>
        </w:trPr>
        <w:tc>
          <w:tcPr>
            <w:tcW w:w="2901" w:type="dxa"/>
          </w:tcPr>
          <w:p w14:paraId="65695493" w14:textId="77777777" w:rsidR="0087313C" w:rsidRPr="003F1D58" w:rsidRDefault="0087313C" w:rsidP="00B016DB">
            <w:pPr>
              <w:pStyle w:val="TAC"/>
              <w:keepLines w:val="0"/>
            </w:pPr>
            <w:r w:rsidRPr="003F1D58">
              <w:t>1</w:t>
            </w:r>
          </w:p>
        </w:tc>
        <w:tc>
          <w:tcPr>
            <w:tcW w:w="1281" w:type="dxa"/>
          </w:tcPr>
          <w:p w14:paraId="14DE6B17" w14:textId="77777777" w:rsidR="0087313C" w:rsidRPr="003F1D58" w:rsidRDefault="0087313C" w:rsidP="00B016DB">
            <w:pPr>
              <w:pStyle w:val="TAC"/>
              <w:keepLines w:val="0"/>
            </w:pPr>
            <w:r w:rsidRPr="003F1D58">
              <w:t>Legacy1</w:t>
            </w:r>
          </w:p>
        </w:tc>
        <w:tc>
          <w:tcPr>
            <w:tcW w:w="3546" w:type="dxa"/>
          </w:tcPr>
          <w:p w14:paraId="33BF1A1D" w14:textId="77777777" w:rsidR="0087313C" w:rsidRPr="003F1D58" w:rsidRDefault="0087313C" w:rsidP="00B016DB">
            <w:pPr>
              <w:pStyle w:val="TAC"/>
              <w:keepLines w:val="0"/>
            </w:pPr>
            <w:r w:rsidRPr="003F1D58">
              <w:t>Legacy1</w:t>
            </w:r>
          </w:p>
        </w:tc>
      </w:tr>
      <w:tr w:rsidR="0087313C" w:rsidRPr="003F1D58" w14:paraId="3BF813A0" w14:textId="77777777">
        <w:trPr>
          <w:jc w:val="center"/>
        </w:trPr>
        <w:tc>
          <w:tcPr>
            <w:tcW w:w="2901" w:type="dxa"/>
          </w:tcPr>
          <w:p w14:paraId="17691210" w14:textId="77777777" w:rsidR="0087313C" w:rsidRPr="003F1D58" w:rsidRDefault="0087313C" w:rsidP="00B016DB">
            <w:pPr>
              <w:pStyle w:val="TAC"/>
              <w:keepLines w:val="0"/>
            </w:pPr>
            <w:r w:rsidRPr="003F1D58">
              <w:t>2</w:t>
            </w:r>
          </w:p>
        </w:tc>
        <w:tc>
          <w:tcPr>
            <w:tcW w:w="1281" w:type="dxa"/>
          </w:tcPr>
          <w:p w14:paraId="34E6B559" w14:textId="77777777" w:rsidR="0087313C" w:rsidRPr="003F1D58" w:rsidRDefault="0087313C" w:rsidP="00B016DB">
            <w:pPr>
              <w:pStyle w:val="TAC"/>
              <w:keepLines w:val="0"/>
            </w:pPr>
            <w:r w:rsidRPr="003F1D58">
              <w:t>C1</w:t>
            </w:r>
          </w:p>
        </w:tc>
        <w:tc>
          <w:tcPr>
            <w:tcW w:w="3546" w:type="dxa"/>
          </w:tcPr>
          <w:p w14:paraId="11C7E064" w14:textId="77777777" w:rsidR="0087313C" w:rsidRPr="003F1D58" w:rsidRDefault="0087313C" w:rsidP="00B016DB">
            <w:pPr>
              <w:pStyle w:val="TAC"/>
              <w:keepLines w:val="0"/>
            </w:pPr>
            <w:r w:rsidRPr="003F1D58">
              <w:t>C1</w:t>
            </w:r>
          </w:p>
        </w:tc>
      </w:tr>
      <w:tr w:rsidR="0087313C" w:rsidRPr="003F1D58" w14:paraId="66FFFFB2" w14:textId="77777777">
        <w:trPr>
          <w:jc w:val="center"/>
        </w:trPr>
        <w:tc>
          <w:tcPr>
            <w:tcW w:w="2901" w:type="dxa"/>
          </w:tcPr>
          <w:p w14:paraId="3715BCEA" w14:textId="77777777" w:rsidR="0087313C" w:rsidRPr="003F1D58" w:rsidRDefault="0087313C" w:rsidP="00B016DB">
            <w:pPr>
              <w:pStyle w:val="TAC"/>
              <w:keepLines w:val="0"/>
            </w:pPr>
            <w:r w:rsidRPr="003F1D58">
              <w:t>3</w:t>
            </w:r>
          </w:p>
        </w:tc>
        <w:tc>
          <w:tcPr>
            <w:tcW w:w="1281" w:type="dxa"/>
          </w:tcPr>
          <w:p w14:paraId="57FD240A" w14:textId="77777777" w:rsidR="0087313C" w:rsidRPr="003F1D58" w:rsidRDefault="0087313C" w:rsidP="00B016DB">
            <w:pPr>
              <w:pStyle w:val="TAC"/>
              <w:keepLines w:val="0"/>
            </w:pPr>
            <w:r w:rsidRPr="003F1D58">
              <w:t>C2</w:t>
            </w:r>
          </w:p>
        </w:tc>
        <w:tc>
          <w:tcPr>
            <w:tcW w:w="3546" w:type="dxa"/>
          </w:tcPr>
          <w:p w14:paraId="255C74F7" w14:textId="77777777" w:rsidR="0087313C" w:rsidRPr="003F1D58" w:rsidRDefault="0087313C" w:rsidP="00B016DB">
            <w:pPr>
              <w:pStyle w:val="TAC"/>
              <w:keepLines w:val="0"/>
            </w:pPr>
            <w:r w:rsidRPr="003F1D58">
              <w:t>C2</w:t>
            </w:r>
          </w:p>
        </w:tc>
      </w:tr>
      <w:tr w:rsidR="0087313C" w:rsidRPr="003F1D58" w14:paraId="3D824CBE" w14:textId="77777777">
        <w:trPr>
          <w:jc w:val="center"/>
        </w:trPr>
        <w:tc>
          <w:tcPr>
            <w:tcW w:w="2901" w:type="dxa"/>
          </w:tcPr>
          <w:p w14:paraId="060132F3" w14:textId="77777777" w:rsidR="0087313C" w:rsidRPr="003F1D58" w:rsidRDefault="0087313C" w:rsidP="00B016DB">
            <w:pPr>
              <w:pStyle w:val="TAC"/>
              <w:keepLines w:val="0"/>
            </w:pPr>
            <w:r w:rsidRPr="003F1D58">
              <w:t>4</w:t>
            </w:r>
          </w:p>
        </w:tc>
        <w:tc>
          <w:tcPr>
            <w:tcW w:w="1281" w:type="dxa"/>
          </w:tcPr>
          <w:p w14:paraId="770C3B3D" w14:textId="77777777" w:rsidR="0087313C" w:rsidRPr="003F1D58" w:rsidRDefault="0087313C" w:rsidP="00B016DB">
            <w:pPr>
              <w:pStyle w:val="TAC"/>
              <w:keepLines w:val="0"/>
            </w:pPr>
            <w:r w:rsidRPr="003F1D58">
              <w:t>Legacy2</w:t>
            </w:r>
          </w:p>
        </w:tc>
        <w:tc>
          <w:tcPr>
            <w:tcW w:w="3546" w:type="dxa"/>
          </w:tcPr>
          <w:p w14:paraId="2B497E62" w14:textId="77777777" w:rsidR="0087313C" w:rsidRPr="003F1D58" w:rsidRDefault="0087313C" w:rsidP="00B016DB">
            <w:pPr>
              <w:pStyle w:val="TAC"/>
              <w:keepLines w:val="0"/>
            </w:pPr>
            <w:r w:rsidRPr="003F1D58">
              <w:t>Legacy2</w:t>
            </w:r>
          </w:p>
        </w:tc>
      </w:tr>
      <w:tr w:rsidR="0087313C" w:rsidRPr="003F1D58" w14:paraId="15AF57AC" w14:textId="77777777">
        <w:trPr>
          <w:jc w:val="center"/>
        </w:trPr>
        <w:tc>
          <w:tcPr>
            <w:tcW w:w="2901" w:type="dxa"/>
          </w:tcPr>
          <w:p w14:paraId="4AC6F861" w14:textId="77777777" w:rsidR="0087313C" w:rsidRPr="003F1D58" w:rsidRDefault="0087313C" w:rsidP="00B016DB">
            <w:pPr>
              <w:pStyle w:val="TAC"/>
              <w:keepLines w:val="0"/>
            </w:pPr>
            <w:r w:rsidRPr="003F1D58">
              <w:t>5</w:t>
            </w:r>
          </w:p>
        </w:tc>
        <w:tc>
          <w:tcPr>
            <w:tcW w:w="1281" w:type="dxa"/>
          </w:tcPr>
          <w:p w14:paraId="4E337588" w14:textId="77777777" w:rsidR="0087313C" w:rsidRPr="003F1D58" w:rsidRDefault="0087313C" w:rsidP="00B016DB">
            <w:pPr>
              <w:pStyle w:val="TAC"/>
              <w:keepLines w:val="0"/>
            </w:pPr>
            <w:r w:rsidRPr="003F1D58">
              <w:t>B</w:t>
            </w:r>
          </w:p>
        </w:tc>
        <w:tc>
          <w:tcPr>
            <w:tcW w:w="3546" w:type="dxa"/>
          </w:tcPr>
          <w:p w14:paraId="2730C982" w14:textId="77777777" w:rsidR="0087313C" w:rsidRPr="003F1D58" w:rsidRDefault="0087313C" w:rsidP="00B016DB">
            <w:pPr>
              <w:pStyle w:val="TAC"/>
              <w:keepLines w:val="0"/>
            </w:pPr>
            <w:r w:rsidRPr="003F1D58">
              <w:t>B</w:t>
            </w:r>
          </w:p>
        </w:tc>
      </w:tr>
      <w:tr w:rsidR="0087313C" w:rsidRPr="003F1D58" w14:paraId="703ED8C5" w14:textId="77777777">
        <w:trPr>
          <w:jc w:val="center"/>
        </w:trPr>
        <w:tc>
          <w:tcPr>
            <w:tcW w:w="2901" w:type="dxa"/>
          </w:tcPr>
          <w:p w14:paraId="02C313FD" w14:textId="77777777" w:rsidR="0087313C" w:rsidRPr="003F1D58" w:rsidRDefault="0087313C" w:rsidP="00B016DB">
            <w:pPr>
              <w:pStyle w:val="TAC"/>
              <w:keepLines w:val="0"/>
            </w:pPr>
            <w:r w:rsidRPr="003F1D58">
              <w:t>6</w:t>
            </w:r>
          </w:p>
        </w:tc>
        <w:tc>
          <w:tcPr>
            <w:tcW w:w="1281" w:type="dxa"/>
          </w:tcPr>
          <w:p w14:paraId="10E294B9" w14:textId="77777777" w:rsidR="0087313C" w:rsidRPr="003F1D58" w:rsidRDefault="0087313C" w:rsidP="00B016DB">
            <w:pPr>
              <w:pStyle w:val="TAC"/>
              <w:keepLines w:val="0"/>
            </w:pPr>
            <w:r w:rsidRPr="003F1D58">
              <w:t>A</w:t>
            </w:r>
          </w:p>
        </w:tc>
        <w:tc>
          <w:tcPr>
            <w:tcW w:w="3546" w:type="dxa"/>
          </w:tcPr>
          <w:p w14:paraId="5F703F72" w14:textId="77777777" w:rsidR="0087313C" w:rsidRPr="003F1D58" w:rsidRDefault="0087313C" w:rsidP="00B016DB">
            <w:pPr>
              <w:pStyle w:val="TAC"/>
              <w:keepLines w:val="0"/>
            </w:pPr>
            <w:r w:rsidRPr="003F1D58">
              <w:t>A</w:t>
            </w:r>
          </w:p>
        </w:tc>
      </w:tr>
      <w:tr w:rsidR="0087313C" w:rsidRPr="003F1D58" w14:paraId="39C5B7C2" w14:textId="77777777">
        <w:trPr>
          <w:jc w:val="center"/>
        </w:trPr>
        <w:tc>
          <w:tcPr>
            <w:tcW w:w="2901" w:type="dxa"/>
          </w:tcPr>
          <w:p w14:paraId="360EEE09" w14:textId="77777777" w:rsidR="0087313C" w:rsidRPr="003F1D58" w:rsidRDefault="0087313C" w:rsidP="00B016DB">
            <w:pPr>
              <w:pStyle w:val="TAC"/>
              <w:keepLines w:val="0"/>
            </w:pPr>
            <w:r w:rsidRPr="003F1D58">
              <w:t>7</w:t>
            </w:r>
          </w:p>
        </w:tc>
        <w:tc>
          <w:tcPr>
            <w:tcW w:w="1281" w:type="dxa"/>
          </w:tcPr>
          <w:p w14:paraId="75CE9B78" w14:textId="77777777" w:rsidR="0087313C" w:rsidRPr="003F1D58" w:rsidRDefault="0087313C" w:rsidP="00B016DB">
            <w:pPr>
              <w:pStyle w:val="TAC"/>
              <w:keepLines w:val="0"/>
            </w:pPr>
            <w:r w:rsidRPr="003F1D58">
              <w:t>Legacy3</w:t>
            </w:r>
          </w:p>
        </w:tc>
        <w:tc>
          <w:tcPr>
            <w:tcW w:w="3546" w:type="dxa"/>
          </w:tcPr>
          <w:p w14:paraId="122F4062" w14:textId="77777777" w:rsidR="0087313C" w:rsidRPr="003F1D58" w:rsidRDefault="0087313C" w:rsidP="00B016DB">
            <w:pPr>
              <w:pStyle w:val="TAC"/>
              <w:keepLines w:val="0"/>
            </w:pPr>
            <w:r w:rsidRPr="003F1D58">
              <w:t>Legacy3</w:t>
            </w:r>
          </w:p>
        </w:tc>
      </w:tr>
      <w:tr w:rsidR="0087313C" w:rsidRPr="003F1D58" w14:paraId="41368FBD" w14:textId="77777777">
        <w:trPr>
          <w:jc w:val="center"/>
        </w:trPr>
        <w:tc>
          <w:tcPr>
            <w:tcW w:w="2901" w:type="dxa"/>
          </w:tcPr>
          <w:p w14:paraId="7127643E" w14:textId="77777777" w:rsidR="0087313C" w:rsidRPr="003F1D58" w:rsidRDefault="0087313C">
            <w:pPr>
              <w:pStyle w:val="TAC"/>
              <w:keepNext w:val="0"/>
              <w:keepLines w:val="0"/>
            </w:pPr>
            <w:r w:rsidRPr="003F1D58">
              <w:t>8</w:t>
            </w:r>
          </w:p>
        </w:tc>
        <w:tc>
          <w:tcPr>
            <w:tcW w:w="1281" w:type="dxa"/>
          </w:tcPr>
          <w:p w14:paraId="0F3D8567" w14:textId="77777777" w:rsidR="0087313C" w:rsidRPr="003F1D58" w:rsidRDefault="0087313C">
            <w:pPr>
              <w:pStyle w:val="TAC"/>
              <w:keepNext w:val="0"/>
              <w:keepLines w:val="0"/>
            </w:pPr>
            <w:r w:rsidRPr="003F1D58">
              <w:t>Legacy4</w:t>
            </w:r>
          </w:p>
        </w:tc>
        <w:tc>
          <w:tcPr>
            <w:tcW w:w="3546" w:type="dxa"/>
          </w:tcPr>
          <w:p w14:paraId="46338307" w14:textId="77777777" w:rsidR="0087313C" w:rsidRPr="003F1D58" w:rsidRDefault="0087313C">
            <w:pPr>
              <w:pStyle w:val="TAC"/>
              <w:keepNext w:val="0"/>
              <w:keepLines w:val="0"/>
            </w:pPr>
            <w:r w:rsidRPr="003F1D58">
              <w:t>Legacy4</w:t>
            </w:r>
          </w:p>
        </w:tc>
      </w:tr>
      <w:tr w:rsidR="0087313C" w:rsidRPr="003F1D58" w14:paraId="2F71371C" w14:textId="77777777">
        <w:trPr>
          <w:jc w:val="center"/>
        </w:trPr>
        <w:tc>
          <w:tcPr>
            <w:tcW w:w="2901" w:type="dxa"/>
          </w:tcPr>
          <w:p w14:paraId="65352A96" w14:textId="77777777" w:rsidR="0087313C" w:rsidRPr="003F1D58" w:rsidRDefault="0087313C">
            <w:pPr>
              <w:pStyle w:val="TAC"/>
              <w:keepNext w:val="0"/>
              <w:keepLines w:val="0"/>
            </w:pPr>
            <w:r w:rsidRPr="003F1D58">
              <w:t>9</w:t>
            </w:r>
          </w:p>
        </w:tc>
        <w:tc>
          <w:tcPr>
            <w:tcW w:w="1281" w:type="dxa"/>
          </w:tcPr>
          <w:p w14:paraId="43AFB008" w14:textId="77777777" w:rsidR="0087313C" w:rsidRPr="003F1D58" w:rsidRDefault="0087313C">
            <w:pPr>
              <w:pStyle w:val="TAC"/>
              <w:keepNext w:val="0"/>
              <w:keepLines w:val="0"/>
            </w:pPr>
            <w:r w:rsidRPr="003F1D58">
              <w:t>D</w:t>
            </w:r>
          </w:p>
        </w:tc>
        <w:tc>
          <w:tcPr>
            <w:tcW w:w="3546" w:type="dxa"/>
          </w:tcPr>
          <w:p w14:paraId="46010031" w14:textId="77777777" w:rsidR="0087313C" w:rsidRPr="003F1D58" w:rsidRDefault="0087313C">
            <w:pPr>
              <w:pStyle w:val="TAC"/>
              <w:keepNext w:val="0"/>
              <w:keepLines w:val="0"/>
            </w:pPr>
            <w:r w:rsidRPr="003F1D58">
              <w:t>D</w:t>
            </w:r>
          </w:p>
        </w:tc>
      </w:tr>
      <w:tr w:rsidR="0087313C" w:rsidRPr="003F1D58" w14:paraId="31143B87" w14:textId="77777777">
        <w:trPr>
          <w:jc w:val="center"/>
        </w:trPr>
        <w:tc>
          <w:tcPr>
            <w:tcW w:w="2901" w:type="dxa"/>
          </w:tcPr>
          <w:p w14:paraId="255C08D0" w14:textId="77777777" w:rsidR="0087313C" w:rsidRPr="003F1D58" w:rsidRDefault="0087313C">
            <w:pPr>
              <w:pStyle w:val="TAC"/>
              <w:keepNext w:val="0"/>
              <w:keepLines w:val="0"/>
            </w:pPr>
            <w:r w:rsidRPr="003F1D58">
              <w:t>10</w:t>
            </w:r>
          </w:p>
        </w:tc>
        <w:tc>
          <w:tcPr>
            <w:tcW w:w="1281" w:type="dxa"/>
          </w:tcPr>
          <w:p w14:paraId="56CACCA8" w14:textId="77777777" w:rsidR="0087313C" w:rsidRPr="003F1D58" w:rsidRDefault="0087313C">
            <w:pPr>
              <w:pStyle w:val="TAC"/>
              <w:keepNext w:val="0"/>
              <w:keepLines w:val="0"/>
            </w:pPr>
            <w:r w:rsidRPr="003F1D58">
              <w:t>E</w:t>
            </w:r>
          </w:p>
        </w:tc>
        <w:tc>
          <w:tcPr>
            <w:tcW w:w="3546" w:type="dxa"/>
          </w:tcPr>
          <w:p w14:paraId="3D1A329B" w14:textId="77777777" w:rsidR="0087313C" w:rsidRPr="003F1D58" w:rsidRDefault="0087313C">
            <w:pPr>
              <w:pStyle w:val="TAC"/>
              <w:keepNext w:val="0"/>
              <w:keepLines w:val="0"/>
            </w:pPr>
            <w:r w:rsidRPr="003F1D58">
              <w:t>E</w:t>
            </w:r>
          </w:p>
        </w:tc>
      </w:tr>
    </w:tbl>
    <w:p w14:paraId="703C6E00" w14:textId="77777777" w:rsidR="0087313C" w:rsidRPr="003F1D58" w:rsidRDefault="0087313C"/>
    <w:p w14:paraId="5954EC89" w14:textId="77777777" w:rsidR="0087313C" w:rsidRPr="003F1D58" w:rsidRDefault="0087313C">
      <w:pPr>
        <w:pStyle w:val="Heading1"/>
      </w:pPr>
      <w:bookmarkStart w:id="187" w:name="_Toc79566844"/>
      <w:bookmarkStart w:id="188" w:name="_Toc79568906"/>
      <w:r w:rsidRPr="003F1D58">
        <w:t>D.8</w:t>
      </w:r>
      <w:r w:rsidRPr="003F1D58">
        <w:tab/>
        <w:t>Disabling/Locking of application legacy1 and application A with menu entries at position 1 respectively 6</w:t>
      </w:r>
      <w:bookmarkEnd w:id="187"/>
      <w:bookmarkEnd w:id="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2DCC54F5" w14:textId="77777777">
        <w:trPr>
          <w:jc w:val="center"/>
        </w:trPr>
        <w:tc>
          <w:tcPr>
            <w:tcW w:w="2901" w:type="dxa"/>
          </w:tcPr>
          <w:p w14:paraId="2A032B66"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56A4A38C" w14:textId="77777777" w:rsidR="0087313C" w:rsidRPr="003F1D58" w:rsidRDefault="0087313C">
            <w:pPr>
              <w:pStyle w:val="TAH"/>
              <w:keepNext w:val="0"/>
              <w:keepLines w:val="0"/>
            </w:pPr>
            <w:r w:rsidRPr="003F1D58">
              <w:t>Name</w:t>
            </w:r>
          </w:p>
        </w:tc>
        <w:tc>
          <w:tcPr>
            <w:tcW w:w="3546" w:type="dxa"/>
          </w:tcPr>
          <w:p w14:paraId="0523143E" w14:textId="77777777" w:rsidR="0087313C" w:rsidRPr="003F1D58" w:rsidRDefault="0087313C">
            <w:pPr>
              <w:pStyle w:val="TAH"/>
              <w:keepNext w:val="0"/>
              <w:keepLines w:val="0"/>
            </w:pPr>
            <w:r w:rsidRPr="003F1D58">
              <w:t>SET UP MENU proactive command</w:t>
            </w:r>
          </w:p>
        </w:tc>
      </w:tr>
      <w:tr w:rsidR="0087313C" w:rsidRPr="003F1D58" w14:paraId="7F99090D" w14:textId="77777777">
        <w:trPr>
          <w:jc w:val="center"/>
        </w:trPr>
        <w:tc>
          <w:tcPr>
            <w:tcW w:w="2901" w:type="dxa"/>
          </w:tcPr>
          <w:p w14:paraId="12E40AF5" w14:textId="77777777" w:rsidR="0087313C" w:rsidRPr="003F1D58" w:rsidRDefault="0087313C">
            <w:pPr>
              <w:pStyle w:val="TAC"/>
              <w:keepNext w:val="0"/>
              <w:keepLines w:val="0"/>
            </w:pPr>
            <w:r w:rsidRPr="003F1D58">
              <w:t>1</w:t>
            </w:r>
          </w:p>
        </w:tc>
        <w:tc>
          <w:tcPr>
            <w:tcW w:w="1281" w:type="dxa"/>
          </w:tcPr>
          <w:p w14:paraId="51850536" w14:textId="77777777" w:rsidR="0087313C" w:rsidRPr="003F1D58" w:rsidRDefault="0087313C">
            <w:pPr>
              <w:pStyle w:val="TAC"/>
              <w:keepNext w:val="0"/>
              <w:keepLines w:val="0"/>
            </w:pPr>
            <w:r w:rsidRPr="003F1D58">
              <w:t>Legacy1</w:t>
            </w:r>
          </w:p>
        </w:tc>
        <w:tc>
          <w:tcPr>
            <w:tcW w:w="3546" w:type="dxa"/>
          </w:tcPr>
          <w:p w14:paraId="7725C8E6" w14:textId="77777777" w:rsidR="0087313C" w:rsidRPr="003F1D58" w:rsidRDefault="0087313C">
            <w:pPr>
              <w:pStyle w:val="TAC"/>
              <w:keepNext w:val="0"/>
              <w:keepLines w:val="0"/>
            </w:pPr>
            <w:r w:rsidRPr="003F1D58">
              <w:t>C1</w:t>
            </w:r>
          </w:p>
        </w:tc>
      </w:tr>
      <w:tr w:rsidR="0087313C" w:rsidRPr="003F1D58" w14:paraId="0745CB2B" w14:textId="77777777">
        <w:trPr>
          <w:jc w:val="center"/>
        </w:trPr>
        <w:tc>
          <w:tcPr>
            <w:tcW w:w="2901" w:type="dxa"/>
          </w:tcPr>
          <w:p w14:paraId="2CFD2E56" w14:textId="77777777" w:rsidR="0087313C" w:rsidRPr="003F1D58" w:rsidRDefault="0087313C">
            <w:pPr>
              <w:pStyle w:val="TAC"/>
              <w:keepNext w:val="0"/>
              <w:keepLines w:val="0"/>
            </w:pPr>
            <w:r w:rsidRPr="003F1D58">
              <w:t>2</w:t>
            </w:r>
          </w:p>
        </w:tc>
        <w:tc>
          <w:tcPr>
            <w:tcW w:w="1281" w:type="dxa"/>
          </w:tcPr>
          <w:p w14:paraId="07E76167" w14:textId="77777777" w:rsidR="0087313C" w:rsidRPr="003F1D58" w:rsidRDefault="0087313C">
            <w:pPr>
              <w:pStyle w:val="TAC"/>
              <w:keepNext w:val="0"/>
              <w:keepLines w:val="0"/>
            </w:pPr>
            <w:r w:rsidRPr="003F1D58">
              <w:t>C1</w:t>
            </w:r>
          </w:p>
        </w:tc>
        <w:tc>
          <w:tcPr>
            <w:tcW w:w="3546" w:type="dxa"/>
          </w:tcPr>
          <w:p w14:paraId="52905CD2" w14:textId="77777777" w:rsidR="0087313C" w:rsidRPr="003F1D58" w:rsidRDefault="0087313C">
            <w:pPr>
              <w:pStyle w:val="TAC"/>
              <w:keepNext w:val="0"/>
              <w:keepLines w:val="0"/>
            </w:pPr>
            <w:r w:rsidRPr="003F1D58">
              <w:t>C2</w:t>
            </w:r>
          </w:p>
        </w:tc>
      </w:tr>
      <w:tr w:rsidR="0087313C" w:rsidRPr="003F1D58" w14:paraId="0DB630FF" w14:textId="77777777">
        <w:trPr>
          <w:jc w:val="center"/>
        </w:trPr>
        <w:tc>
          <w:tcPr>
            <w:tcW w:w="2901" w:type="dxa"/>
          </w:tcPr>
          <w:p w14:paraId="1B8FF329" w14:textId="77777777" w:rsidR="0087313C" w:rsidRPr="003F1D58" w:rsidRDefault="0087313C">
            <w:pPr>
              <w:pStyle w:val="TAC"/>
              <w:keepNext w:val="0"/>
              <w:keepLines w:val="0"/>
            </w:pPr>
            <w:r w:rsidRPr="003F1D58">
              <w:t>3</w:t>
            </w:r>
          </w:p>
        </w:tc>
        <w:tc>
          <w:tcPr>
            <w:tcW w:w="1281" w:type="dxa"/>
          </w:tcPr>
          <w:p w14:paraId="7C702AC2" w14:textId="77777777" w:rsidR="0087313C" w:rsidRPr="003F1D58" w:rsidRDefault="0087313C">
            <w:pPr>
              <w:pStyle w:val="TAC"/>
              <w:keepNext w:val="0"/>
              <w:keepLines w:val="0"/>
            </w:pPr>
            <w:r w:rsidRPr="003F1D58">
              <w:t>C2</w:t>
            </w:r>
          </w:p>
        </w:tc>
        <w:tc>
          <w:tcPr>
            <w:tcW w:w="3546" w:type="dxa"/>
          </w:tcPr>
          <w:p w14:paraId="76253D86" w14:textId="77777777" w:rsidR="0087313C" w:rsidRPr="003F1D58" w:rsidRDefault="0087313C">
            <w:pPr>
              <w:pStyle w:val="TAC"/>
              <w:keepNext w:val="0"/>
              <w:keepLines w:val="0"/>
            </w:pPr>
            <w:r w:rsidRPr="003F1D58">
              <w:t>Legacy2</w:t>
            </w:r>
          </w:p>
        </w:tc>
      </w:tr>
      <w:tr w:rsidR="0087313C" w:rsidRPr="003F1D58" w14:paraId="117E5EF2" w14:textId="77777777">
        <w:trPr>
          <w:jc w:val="center"/>
        </w:trPr>
        <w:tc>
          <w:tcPr>
            <w:tcW w:w="2901" w:type="dxa"/>
          </w:tcPr>
          <w:p w14:paraId="21826F18" w14:textId="77777777" w:rsidR="0087313C" w:rsidRPr="003F1D58" w:rsidRDefault="0087313C">
            <w:pPr>
              <w:pStyle w:val="TAC"/>
              <w:keepNext w:val="0"/>
              <w:keepLines w:val="0"/>
            </w:pPr>
            <w:r w:rsidRPr="003F1D58">
              <w:t>4</w:t>
            </w:r>
          </w:p>
        </w:tc>
        <w:tc>
          <w:tcPr>
            <w:tcW w:w="1281" w:type="dxa"/>
          </w:tcPr>
          <w:p w14:paraId="23ECB7FF" w14:textId="77777777" w:rsidR="0087313C" w:rsidRPr="003F1D58" w:rsidRDefault="0087313C">
            <w:pPr>
              <w:pStyle w:val="TAC"/>
              <w:keepNext w:val="0"/>
              <w:keepLines w:val="0"/>
            </w:pPr>
            <w:r w:rsidRPr="003F1D58">
              <w:t>Legacy2</w:t>
            </w:r>
          </w:p>
        </w:tc>
        <w:tc>
          <w:tcPr>
            <w:tcW w:w="3546" w:type="dxa"/>
          </w:tcPr>
          <w:p w14:paraId="4B5B8807" w14:textId="77777777" w:rsidR="0087313C" w:rsidRPr="003F1D58" w:rsidRDefault="0087313C">
            <w:pPr>
              <w:pStyle w:val="TAC"/>
              <w:keepNext w:val="0"/>
              <w:keepLines w:val="0"/>
            </w:pPr>
            <w:r w:rsidRPr="003F1D58">
              <w:t>B</w:t>
            </w:r>
          </w:p>
        </w:tc>
      </w:tr>
      <w:tr w:rsidR="0087313C" w:rsidRPr="003F1D58" w14:paraId="2015A742" w14:textId="77777777">
        <w:trPr>
          <w:jc w:val="center"/>
        </w:trPr>
        <w:tc>
          <w:tcPr>
            <w:tcW w:w="2901" w:type="dxa"/>
          </w:tcPr>
          <w:p w14:paraId="380D1AB1" w14:textId="77777777" w:rsidR="0087313C" w:rsidRPr="003F1D58" w:rsidRDefault="0087313C">
            <w:pPr>
              <w:pStyle w:val="TAC"/>
              <w:keepNext w:val="0"/>
              <w:keepLines w:val="0"/>
            </w:pPr>
            <w:r w:rsidRPr="003F1D58">
              <w:t>5</w:t>
            </w:r>
          </w:p>
        </w:tc>
        <w:tc>
          <w:tcPr>
            <w:tcW w:w="1281" w:type="dxa"/>
          </w:tcPr>
          <w:p w14:paraId="69C5DBA7" w14:textId="77777777" w:rsidR="0087313C" w:rsidRPr="003F1D58" w:rsidRDefault="0087313C">
            <w:pPr>
              <w:pStyle w:val="TAC"/>
              <w:keepNext w:val="0"/>
              <w:keepLines w:val="0"/>
            </w:pPr>
            <w:r w:rsidRPr="003F1D58">
              <w:t>B</w:t>
            </w:r>
          </w:p>
        </w:tc>
        <w:tc>
          <w:tcPr>
            <w:tcW w:w="3546" w:type="dxa"/>
          </w:tcPr>
          <w:p w14:paraId="66889053" w14:textId="77777777" w:rsidR="0087313C" w:rsidRPr="003F1D58" w:rsidRDefault="0087313C">
            <w:pPr>
              <w:pStyle w:val="TAC"/>
              <w:keepNext w:val="0"/>
              <w:keepLines w:val="0"/>
            </w:pPr>
            <w:r w:rsidRPr="003F1D58">
              <w:t>Legacy3</w:t>
            </w:r>
          </w:p>
        </w:tc>
      </w:tr>
      <w:tr w:rsidR="0087313C" w:rsidRPr="003F1D58" w14:paraId="26E6E11F" w14:textId="77777777">
        <w:trPr>
          <w:jc w:val="center"/>
        </w:trPr>
        <w:tc>
          <w:tcPr>
            <w:tcW w:w="2901" w:type="dxa"/>
          </w:tcPr>
          <w:p w14:paraId="79BE400D" w14:textId="77777777" w:rsidR="0087313C" w:rsidRPr="003F1D58" w:rsidRDefault="0087313C">
            <w:pPr>
              <w:pStyle w:val="TAC"/>
              <w:keepNext w:val="0"/>
              <w:keepLines w:val="0"/>
            </w:pPr>
            <w:r w:rsidRPr="003F1D58">
              <w:t>6</w:t>
            </w:r>
          </w:p>
        </w:tc>
        <w:tc>
          <w:tcPr>
            <w:tcW w:w="1281" w:type="dxa"/>
          </w:tcPr>
          <w:p w14:paraId="12AC31F4" w14:textId="77777777" w:rsidR="0087313C" w:rsidRPr="003F1D58" w:rsidRDefault="0087313C">
            <w:pPr>
              <w:pStyle w:val="TAC"/>
              <w:keepNext w:val="0"/>
              <w:keepLines w:val="0"/>
            </w:pPr>
            <w:r w:rsidRPr="003F1D58">
              <w:t>A</w:t>
            </w:r>
          </w:p>
        </w:tc>
        <w:tc>
          <w:tcPr>
            <w:tcW w:w="3546" w:type="dxa"/>
          </w:tcPr>
          <w:p w14:paraId="73052199" w14:textId="77777777" w:rsidR="0087313C" w:rsidRPr="003F1D58" w:rsidRDefault="0087313C">
            <w:pPr>
              <w:pStyle w:val="TAC"/>
              <w:keepNext w:val="0"/>
              <w:keepLines w:val="0"/>
            </w:pPr>
            <w:r w:rsidRPr="003F1D58">
              <w:t>Legacy4</w:t>
            </w:r>
          </w:p>
        </w:tc>
      </w:tr>
      <w:tr w:rsidR="0087313C" w:rsidRPr="003F1D58" w14:paraId="107D0C9B" w14:textId="77777777">
        <w:trPr>
          <w:jc w:val="center"/>
        </w:trPr>
        <w:tc>
          <w:tcPr>
            <w:tcW w:w="2901" w:type="dxa"/>
          </w:tcPr>
          <w:p w14:paraId="02572387" w14:textId="77777777" w:rsidR="0087313C" w:rsidRPr="003F1D58" w:rsidRDefault="0087313C">
            <w:pPr>
              <w:pStyle w:val="TAC"/>
              <w:keepNext w:val="0"/>
              <w:keepLines w:val="0"/>
            </w:pPr>
            <w:r w:rsidRPr="003F1D58">
              <w:t>7</w:t>
            </w:r>
          </w:p>
        </w:tc>
        <w:tc>
          <w:tcPr>
            <w:tcW w:w="1281" w:type="dxa"/>
          </w:tcPr>
          <w:p w14:paraId="63FAAD89" w14:textId="77777777" w:rsidR="0087313C" w:rsidRPr="003F1D58" w:rsidRDefault="0087313C">
            <w:pPr>
              <w:pStyle w:val="TAC"/>
              <w:keepNext w:val="0"/>
              <w:keepLines w:val="0"/>
            </w:pPr>
            <w:r w:rsidRPr="003F1D58">
              <w:t>Legacy3</w:t>
            </w:r>
          </w:p>
        </w:tc>
        <w:tc>
          <w:tcPr>
            <w:tcW w:w="3546" w:type="dxa"/>
          </w:tcPr>
          <w:p w14:paraId="22E04328" w14:textId="77777777" w:rsidR="0087313C" w:rsidRPr="003F1D58" w:rsidRDefault="0087313C">
            <w:pPr>
              <w:pStyle w:val="TAC"/>
              <w:keepNext w:val="0"/>
              <w:keepLines w:val="0"/>
            </w:pPr>
            <w:r w:rsidRPr="003F1D58">
              <w:t>D</w:t>
            </w:r>
          </w:p>
        </w:tc>
      </w:tr>
      <w:tr w:rsidR="0087313C" w:rsidRPr="003F1D58" w14:paraId="7470D90A" w14:textId="77777777">
        <w:trPr>
          <w:jc w:val="center"/>
        </w:trPr>
        <w:tc>
          <w:tcPr>
            <w:tcW w:w="2901" w:type="dxa"/>
          </w:tcPr>
          <w:p w14:paraId="28595D31" w14:textId="77777777" w:rsidR="0087313C" w:rsidRPr="003F1D58" w:rsidRDefault="0087313C">
            <w:pPr>
              <w:pStyle w:val="TAC"/>
              <w:keepNext w:val="0"/>
              <w:keepLines w:val="0"/>
            </w:pPr>
            <w:r w:rsidRPr="003F1D58">
              <w:t>8</w:t>
            </w:r>
          </w:p>
        </w:tc>
        <w:tc>
          <w:tcPr>
            <w:tcW w:w="1281" w:type="dxa"/>
          </w:tcPr>
          <w:p w14:paraId="0758F433" w14:textId="77777777" w:rsidR="0087313C" w:rsidRPr="003F1D58" w:rsidRDefault="0087313C">
            <w:pPr>
              <w:pStyle w:val="TAC"/>
              <w:keepNext w:val="0"/>
              <w:keepLines w:val="0"/>
            </w:pPr>
            <w:r w:rsidRPr="003F1D58">
              <w:t>Legacy4</w:t>
            </w:r>
          </w:p>
        </w:tc>
        <w:tc>
          <w:tcPr>
            <w:tcW w:w="3546" w:type="dxa"/>
          </w:tcPr>
          <w:p w14:paraId="7A9D025E" w14:textId="77777777" w:rsidR="0087313C" w:rsidRPr="003F1D58" w:rsidRDefault="0087313C">
            <w:pPr>
              <w:pStyle w:val="TAC"/>
              <w:keepNext w:val="0"/>
              <w:keepLines w:val="0"/>
            </w:pPr>
            <w:r w:rsidRPr="003F1D58">
              <w:t>E</w:t>
            </w:r>
          </w:p>
        </w:tc>
      </w:tr>
      <w:tr w:rsidR="0087313C" w:rsidRPr="003F1D58" w14:paraId="2EF6EF13" w14:textId="77777777">
        <w:trPr>
          <w:jc w:val="center"/>
        </w:trPr>
        <w:tc>
          <w:tcPr>
            <w:tcW w:w="2901" w:type="dxa"/>
          </w:tcPr>
          <w:p w14:paraId="28434F71" w14:textId="77777777" w:rsidR="0087313C" w:rsidRPr="003F1D58" w:rsidRDefault="0087313C">
            <w:pPr>
              <w:pStyle w:val="TAC"/>
              <w:keepNext w:val="0"/>
              <w:keepLines w:val="0"/>
            </w:pPr>
            <w:r w:rsidRPr="003F1D58">
              <w:t>9</w:t>
            </w:r>
          </w:p>
        </w:tc>
        <w:tc>
          <w:tcPr>
            <w:tcW w:w="1281" w:type="dxa"/>
          </w:tcPr>
          <w:p w14:paraId="394B70CD" w14:textId="77777777" w:rsidR="0087313C" w:rsidRPr="003F1D58" w:rsidRDefault="0087313C">
            <w:pPr>
              <w:pStyle w:val="TAC"/>
              <w:keepNext w:val="0"/>
              <w:keepLines w:val="0"/>
            </w:pPr>
            <w:r w:rsidRPr="003F1D58">
              <w:t>D</w:t>
            </w:r>
          </w:p>
        </w:tc>
        <w:tc>
          <w:tcPr>
            <w:tcW w:w="3546" w:type="dxa"/>
          </w:tcPr>
          <w:p w14:paraId="1E333EA5" w14:textId="77777777" w:rsidR="0087313C" w:rsidRPr="003F1D58" w:rsidRDefault="0087313C">
            <w:pPr>
              <w:pStyle w:val="TAC"/>
              <w:keepNext w:val="0"/>
              <w:keepLines w:val="0"/>
            </w:pPr>
          </w:p>
        </w:tc>
      </w:tr>
      <w:tr w:rsidR="0087313C" w:rsidRPr="003F1D58" w14:paraId="7E504AA6" w14:textId="77777777">
        <w:trPr>
          <w:jc w:val="center"/>
        </w:trPr>
        <w:tc>
          <w:tcPr>
            <w:tcW w:w="2901" w:type="dxa"/>
          </w:tcPr>
          <w:p w14:paraId="523E690B" w14:textId="77777777" w:rsidR="0087313C" w:rsidRPr="003F1D58" w:rsidRDefault="0087313C">
            <w:pPr>
              <w:pStyle w:val="TAC"/>
              <w:keepNext w:val="0"/>
              <w:keepLines w:val="0"/>
            </w:pPr>
            <w:r w:rsidRPr="003F1D58">
              <w:t>10</w:t>
            </w:r>
          </w:p>
        </w:tc>
        <w:tc>
          <w:tcPr>
            <w:tcW w:w="1281" w:type="dxa"/>
          </w:tcPr>
          <w:p w14:paraId="3F50AD3A" w14:textId="77777777" w:rsidR="0087313C" w:rsidRPr="003F1D58" w:rsidRDefault="0087313C">
            <w:pPr>
              <w:pStyle w:val="TAC"/>
              <w:keepNext w:val="0"/>
              <w:keepLines w:val="0"/>
            </w:pPr>
            <w:r w:rsidRPr="003F1D58">
              <w:t>E</w:t>
            </w:r>
          </w:p>
        </w:tc>
        <w:tc>
          <w:tcPr>
            <w:tcW w:w="3546" w:type="dxa"/>
          </w:tcPr>
          <w:p w14:paraId="151268EF" w14:textId="77777777" w:rsidR="0087313C" w:rsidRPr="003F1D58" w:rsidRDefault="0087313C">
            <w:pPr>
              <w:pStyle w:val="TAC"/>
              <w:keepNext w:val="0"/>
              <w:keepLines w:val="0"/>
            </w:pPr>
          </w:p>
        </w:tc>
      </w:tr>
    </w:tbl>
    <w:p w14:paraId="694CBA7D" w14:textId="77777777" w:rsidR="0087313C" w:rsidRPr="003F1D58" w:rsidRDefault="0087313C"/>
    <w:p w14:paraId="3F9B34BD" w14:textId="77777777" w:rsidR="0087313C" w:rsidRPr="003F1D58" w:rsidRDefault="0087313C">
      <w:pPr>
        <w:pStyle w:val="Heading1"/>
      </w:pPr>
      <w:bookmarkStart w:id="189" w:name="_Toc79566845"/>
      <w:bookmarkStart w:id="190" w:name="_Toc79568907"/>
      <w:r w:rsidRPr="003F1D58">
        <w:t>D.9</w:t>
      </w:r>
      <w:r w:rsidRPr="003F1D58">
        <w:tab/>
        <w:t>Re</w:t>
      </w:r>
      <w:r w:rsidRPr="003F1D58">
        <w:noBreakHyphen/>
        <w:t>enabling/Unlocking of application legacy1 and application A with menu entries at position 1 respectively 6</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3F1D58" w14:paraId="2BE1885E" w14:textId="77777777">
        <w:trPr>
          <w:jc w:val="center"/>
        </w:trPr>
        <w:tc>
          <w:tcPr>
            <w:tcW w:w="2901" w:type="dxa"/>
          </w:tcPr>
          <w:p w14:paraId="4042FCA5" w14:textId="77777777" w:rsidR="0087313C" w:rsidRPr="003F1D58" w:rsidRDefault="0087313C">
            <w:pPr>
              <w:pStyle w:val="TAH"/>
              <w:keepNext w:val="0"/>
              <w:keepLines w:val="0"/>
            </w:pPr>
            <w:r w:rsidRPr="003F1D58">
              <w:t>Position in ToolkitRegistry Menu Entries'</w:t>
            </w:r>
            <w:r w:rsidR="00CA5927" w:rsidRPr="003F1D58">
              <w:t xml:space="preserve"> </w:t>
            </w:r>
            <w:r w:rsidRPr="003F1D58">
              <w:t>list</w:t>
            </w:r>
          </w:p>
        </w:tc>
        <w:tc>
          <w:tcPr>
            <w:tcW w:w="1281" w:type="dxa"/>
          </w:tcPr>
          <w:p w14:paraId="64E31271" w14:textId="77777777" w:rsidR="0087313C" w:rsidRPr="003F1D58" w:rsidRDefault="0087313C">
            <w:pPr>
              <w:pStyle w:val="TAH"/>
              <w:keepNext w:val="0"/>
              <w:keepLines w:val="0"/>
            </w:pPr>
            <w:r w:rsidRPr="003F1D58">
              <w:t>Name</w:t>
            </w:r>
          </w:p>
        </w:tc>
        <w:tc>
          <w:tcPr>
            <w:tcW w:w="3546" w:type="dxa"/>
          </w:tcPr>
          <w:p w14:paraId="76476458" w14:textId="77777777" w:rsidR="0087313C" w:rsidRPr="003F1D58" w:rsidRDefault="0087313C">
            <w:pPr>
              <w:pStyle w:val="TAH"/>
              <w:keepNext w:val="0"/>
              <w:keepLines w:val="0"/>
            </w:pPr>
            <w:r w:rsidRPr="003F1D58">
              <w:t>SET UP MENU proactive command</w:t>
            </w:r>
          </w:p>
        </w:tc>
      </w:tr>
      <w:tr w:rsidR="0087313C" w:rsidRPr="003F1D58" w14:paraId="619A577C" w14:textId="77777777">
        <w:trPr>
          <w:jc w:val="center"/>
        </w:trPr>
        <w:tc>
          <w:tcPr>
            <w:tcW w:w="2901" w:type="dxa"/>
          </w:tcPr>
          <w:p w14:paraId="0639567E" w14:textId="77777777" w:rsidR="0087313C" w:rsidRPr="003F1D58" w:rsidRDefault="0087313C">
            <w:pPr>
              <w:pStyle w:val="TAC"/>
              <w:keepNext w:val="0"/>
              <w:keepLines w:val="0"/>
            </w:pPr>
            <w:r w:rsidRPr="003F1D58">
              <w:t>1</w:t>
            </w:r>
          </w:p>
        </w:tc>
        <w:tc>
          <w:tcPr>
            <w:tcW w:w="1281" w:type="dxa"/>
          </w:tcPr>
          <w:p w14:paraId="60B7D92B" w14:textId="77777777" w:rsidR="0087313C" w:rsidRPr="003F1D58" w:rsidRDefault="0087313C">
            <w:pPr>
              <w:pStyle w:val="TAC"/>
              <w:keepNext w:val="0"/>
              <w:keepLines w:val="0"/>
            </w:pPr>
            <w:r w:rsidRPr="003F1D58">
              <w:t>Legacy1</w:t>
            </w:r>
          </w:p>
        </w:tc>
        <w:tc>
          <w:tcPr>
            <w:tcW w:w="3546" w:type="dxa"/>
          </w:tcPr>
          <w:p w14:paraId="081325B5" w14:textId="77777777" w:rsidR="0087313C" w:rsidRPr="003F1D58" w:rsidRDefault="0087313C">
            <w:pPr>
              <w:pStyle w:val="TAC"/>
              <w:keepNext w:val="0"/>
              <w:keepLines w:val="0"/>
            </w:pPr>
            <w:r w:rsidRPr="003F1D58">
              <w:t>Legacy1</w:t>
            </w:r>
          </w:p>
        </w:tc>
      </w:tr>
      <w:tr w:rsidR="0087313C" w:rsidRPr="003F1D58" w14:paraId="3517B571" w14:textId="77777777">
        <w:trPr>
          <w:jc w:val="center"/>
        </w:trPr>
        <w:tc>
          <w:tcPr>
            <w:tcW w:w="2901" w:type="dxa"/>
          </w:tcPr>
          <w:p w14:paraId="791B1BDE" w14:textId="77777777" w:rsidR="0087313C" w:rsidRPr="003F1D58" w:rsidRDefault="0087313C">
            <w:pPr>
              <w:pStyle w:val="TAC"/>
              <w:keepNext w:val="0"/>
              <w:keepLines w:val="0"/>
            </w:pPr>
            <w:r w:rsidRPr="003F1D58">
              <w:t>2</w:t>
            </w:r>
          </w:p>
        </w:tc>
        <w:tc>
          <w:tcPr>
            <w:tcW w:w="1281" w:type="dxa"/>
          </w:tcPr>
          <w:p w14:paraId="2008FC1A" w14:textId="77777777" w:rsidR="0087313C" w:rsidRPr="003F1D58" w:rsidRDefault="0087313C">
            <w:pPr>
              <w:pStyle w:val="TAC"/>
              <w:keepNext w:val="0"/>
              <w:keepLines w:val="0"/>
            </w:pPr>
            <w:r w:rsidRPr="003F1D58">
              <w:t>C1</w:t>
            </w:r>
          </w:p>
        </w:tc>
        <w:tc>
          <w:tcPr>
            <w:tcW w:w="3546" w:type="dxa"/>
          </w:tcPr>
          <w:p w14:paraId="13BC2D04" w14:textId="77777777" w:rsidR="0087313C" w:rsidRPr="003F1D58" w:rsidRDefault="0087313C">
            <w:pPr>
              <w:pStyle w:val="TAC"/>
              <w:keepNext w:val="0"/>
              <w:keepLines w:val="0"/>
            </w:pPr>
            <w:r w:rsidRPr="003F1D58">
              <w:t>C1</w:t>
            </w:r>
          </w:p>
        </w:tc>
      </w:tr>
      <w:tr w:rsidR="0087313C" w:rsidRPr="003F1D58" w14:paraId="5D33AD62" w14:textId="77777777">
        <w:trPr>
          <w:jc w:val="center"/>
        </w:trPr>
        <w:tc>
          <w:tcPr>
            <w:tcW w:w="2901" w:type="dxa"/>
          </w:tcPr>
          <w:p w14:paraId="6998725C" w14:textId="77777777" w:rsidR="0087313C" w:rsidRPr="003F1D58" w:rsidRDefault="0087313C">
            <w:pPr>
              <w:pStyle w:val="TAC"/>
              <w:keepNext w:val="0"/>
              <w:keepLines w:val="0"/>
            </w:pPr>
            <w:r w:rsidRPr="003F1D58">
              <w:t>3</w:t>
            </w:r>
          </w:p>
        </w:tc>
        <w:tc>
          <w:tcPr>
            <w:tcW w:w="1281" w:type="dxa"/>
          </w:tcPr>
          <w:p w14:paraId="18682A1C" w14:textId="77777777" w:rsidR="0087313C" w:rsidRPr="003F1D58" w:rsidRDefault="0087313C">
            <w:pPr>
              <w:pStyle w:val="TAC"/>
              <w:keepNext w:val="0"/>
              <w:keepLines w:val="0"/>
            </w:pPr>
            <w:r w:rsidRPr="003F1D58">
              <w:t>C2</w:t>
            </w:r>
          </w:p>
        </w:tc>
        <w:tc>
          <w:tcPr>
            <w:tcW w:w="3546" w:type="dxa"/>
          </w:tcPr>
          <w:p w14:paraId="6F244338" w14:textId="77777777" w:rsidR="0087313C" w:rsidRPr="003F1D58" w:rsidRDefault="0087313C">
            <w:pPr>
              <w:pStyle w:val="TAC"/>
              <w:keepNext w:val="0"/>
              <w:keepLines w:val="0"/>
            </w:pPr>
            <w:r w:rsidRPr="003F1D58">
              <w:t>C2</w:t>
            </w:r>
          </w:p>
        </w:tc>
      </w:tr>
      <w:tr w:rsidR="0087313C" w:rsidRPr="003F1D58" w14:paraId="015F5FBD" w14:textId="77777777">
        <w:trPr>
          <w:jc w:val="center"/>
        </w:trPr>
        <w:tc>
          <w:tcPr>
            <w:tcW w:w="2901" w:type="dxa"/>
          </w:tcPr>
          <w:p w14:paraId="228F7420" w14:textId="77777777" w:rsidR="0087313C" w:rsidRPr="003F1D58" w:rsidRDefault="0087313C">
            <w:pPr>
              <w:pStyle w:val="TAC"/>
              <w:keepNext w:val="0"/>
              <w:keepLines w:val="0"/>
            </w:pPr>
            <w:r w:rsidRPr="003F1D58">
              <w:t>4</w:t>
            </w:r>
          </w:p>
        </w:tc>
        <w:tc>
          <w:tcPr>
            <w:tcW w:w="1281" w:type="dxa"/>
          </w:tcPr>
          <w:p w14:paraId="7466BC33" w14:textId="77777777" w:rsidR="0087313C" w:rsidRPr="003F1D58" w:rsidRDefault="0087313C">
            <w:pPr>
              <w:pStyle w:val="TAC"/>
              <w:keepNext w:val="0"/>
              <w:keepLines w:val="0"/>
            </w:pPr>
            <w:r w:rsidRPr="003F1D58">
              <w:t>Legacy2</w:t>
            </w:r>
          </w:p>
        </w:tc>
        <w:tc>
          <w:tcPr>
            <w:tcW w:w="3546" w:type="dxa"/>
          </w:tcPr>
          <w:p w14:paraId="244EE2CC" w14:textId="77777777" w:rsidR="0087313C" w:rsidRPr="003F1D58" w:rsidRDefault="0087313C">
            <w:pPr>
              <w:pStyle w:val="TAC"/>
              <w:keepNext w:val="0"/>
              <w:keepLines w:val="0"/>
            </w:pPr>
            <w:r w:rsidRPr="003F1D58">
              <w:t>Legacy2</w:t>
            </w:r>
          </w:p>
        </w:tc>
      </w:tr>
      <w:tr w:rsidR="0087313C" w:rsidRPr="003F1D58" w14:paraId="7B602D2E" w14:textId="77777777">
        <w:trPr>
          <w:jc w:val="center"/>
        </w:trPr>
        <w:tc>
          <w:tcPr>
            <w:tcW w:w="2901" w:type="dxa"/>
          </w:tcPr>
          <w:p w14:paraId="42E88EE8" w14:textId="77777777" w:rsidR="0087313C" w:rsidRPr="003F1D58" w:rsidRDefault="0087313C">
            <w:pPr>
              <w:pStyle w:val="TAC"/>
              <w:keepNext w:val="0"/>
              <w:keepLines w:val="0"/>
            </w:pPr>
            <w:r w:rsidRPr="003F1D58">
              <w:t>5</w:t>
            </w:r>
          </w:p>
        </w:tc>
        <w:tc>
          <w:tcPr>
            <w:tcW w:w="1281" w:type="dxa"/>
          </w:tcPr>
          <w:p w14:paraId="6EBF2B6D" w14:textId="77777777" w:rsidR="0087313C" w:rsidRPr="003F1D58" w:rsidRDefault="0087313C">
            <w:pPr>
              <w:pStyle w:val="TAC"/>
              <w:keepNext w:val="0"/>
              <w:keepLines w:val="0"/>
            </w:pPr>
            <w:r w:rsidRPr="003F1D58">
              <w:t>B</w:t>
            </w:r>
          </w:p>
        </w:tc>
        <w:tc>
          <w:tcPr>
            <w:tcW w:w="3546" w:type="dxa"/>
          </w:tcPr>
          <w:p w14:paraId="36F1F566" w14:textId="77777777" w:rsidR="0087313C" w:rsidRPr="003F1D58" w:rsidRDefault="0087313C">
            <w:pPr>
              <w:pStyle w:val="TAC"/>
              <w:keepNext w:val="0"/>
              <w:keepLines w:val="0"/>
            </w:pPr>
            <w:r w:rsidRPr="003F1D58">
              <w:t>B</w:t>
            </w:r>
          </w:p>
        </w:tc>
      </w:tr>
      <w:tr w:rsidR="0087313C" w:rsidRPr="003F1D58" w14:paraId="01D7E532" w14:textId="77777777">
        <w:trPr>
          <w:jc w:val="center"/>
        </w:trPr>
        <w:tc>
          <w:tcPr>
            <w:tcW w:w="2901" w:type="dxa"/>
          </w:tcPr>
          <w:p w14:paraId="33B249D4" w14:textId="77777777" w:rsidR="0087313C" w:rsidRPr="003F1D58" w:rsidRDefault="0087313C">
            <w:pPr>
              <w:pStyle w:val="TAC"/>
              <w:keepNext w:val="0"/>
              <w:keepLines w:val="0"/>
            </w:pPr>
            <w:r w:rsidRPr="003F1D58">
              <w:t>6</w:t>
            </w:r>
          </w:p>
        </w:tc>
        <w:tc>
          <w:tcPr>
            <w:tcW w:w="1281" w:type="dxa"/>
          </w:tcPr>
          <w:p w14:paraId="59C71744" w14:textId="77777777" w:rsidR="0087313C" w:rsidRPr="003F1D58" w:rsidRDefault="0087313C">
            <w:pPr>
              <w:pStyle w:val="TAC"/>
              <w:keepNext w:val="0"/>
              <w:keepLines w:val="0"/>
            </w:pPr>
            <w:r w:rsidRPr="003F1D58">
              <w:t>A</w:t>
            </w:r>
          </w:p>
        </w:tc>
        <w:tc>
          <w:tcPr>
            <w:tcW w:w="3546" w:type="dxa"/>
          </w:tcPr>
          <w:p w14:paraId="45D46FF5" w14:textId="77777777" w:rsidR="0087313C" w:rsidRPr="003F1D58" w:rsidRDefault="0087313C">
            <w:pPr>
              <w:pStyle w:val="TAC"/>
              <w:keepNext w:val="0"/>
              <w:keepLines w:val="0"/>
            </w:pPr>
            <w:r w:rsidRPr="003F1D58">
              <w:t>A</w:t>
            </w:r>
          </w:p>
        </w:tc>
      </w:tr>
      <w:tr w:rsidR="0087313C" w:rsidRPr="003F1D58" w14:paraId="2002D6FC" w14:textId="77777777">
        <w:trPr>
          <w:jc w:val="center"/>
        </w:trPr>
        <w:tc>
          <w:tcPr>
            <w:tcW w:w="2901" w:type="dxa"/>
          </w:tcPr>
          <w:p w14:paraId="528064D0" w14:textId="77777777" w:rsidR="0087313C" w:rsidRPr="003F1D58" w:rsidRDefault="0087313C">
            <w:pPr>
              <w:pStyle w:val="TAC"/>
              <w:keepNext w:val="0"/>
              <w:keepLines w:val="0"/>
            </w:pPr>
            <w:r w:rsidRPr="003F1D58">
              <w:t>7</w:t>
            </w:r>
          </w:p>
        </w:tc>
        <w:tc>
          <w:tcPr>
            <w:tcW w:w="1281" w:type="dxa"/>
          </w:tcPr>
          <w:p w14:paraId="22A85B81" w14:textId="77777777" w:rsidR="0087313C" w:rsidRPr="003F1D58" w:rsidRDefault="0087313C">
            <w:pPr>
              <w:pStyle w:val="TAC"/>
              <w:keepNext w:val="0"/>
              <w:keepLines w:val="0"/>
            </w:pPr>
            <w:r w:rsidRPr="003F1D58">
              <w:t>Legacy3</w:t>
            </w:r>
          </w:p>
        </w:tc>
        <w:tc>
          <w:tcPr>
            <w:tcW w:w="3546" w:type="dxa"/>
          </w:tcPr>
          <w:p w14:paraId="2FCB2979" w14:textId="77777777" w:rsidR="0087313C" w:rsidRPr="003F1D58" w:rsidRDefault="0087313C">
            <w:pPr>
              <w:pStyle w:val="TAC"/>
              <w:keepNext w:val="0"/>
              <w:keepLines w:val="0"/>
            </w:pPr>
            <w:r w:rsidRPr="003F1D58">
              <w:t>Legacy3</w:t>
            </w:r>
          </w:p>
        </w:tc>
      </w:tr>
      <w:tr w:rsidR="0087313C" w:rsidRPr="003F1D58" w14:paraId="2651B3E8" w14:textId="77777777">
        <w:trPr>
          <w:jc w:val="center"/>
        </w:trPr>
        <w:tc>
          <w:tcPr>
            <w:tcW w:w="2901" w:type="dxa"/>
          </w:tcPr>
          <w:p w14:paraId="27FE34BA" w14:textId="77777777" w:rsidR="0087313C" w:rsidRPr="003F1D58" w:rsidRDefault="0087313C">
            <w:pPr>
              <w:pStyle w:val="TAC"/>
              <w:keepNext w:val="0"/>
              <w:keepLines w:val="0"/>
            </w:pPr>
            <w:r w:rsidRPr="003F1D58">
              <w:t>8</w:t>
            </w:r>
          </w:p>
        </w:tc>
        <w:tc>
          <w:tcPr>
            <w:tcW w:w="1281" w:type="dxa"/>
          </w:tcPr>
          <w:p w14:paraId="5E39795E" w14:textId="77777777" w:rsidR="0087313C" w:rsidRPr="003F1D58" w:rsidRDefault="0087313C">
            <w:pPr>
              <w:pStyle w:val="TAC"/>
              <w:keepNext w:val="0"/>
              <w:keepLines w:val="0"/>
            </w:pPr>
            <w:r w:rsidRPr="003F1D58">
              <w:t>Legacy4</w:t>
            </w:r>
          </w:p>
        </w:tc>
        <w:tc>
          <w:tcPr>
            <w:tcW w:w="3546" w:type="dxa"/>
          </w:tcPr>
          <w:p w14:paraId="5DF1F505" w14:textId="77777777" w:rsidR="0087313C" w:rsidRPr="003F1D58" w:rsidRDefault="0087313C">
            <w:pPr>
              <w:pStyle w:val="TAC"/>
              <w:keepNext w:val="0"/>
              <w:keepLines w:val="0"/>
            </w:pPr>
            <w:r w:rsidRPr="003F1D58">
              <w:t>Legacy4</w:t>
            </w:r>
          </w:p>
        </w:tc>
      </w:tr>
      <w:tr w:rsidR="0087313C" w:rsidRPr="003F1D58" w14:paraId="60E8AD35" w14:textId="77777777">
        <w:trPr>
          <w:jc w:val="center"/>
        </w:trPr>
        <w:tc>
          <w:tcPr>
            <w:tcW w:w="2901" w:type="dxa"/>
          </w:tcPr>
          <w:p w14:paraId="276FA51F" w14:textId="77777777" w:rsidR="0087313C" w:rsidRPr="003F1D58" w:rsidRDefault="0087313C">
            <w:pPr>
              <w:pStyle w:val="TAC"/>
              <w:keepNext w:val="0"/>
              <w:keepLines w:val="0"/>
            </w:pPr>
            <w:r w:rsidRPr="003F1D58">
              <w:t>9</w:t>
            </w:r>
          </w:p>
        </w:tc>
        <w:tc>
          <w:tcPr>
            <w:tcW w:w="1281" w:type="dxa"/>
          </w:tcPr>
          <w:p w14:paraId="011E67F0" w14:textId="77777777" w:rsidR="0087313C" w:rsidRPr="003F1D58" w:rsidRDefault="0087313C">
            <w:pPr>
              <w:pStyle w:val="TAC"/>
              <w:keepNext w:val="0"/>
              <w:keepLines w:val="0"/>
            </w:pPr>
            <w:r w:rsidRPr="003F1D58">
              <w:t>D</w:t>
            </w:r>
          </w:p>
        </w:tc>
        <w:tc>
          <w:tcPr>
            <w:tcW w:w="3546" w:type="dxa"/>
          </w:tcPr>
          <w:p w14:paraId="06861538" w14:textId="77777777" w:rsidR="0087313C" w:rsidRPr="003F1D58" w:rsidRDefault="0087313C">
            <w:pPr>
              <w:pStyle w:val="TAC"/>
              <w:keepNext w:val="0"/>
              <w:keepLines w:val="0"/>
            </w:pPr>
            <w:r w:rsidRPr="003F1D58">
              <w:t>D</w:t>
            </w:r>
          </w:p>
        </w:tc>
      </w:tr>
      <w:tr w:rsidR="0087313C" w:rsidRPr="003F1D58" w14:paraId="05109D3B" w14:textId="77777777">
        <w:trPr>
          <w:jc w:val="center"/>
        </w:trPr>
        <w:tc>
          <w:tcPr>
            <w:tcW w:w="2901" w:type="dxa"/>
          </w:tcPr>
          <w:p w14:paraId="5949A181" w14:textId="77777777" w:rsidR="0087313C" w:rsidRPr="003F1D58" w:rsidRDefault="0087313C">
            <w:pPr>
              <w:pStyle w:val="TAC"/>
              <w:keepNext w:val="0"/>
              <w:keepLines w:val="0"/>
            </w:pPr>
            <w:r w:rsidRPr="003F1D58">
              <w:t>10</w:t>
            </w:r>
          </w:p>
        </w:tc>
        <w:tc>
          <w:tcPr>
            <w:tcW w:w="1281" w:type="dxa"/>
          </w:tcPr>
          <w:p w14:paraId="78C5A4E1" w14:textId="77777777" w:rsidR="0087313C" w:rsidRPr="003F1D58" w:rsidRDefault="0087313C">
            <w:pPr>
              <w:pStyle w:val="TAC"/>
              <w:keepNext w:val="0"/>
              <w:keepLines w:val="0"/>
            </w:pPr>
            <w:r w:rsidRPr="003F1D58">
              <w:t>E</w:t>
            </w:r>
          </w:p>
        </w:tc>
        <w:tc>
          <w:tcPr>
            <w:tcW w:w="3546" w:type="dxa"/>
          </w:tcPr>
          <w:p w14:paraId="515355D5" w14:textId="77777777" w:rsidR="0087313C" w:rsidRPr="003F1D58" w:rsidRDefault="0087313C">
            <w:pPr>
              <w:pStyle w:val="TAC"/>
              <w:keepNext w:val="0"/>
              <w:keepLines w:val="0"/>
            </w:pPr>
            <w:r w:rsidRPr="003F1D58">
              <w:t>E</w:t>
            </w:r>
          </w:p>
        </w:tc>
      </w:tr>
    </w:tbl>
    <w:p w14:paraId="696C9388" w14:textId="77777777" w:rsidR="0087313C" w:rsidRPr="003F1D58" w:rsidRDefault="0087313C"/>
    <w:p w14:paraId="0564C3F8" w14:textId="77777777" w:rsidR="0087313C" w:rsidRPr="003F1D58" w:rsidRDefault="0087313C">
      <w:pPr>
        <w:pStyle w:val="Heading1"/>
      </w:pPr>
      <w:bookmarkStart w:id="191" w:name="_Toc79566846"/>
      <w:bookmarkStart w:id="192" w:name="_Toc79568908"/>
      <w:r w:rsidRPr="003F1D58">
        <w:lastRenderedPageBreak/>
        <w:t>D.10</w:t>
      </w:r>
      <w:r w:rsidRPr="003F1D58">
        <w:tab/>
        <w:t>Deletion of application A with menu entry at position 6</w:t>
      </w:r>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6"/>
        <w:gridCol w:w="1276"/>
        <w:gridCol w:w="3546"/>
      </w:tblGrid>
      <w:tr w:rsidR="0087313C" w:rsidRPr="003F1D58" w14:paraId="7ADEB153" w14:textId="77777777">
        <w:trPr>
          <w:tblHeader/>
          <w:jc w:val="center"/>
        </w:trPr>
        <w:tc>
          <w:tcPr>
            <w:tcW w:w="2906" w:type="dxa"/>
          </w:tcPr>
          <w:p w14:paraId="05BEA25E" w14:textId="77777777" w:rsidR="0087313C" w:rsidRPr="003F1D58" w:rsidRDefault="0087313C">
            <w:pPr>
              <w:pStyle w:val="TAH"/>
              <w:keepLines w:val="0"/>
            </w:pPr>
            <w:r w:rsidRPr="003F1D58">
              <w:t>Position in ToolkitRegistry Menu Entries'</w:t>
            </w:r>
            <w:r w:rsidR="00CA5927" w:rsidRPr="003F1D58">
              <w:t xml:space="preserve"> </w:t>
            </w:r>
            <w:r w:rsidRPr="003F1D58">
              <w:t>list</w:t>
            </w:r>
          </w:p>
        </w:tc>
        <w:tc>
          <w:tcPr>
            <w:tcW w:w="1276" w:type="dxa"/>
          </w:tcPr>
          <w:p w14:paraId="7D679622" w14:textId="77777777" w:rsidR="0087313C" w:rsidRPr="003F1D58" w:rsidRDefault="0087313C">
            <w:pPr>
              <w:pStyle w:val="TAH"/>
              <w:keepLines w:val="0"/>
            </w:pPr>
            <w:r w:rsidRPr="003F1D58">
              <w:t>Name</w:t>
            </w:r>
          </w:p>
        </w:tc>
        <w:tc>
          <w:tcPr>
            <w:tcW w:w="3546" w:type="dxa"/>
          </w:tcPr>
          <w:p w14:paraId="09F79A14" w14:textId="77777777" w:rsidR="0087313C" w:rsidRPr="003F1D58" w:rsidRDefault="0087313C">
            <w:pPr>
              <w:pStyle w:val="TAH"/>
              <w:keepLines w:val="0"/>
            </w:pPr>
            <w:r w:rsidRPr="003F1D58">
              <w:t>SET UP MENU proactive command</w:t>
            </w:r>
          </w:p>
        </w:tc>
      </w:tr>
      <w:tr w:rsidR="0087313C" w:rsidRPr="003F1D58" w14:paraId="013B6997" w14:textId="77777777">
        <w:trPr>
          <w:jc w:val="center"/>
        </w:trPr>
        <w:tc>
          <w:tcPr>
            <w:tcW w:w="2906" w:type="dxa"/>
          </w:tcPr>
          <w:p w14:paraId="4C45C8F8" w14:textId="77777777" w:rsidR="0087313C" w:rsidRPr="003F1D58" w:rsidRDefault="0087313C">
            <w:pPr>
              <w:pStyle w:val="TAC"/>
              <w:keepLines w:val="0"/>
            </w:pPr>
            <w:r w:rsidRPr="003F1D58">
              <w:t>1</w:t>
            </w:r>
          </w:p>
        </w:tc>
        <w:tc>
          <w:tcPr>
            <w:tcW w:w="1276" w:type="dxa"/>
          </w:tcPr>
          <w:p w14:paraId="2C3BA9D6" w14:textId="77777777" w:rsidR="0087313C" w:rsidRPr="003F1D58" w:rsidRDefault="0087313C">
            <w:pPr>
              <w:pStyle w:val="TAC"/>
              <w:keepLines w:val="0"/>
            </w:pPr>
            <w:r w:rsidRPr="003F1D58">
              <w:t>Legacy1</w:t>
            </w:r>
          </w:p>
        </w:tc>
        <w:tc>
          <w:tcPr>
            <w:tcW w:w="3546" w:type="dxa"/>
          </w:tcPr>
          <w:p w14:paraId="07EF451F" w14:textId="77777777" w:rsidR="0087313C" w:rsidRPr="003F1D58" w:rsidRDefault="0087313C">
            <w:pPr>
              <w:pStyle w:val="TAC"/>
              <w:keepLines w:val="0"/>
            </w:pPr>
            <w:r w:rsidRPr="003F1D58">
              <w:t>Legacy1</w:t>
            </w:r>
          </w:p>
        </w:tc>
      </w:tr>
      <w:tr w:rsidR="0087313C" w:rsidRPr="003F1D58" w14:paraId="4BF6CA79" w14:textId="77777777">
        <w:trPr>
          <w:jc w:val="center"/>
        </w:trPr>
        <w:tc>
          <w:tcPr>
            <w:tcW w:w="2906" w:type="dxa"/>
          </w:tcPr>
          <w:p w14:paraId="5F4E8997" w14:textId="77777777" w:rsidR="0087313C" w:rsidRPr="003F1D58" w:rsidRDefault="0087313C">
            <w:pPr>
              <w:pStyle w:val="TAC"/>
              <w:keepLines w:val="0"/>
            </w:pPr>
            <w:r w:rsidRPr="003F1D58">
              <w:t>2</w:t>
            </w:r>
          </w:p>
        </w:tc>
        <w:tc>
          <w:tcPr>
            <w:tcW w:w="1276" w:type="dxa"/>
          </w:tcPr>
          <w:p w14:paraId="6301477D" w14:textId="77777777" w:rsidR="0087313C" w:rsidRPr="003F1D58" w:rsidRDefault="0087313C">
            <w:pPr>
              <w:pStyle w:val="TAC"/>
              <w:keepLines w:val="0"/>
            </w:pPr>
            <w:r w:rsidRPr="003F1D58">
              <w:t>C1</w:t>
            </w:r>
          </w:p>
        </w:tc>
        <w:tc>
          <w:tcPr>
            <w:tcW w:w="3546" w:type="dxa"/>
          </w:tcPr>
          <w:p w14:paraId="43205F5A" w14:textId="77777777" w:rsidR="0087313C" w:rsidRPr="003F1D58" w:rsidRDefault="0087313C">
            <w:pPr>
              <w:pStyle w:val="TAC"/>
              <w:keepLines w:val="0"/>
            </w:pPr>
            <w:r w:rsidRPr="003F1D58">
              <w:t>C1</w:t>
            </w:r>
          </w:p>
        </w:tc>
      </w:tr>
      <w:tr w:rsidR="0087313C" w:rsidRPr="003F1D58" w14:paraId="0FB8ED61" w14:textId="77777777">
        <w:trPr>
          <w:jc w:val="center"/>
        </w:trPr>
        <w:tc>
          <w:tcPr>
            <w:tcW w:w="2906" w:type="dxa"/>
          </w:tcPr>
          <w:p w14:paraId="55C2686F" w14:textId="77777777" w:rsidR="0087313C" w:rsidRPr="003F1D58" w:rsidRDefault="0087313C">
            <w:pPr>
              <w:pStyle w:val="TAC"/>
              <w:keepLines w:val="0"/>
            </w:pPr>
            <w:r w:rsidRPr="003F1D58">
              <w:t>3</w:t>
            </w:r>
          </w:p>
        </w:tc>
        <w:tc>
          <w:tcPr>
            <w:tcW w:w="1276" w:type="dxa"/>
          </w:tcPr>
          <w:p w14:paraId="1E2D5A6B" w14:textId="77777777" w:rsidR="0087313C" w:rsidRPr="003F1D58" w:rsidRDefault="0087313C">
            <w:pPr>
              <w:pStyle w:val="TAC"/>
              <w:keepLines w:val="0"/>
            </w:pPr>
            <w:r w:rsidRPr="003F1D58">
              <w:t>C2</w:t>
            </w:r>
          </w:p>
        </w:tc>
        <w:tc>
          <w:tcPr>
            <w:tcW w:w="3546" w:type="dxa"/>
          </w:tcPr>
          <w:p w14:paraId="4CF28A85" w14:textId="77777777" w:rsidR="0087313C" w:rsidRPr="003F1D58" w:rsidRDefault="0087313C">
            <w:pPr>
              <w:pStyle w:val="TAC"/>
              <w:keepLines w:val="0"/>
            </w:pPr>
            <w:r w:rsidRPr="003F1D58">
              <w:t>C2</w:t>
            </w:r>
          </w:p>
        </w:tc>
      </w:tr>
      <w:tr w:rsidR="0087313C" w:rsidRPr="003F1D58" w14:paraId="1285BE39" w14:textId="77777777">
        <w:trPr>
          <w:jc w:val="center"/>
        </w:trPr>
        <w:tc>
          <w:tcPr>
            <w:tcW w:w="2906" w:type="dxa"/>
          </w:tcPr>
          <w:p w14:paraId="44776CA4" w14:textId="77777777" w:rsidR="0087313C" w:rsidRPr="003F1D58" w:rsidRDefault="0087313C">
            <w:pPr>
              <w:pStyle w:val="TAC"/>
              <w:keepLines w:val="0"/>
            </w:pPr>
            <w:r w:rsidRPr="003F1D58">
              <w:t>4</w:t>
            </w:r>
          </w:p>
        </w:tc>
        <w:tc>
          <w:tcPr>
            <w:tcW w:w="1276" w:type="dxa"/>
          </w:tcPr>
          <w:p w14:paraId="348FB794" w14:textId="77777777" w:rsidR="0087313C" w:rsidRPr="003F1D58" w:rsidRDefault="0087313C">
            <w:pPr>
              <w:pStyle w:val="TAC"/>
              <w:keepLines w:val="0"/>
            </w:pPr>
            <w:r w:rsidRPr="003F1D58">
              <w:t>Legacy2</w:t>
            </w:r>
          </w:p>
        </w:tc>
        <w:tc>
          <w:tcPr>
            <w:tcW w:w="3546" w:type="dxa"/>
          </w:tcPr>
          <w:p w14:paraId="0882871B" w14:textId="77777777" w:rsidR="0087313C" w:rsidRPr="003F1D58" w:rsidRDefault="0087313C">
            <w:pPr>
              <w:pStyle w:val="TAC"/>
              <w:keepLines w:val="0"/>
            </w:pPr>
            <w:r w:rsidRPr="003F1D58">
              <w:t>Legacy2</w:t>
            </w:r>
          </w:p>
        </w:tc>
      </w:tr>
      <w:tr w:rsidR="0087313C" w:rsidRPr="003F1D58" w14:paraId="2E6A60E3" w14:textId="77777777">
        <w:trPr>
          <w:jc w:val="center"/>
        </w:trPr>
        <w:tc>
          <w:tcPr>
            <w:tcW w:w="2906" w:type="dxa"/>
          </w:tcPr>
          <w:p w14:paraId="2FDF5904" w14:textId="77777777" w:rsidR="0087313C" w:rsidRPr="003F1D58" w:rsidRDefault="0087313C">
            <w:pPr>
              <w:pStyle w:val="TAC"/>
              <w:keepNext w:val="0"/>
              <w:keepLines w:val="0"/>
            </w:pPr>
            <w:r w:rsidRPr="003F1D58">
              <w:t>5</w:t>
            </w:r>
          </w:p>
        </w:tc>
        <w:tc>
          <w:tcPr>
            <w:tcW w:w="1276" w:type="dxa"/>
          </w:tcPr>
          <w:p w14:paraId="2666ACCC" w14:textId="77777777" w:rsidR="0087313C" w:rsidRPr="003F1D58" w:rsidRDefault="0087313C">
            <w:pPr>
              <w:pStyle w:val="TAC"/>
              <w:keepNext w:val="0"/>
              <w:keepLines w:val="0"/>
            </w:pPr>
            <w:r w:rsidRPr="003F1D58">
              <w:t>B</w:t>
            </w:r>
          </w:p>
        </w:tc>
        <w:tc>
          <w:tcPr>
            <w:tcW w:w="3546" w:type="dxa"/>
          </w:tcPr>
          <w:p w14:paraId="4BFFC661" w14:textId="77777777" w:rsidR="0087313C" w:rsidRPr="003F1D58" w:rsidRDefault="0087313C">
            <w:pPr>
              <w:pStyle w:val="TAC"/>
              <w:keepNext w:val="0"/>
              <w:keepLines w:val="0"/>
            </w:pPr>
            <w:r w:rsidRPr="003F1D58">
              <w:t>B</w:t>
            </w:r>
          </w:p>
        </w:tc>
      </w:tr>
      <w:tr w:rsidR="0087313C" w:rsidRPr="003F1D58" w14:paraId="4ED10EE2" w14:textId="77777777">
        <w:trPr>
          <w:jc w:val="center"/>
        </w:trPr>
        <w:tc>
          <w:tcPr>
            <w:tcW w:w="2906" w:type="dxa"/>
          </w:tcPr>
          <w:p w14:paraId="4213C2A6" w14:textId="77777777" w:rsidR="0087313C" w:rsidRPr="003F1D58" w:rsidRDefault="0087313C">
            <w:pPr>
              <w:pStyle w:val="TAC"/>
              <w:keepNext w:val="0"/>
              <w:keepLines w:val="0"/>
            </w:pPr>
            <w:r w:rsidRPr="003F1D58">
              <w:t>6</w:t>
            </w:r>
          </w:p>
        </w:tc>
        <w:tc>
          <w:tcPr>
            <w:tcW w:w="1276" w:type="dxa"/>
          </w:tcPr>
          <w:p w14:paraId="0B1F4083" w14:textId="77777777" w:rsidR="0087313C" w:rsidRPr="003F1D58" w:rsidRDefault="0087313C">
            <w:pPr>
              <w:pStyle w:val="TAC"/>
              <w:keepNext w:val="0"/>
              <w:keepLines w:val="0"/>
            </w:pPr>
            <w:r w:rsidRPr="003F1D58">
              <w:t>Legacy3</w:t>
            </w:r>
          </w:p>
        </w:tc>
        <w:tc>
          <w:tcPr>
            <w:tcW w:w="3546" w:type="dxa"/>
          </w:tcPr>
          <w:p w14:paraId="48FA8BC6" w14:textId="77777777" w:rsidR="0087313C" w:rsidRPr="003F1D58" w:rsidRDefault="0087313C">
            <w:pPr>
              <w:pStyle w:val="TAC"/>
              <w:keepNext w:val="0"/>
              <w:keepLines w:val="0"/>
            </w:pPr>
            <w:r w:rsidRPr="003F1D58">
              <w:t>Legacy3</w:t>
            </w:r>
          </w:p>
        </w:tc>
      </w:tr>
      <w:tr w:rsidR="0087313C" w:rsidRPr="003F1D58" w14:paraId="03D60959" w14:textId="77777777">
        <w:trPr>
          <w:jc w:val="center"/>
        </w:trPr>
        <w:tc>
          <w:tcPr>
            <w:tcW w:w="2906" w:type="dxa"/>
          </w:tcPr>
          <w:p w14:paraId="4534D9C7" w14:textId="77777777" w:rsidR="0087313C" w:rsidRPr="003F1D58" w:rsidRDefault="0087313C">
            <w:pPr>
              <w:pStyle w:val="TAC"/>
              <w:keepNext w:val="0"/>
              <w:keepLines w:val="0"/>
            </w:pPr>
            <w:r w:rsidRPr="003F1D58">
              <w:t>7</w:t>
            </w:r>
          </w:p>
        </w:tc>
        <w:tc>
          <w:tcPr>
            <w:tcW w:w="1276" w:type="dxa"/>
          </w:tcPr>
          <w:p w14:paraId="179393CB" w14:textId="77777777" w:rsidR="0087313C" w:rsidRPr="003F1D58" w:rsidRDefault="0087313C">
            <w:pPr>
              <w:pStyle w:val="TAC"/>
              <w:keepNext w:val="0"/>
              <w:keepLines w:val="0"/>
            </w:pPr>
            <w:r w:rsidRPr="003F1D58">
              <w:t>Legacy4</w:t>
            </w:r>
          </w:p>
        </w:tc>
        <w:tc>
          <w:tcPr>
            <w:tcW w:w="3546" w:type="dxa"/>
          </w:tcPr>
          <w:p w14:paraId="139986D3" w14:textId="77777777" w:rsidR="0087313C" w:rsidRPr="003F1D58" w:rsidRDefault="0087313C">
            <w:pPr>
              <w:pStyle w:val="TAC"/>
              <w:keepNext w:val="0"/>
              <w:keepLines w:val="0"/>
            </w:pPr>
            <w:r w:rsidRPr="003F1D58">
              <w:t>Legacy4</w:t>
            </w:r>
          </w:p>
        </w:tc>
      </w:tr>
      <w:tr w:rsidR="0087313C" w:rsidRPr="003F1D58" w14:paraId="37FF2B07" w14:textId="77777777">
        <w:trPr>
          <w:jc w:val="center"/>
        </w:trPr>
        <w:tc>
          <w:tcPr>
            <w:tcW w:w="2906" w:type="dxa"/>
          </w:tcPr>
          <w:p w14:paraId="453153C1" w14:textId="77777777" w:rsidR="0087313C" w:rsidRPr="003F1D58" w:rsidRDefault="0087313C">
            <w:pPr>
              <w:pStyle w:val="TAC"/>
              <w:keepNext w:val="0"/>
              <w:keepLines w:val="0"/>
            </w:pPr>
            <w:r w:rsidRPr="003F1D58">
              <w:t>8</w:t>
            </w:r>
          </w:p>
        </w:tc>
        <w:tc>
          <w:tcPr>
            <w:tcW w:w="1276" w:type="dxa"/>
          </w:tcPr>
          <w:p w14:paraId="1066E457" w14:textId="77777777" w:rsidR="0087313C" w:rsidRPr="003F1D58" w:rsidRDefault="0087313C">
            <w:pPr>
              <w:pStyle w:val="TAC"/>
              <w:keepNext w:val="0"/>
              <w:keepLines w:val="0"/>
            </w:pPr>
            <w:r w:rsidRPr="003F1D58">
              <w:t>D</w:t>
            </w:r>
          </w:p>
        </w:tc>
        <w:tc>
          <w:tcPr>
            <w:tcW w:w="3546" w:type="dxa"/>
          </w:tcPr>
          <w:p w14:paraId="56528D2F" w14:textId="77777777" w:rsidR="0087313C" w:rsidRPr="003F1D58" w:rsidRDefault="0087313C">
            <w:pPr>
              <w:pStyle w:val="TAC"/>
              <w:keepNext w:val="0"/>
              <w:keepLines w:val="0"/>
            </w:pPr>
            <w:r w:rsidRPr="003F1D58">
              <w:t>D</w:t>
            </w:r>
          </w:p>
        </w:tc>
      </w:tr>
      <w:tr w:rsidR="0087313C" w:rsidRPr="003F1D58" w14:paraId="26D81A63" w14:textId="77777777">
        <w:trPr>
          <w:jc w:val="center"/>
        </w:trPr>
        <w:tc>
          <w:tcPr>
            <w:tcW w:w="2906" w:type="dxa"/>
          </w:tcPr>
          <w:p w14:paraId="5322750C" w14:textId="77777777" w:rsidR="0087313C" w:rsidRPr="003F1D58" w:rsidRDefault="0087313C">
            <w:pPr>
              <w:pStyle w:val="TAC"/>
              <w:keepNext w:val="0"/>
              <w:keepLines w:val="0"/>
            </w:pPr>
            <w:r w:rsidRPr="003F1D58">
              <w:t>9</w:t>
            </w:r>
          </w:p>
        </w:tc>
        <w:tc>
          <w:tcPr>
            <w:tcW w:w="1276" w:type="dxa"/>
          </w:tcPr>
          <w:p w14:paraId="6BF12E77" w14:textId="77777777" w:rsidR="0087313C" w:rsidRPr="003F1D58" w:rsidRDefault="0087313C">
            <w:pPr>
              <w:pStyle w:val="TAC"/>
              <w:keepNext w:val="0"/>
              <w:keepLines w:val="0"/>
            </w:pPr>
            <w:r w:rsidRPr="003F1D58">
              <w:t>E</w:t>
            </w:r>
          </w:p>
        </w:tc>
        <w:tc>
          <w:tcPr>
            <w:tcW w:w="3546" w:type="dxa"/>
          </w:tcPr>
          <w:p w14:paraId="1E9074A8" w14:textId="77777777" w:rsidR="0087313C" w:rsidRPr="003F1D58" w:rsidRDefault="0087313C">
            <w:pPr>
              <w:pStyle w:val="TAC"/>
              <w:keepNext w:val="0"/>
              <w:keepLines w:val="0"/>
            </w:pPr>
            <w:r w:rsidRPr="003F1D58">
              <w:t>E</w:t>
            </w:r>
          </w:p>
        </w:tc>
      </w:tr>
      <w:tr w:rsidR="0087313C" w:rsidRPr="003F1D58" w14:paraId="0012D906" w14:textId="77777777">
        <w:trPr>
          <w:cantSplit/>
          <w:jc w:val="center"/>
        </w:trPr>
        <w:tc>
          <w:tcPr>
            <w:tcW w:w="7728" w:type="dxa"/>
            <w:gridSpan w:val="3"/>
          </w:tcPr>
          <w:p w14:paraId="4B791B23" w14:textId="77777777" w:rsidR="0087313C" w:rsidRPr="003F1D58" w:rsidRDefault="0087313C">
            <w:pPr>
              <w:pStyle w:val="TAN"/>
              <w:keepNext w:val="0"/>
              <w:keepLines w:val="0"/>
            </w:pPr>
            <w:r w:rsidRPr="003F1D58">
              <w:t>NOTE:</w:t>
            </w:r>
            <w:r w:rsidRPr="003F1D58">
              <w:tab/>
              <w:t>Menu entries below menu position 6 are moved up one position.</w:t>
            </w:r>
          </w:p>
        </w:tc>
      </w:tr>
    </w:tbl>
    <w:p w14:paraId="6E1C5D58" w14:textId="77777777" w:rsidR="0087313C" w:rsidRPr="003F1D58" w:rsidRDefault="0087313C"/>
    <w:p w14:paraId="5135F294" w14:textId="4E51A467" w:rsidR="0087313C" w:rsidRPr="003F1D58" w:rsidRDefault="0087313C">
      <w:pPr>
        <w:pStyle w:val="Heading8"/>
      </w:pPr>
      <w:r w:rsidRPr="003F1D58">
        <w:br w:type="page"/>
      </w:r>
      <w:bookmarkStart w:id="193" w:name="_Toc79566847"/>
      <w:bookmarkStart w:id="194" w:name="_Toc79568909"/>
      <w:r w:rsidRPr="003F1D58">
        <w:lastRenderedPageBreak/>
        <w:t>Annex E (informative</w:t>
      </w:r>
      <w:r w:rsidR="007E1513" w:rsidRPr="003F1D58">
        <w:t>):</w:t>
      </w:r>
      <w:r w:rsidR="007E1513" w:rsidRPr="003F1D58">
        <w:br/>
      </w:r>
      <w:r w:rsidRPr="003F1D58">
        <w:t>Change history</w:t>
      </w:r>
      <w:bookmarkEnd w:id="193"/>
      <w:bookmarkEnd w:id="194"/>
    </w:p>
    <w:p w14:paraId="1DA7F7C0" w14:textId="77777777" w:rsidR="0087313C" w:rsidRPr="003F1D58" w:rsidRDefault="00003E25">
      <w:r w:rsidRPr="003F1D58">
        <w:t>This annex lists all Changes Requests (CR) applied to the present document.</w:t>
      </w:r>
    </w:p>
    <w:tbl>
      <w:tblPr>
        <w:tblW w:w="93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792"/>
        <w:gridCol w:w="1596"/>
        <w:gridCol w:w="602"/>
        <w:gridCol w:w="440"/>
        <w:gridCol w:w="426"/>
        <w:gridCol w:w="414"/>
        <w:gridCol w:w="4233"/>
        <w:gridCol w:w="896"/>
      </w:tblGrid>
      <w:tr w:rsidR="00270310" w:rsidRPr="003F1D58" w14:paraId="45ECBC40" w14:textId="77777777" w:rsidTr="00CA5927">
        <w:trPr>
          <w:tblHeader/>
          <w:jc w:val="center"/>
        </w:trPr>
        <w:tc>
          <w:tcPr>
            <w:tcW w:w="792" w:type="dxa"/>
            <w:tcMar>
              <w:right w:w="28" w:type="dxa"/>
            </w:tcMar>
          </w:tcPr>
          <w:p w14:paraId="4FD84E60" w14:textId="77777777" w:rsidR="0087313C" w:rsidRPr="003F1D58" w:rsidRDefault="0087313C">
            <w:pPr>
              <w:pStyle w:val="TAH"/>
              <w:keepNext w:val="0"/>
              <w:keepLines w:val="0"/>
              <w:rPr>
                <w:sz w:val="16"/>
                <w:szCs w:val="16"/>
              </w:rPr>
            </w:pPr>
            <w:r w:rsidRPr="003F1D58">
              <w:rPr>
                <w:sz w:val="16"/>
                <w:szCs w:val="16"/>
              </w:rPr>
              <w:t>Meeting</w:t>
            </w:r>
          </w:p>
        </w:tc>
        <w:tc>
          <w:tcPr>
            <w:tcW w:w="1596" w:type="dxa"/>
            <w:tcMar>
              <w:right w:w="28" w:type="dxa"/>
            </w:tcMar>
          </w:tcPr>
          <w:p w14:paraId="3843999C" w14:textId="77777777" w:rsidR="0087313C" w:rsidRPr="003F1D58" w:rsidRDefault="0087313C">
            <w:pPr>
              <w:pStyle w:val="TAH"/>
              <w:keepNext w:val="0"/>
              <w:keepLines w:val="0"/>
              <w:rPr>
                <w:sz w:val="16"/>
                <w:szCs w:val="16"/>
              </w:rPr>
            </w:pPr>
            <w:r w:rsidRPr="003F1D58">
              <w:rPr>
                <w:sz w:val="16"/>
                <w:szCs w:val="16"/>
              </w:rPr>
              <w:t>Plenary</w:t>
            </w:r>
          </w:p>
          <w:p w14:paraId="1468BC42" w14:textId="77777777" w:rsidR="0087313C" w:rsidRPr="003F1D58" w:rsidRDefault="0087313C">
            <w:pPr>
              <w:pStyle w:val="TAH"/>
              <w:keepNext w:val="0"/>
              <w:keepLines w:val="0"/>
              <w:rPr>
                <w:sz w:val="16"/>
                <w:szCs w:val="16"/>
              </w:rPr>
            </w:pPr>
            <w:r w:rsidRPr="003F1D58">
              <w:rPr>
                <w:sz w:val="16"/>
                <w:szCs w:val="16"/>
              </w:rPr>
              <w:t>Tdoc</w:t>
            </w:r>
          </w:p>
        </w:tc>
        <w:tc>
          <w:tcPr>
            <w:tcW w:w="602" w:type="dxa"/>
            <w:tcMar>
              <w:right w:w="28" w:type="dxa"/>
            </w:tcMar>
          </w:tcPr>
          <w:p w14:paraId="110AE780" w14:textId="77777777" w:rsidR="0087313C" w:rsidRPr="003F1D58" w:rsidRDefault="0087313C">
            <w:pPr>
              <w:pStyle w:val="TAH"/>
              <w:keepNext w:val="0"/>
              <w:keepLines w:val="0"/>
              <w:rPr>
                <w:sz w:val="16"/>
                <w:szCs w:val="16"/>
              </w:rPr>
            </w:pPr>
            <w:r w:rsidRPr="003F1D58">
              <w:rPr>
                <w:sz w:val="16"/>
                <w:szCs w:val="16"/>
              </w:rPr>
              <w:t>VERS</w:t>
            </w:r>
          </w:p>
        </w:tc>
        <w:tc>
          <w:tcPr>
            <w:tcW w:w="440" w:type="dxa"/>
            <w:tcMar>
              <w:right w:w="28" w:type="dxa"/>
            </w:tcMar>
          </w:tcPr>
          <w:p w14:paraId="6A5FE3D4" w14:textId="77777777" w:rsidR="0087313C" w:rsidRPr="003F1D58" w:rsidRDefault="0087313C">
            <w:pPr>
              <w:pStyle w:val="TAH"/>
              <w:keepNext w:val="0"/>
              <w:keepLines w:val="0"/>
              <w:rPr>
                <w:sz w:val="16"/>
                <w:szCs w:val="16"/>
              </w:rPr>
            </w:pPr>
            <w:r w:rsidRPr="003F1D58">
              <w:rPr>
                <w:sz w:val="16"/>
                <w:szCs w:val="16"/>
              </w:rPr>
              <w:t>CR</w:t>
            </w:r>
          </w:p>
        </w:tc>
        <w:tc>
          <w:tcPr>
            <w:tcW w:w="426" w:type="dxa"/>
            <w:tcMar>
              <w:right w:w="28" w:type="dxa"/>
            </w:tcMar>
          </w:tcPr>
          <w:p w14:paraId="7BB41D0B" w14:textId="77777777" w:rsidR="0087313C" w:rsidRPr="003F1D58" w:rsidRDefault="0087313C">
            <w:pPr>
              <w:pStyle w:val="TAH"/>
              <w:keepNext w:val="0"/>
              <w:keepLines w:val="0"/>
              <w:rPr>
                <w:sz w:val="16"/>
                <w:szCs w:val="16"/>
              </w:rPr>
            </w:pPr>
            <w:r w:rsidRPr="003F1D58">
              <w:rPr>
                <w:sz w:val="16"/>
                <w:szCs w:val="16"/>
              </w:rPr>
              <w:t>REV</w:t>
            </w:r>
          </w:p>
        </w:tc>
        <w:tc>
          <w:tcPr>
            <w:tcW w:w="414" w:type="dxa"/>
            <w:tcMar>
              <w:right w:w="28" w:type="dxa"/>
            </w:tcMar>
          </w:tcPr>
          <w:p w14:paraId="47CB37D1" w14:textId="77777777" w:rsidR="0087313C" w:rsidRPr="003F1D58" w:rsidRDefault="0087313C">
            <w:pPr>
              <w:pStyle w:val="TAH"/>
              <w:keepNext w:val="0"/>
              <w:keepLines w:val="0"/>
              <w:rPr>
                <w:sz w:val="16"/>
                <w:szCs w:val="16"/>
              </w:rPr>
            </w:pPr>
            <w:r w:rsidRPr="003F1D58">
              <w:rPr>
                <w:sz w:val="16"/>
                <w:szCs w:val="16"/>
              </w:rPr>
              <w:t>CAT</w:t>
            </w:r>
          </w:p>
        </w:tc>
        <w:tc>
          <w:tcPr>
            <w:tcW w:w="4233" w:type="dxa"/>
          </w:tcPr>
          <w:p w14:paraId="5A291A7A" w14:textId="77777777" w:rsidR="0087313C" w:rsidRPr="003F1D58" w:rsidRDefault="0087313C">
            <w:pPr>
              <w:pStyle w:val="TAH"/>
              <w:keepNext w:val="0"/>
              <w:keepLines w:val="0"/>
              <w:rPr>
                <w:sz w:val="16"/>
                <w:szCs w:val="16"/>
              </w:rPr>
            </w:pPr>
            <w:r w:rsidRPr="003F1D58">
              <w:rPr>
                <w:sz w:val="16"/>
                <w:szCs w:val="16"/>
              </w:rPr>
              <w:t>SUBJECT</w:t>
            </w:r>
          </w:p>
        </w:tc>
        <w:tc>
          <w:tcPr>
            <w:tcW w:w="896" w:type="dxa"/>
          </w:tcPr>
          <w:p w14:paraId="75E99415" w14:textId="77777777" w:rsidR="0087313C" w:rsidRPr="003F1D58" w:rsidRDefault="0087313C">
            <w:pPr>
              <w:pStyle w:val="TAH"/>
              <w:keepNext w:val="0"/>
              <w:keepLines w:val="0"/>
              <w:rPr>
                <w:sz w:val="16"/>
                <w:szCs w:val="16"/>
              </w:rPr>
            </w:pPr>
            <w:r w:rsidRPr="003F1D58">
              <w:rPr>
                <w:sz w:val="16"/>
                <w:szCs w:val="16"/>
              </w:rPr>
              <w:t>Resulting</w:t>
            </w:r>
          </w:p>
          <w:p w14:paraId="1CE2DAB3" w14:textId="77777777" w:rsidR="0087313C" w:rsidRPr="003F1D58" w:rsidRDefault="0087313C">
            <w:pPr>
              <w:pStyle w:val="TAH"/>
              <w:keepNext w:val="0"/>
              <w:keepLines w:val="0"/>
              <w:rPr>
                <w:sz w:val="16"/>
                <w:szCs w:val="16"/>
              </w:rPr>
            </w:pPr>
            <w:r w:rsidRPr="003F1D58">
              <w:rPr>
                <w:sz w:val="16"/>
                <w:szCs w:val="16"/>
              </w:rPr>
              <w:t>Version</w:t>
            </w:r>
          </w:p>
        </w:tc>
      </w:tr>
      <w:tr w:rsidR="00270310" w:rsidRPr="003F1D58" w14:paraId="6879F36F" w14:textId="77777777" w:rsidTr="00CA5927">
        <w:trPr>
          <w:jc w:val="center"/>
        </w:trPr>
        <w:tc>
          <w:tcPr>
            <w:tcW w:w="792" w:type="dxa"/>
            <w:tcMar>
              <w:right w:w="28" w:type="dxa"/>
            </w:tcMar>
          </w:tcPr>
          <w:p w14:paraId="25FEB812" w14:textId="77777777" w:rsidR="0087313C" w:rsidRPr="003F1D58" w:rsidRDefault="0087313C">
            <w:pPr>
              <w:pStyle w:val="TAC"/>
              <w:keepNext w:val="0"/>
              <w:keepLines w:val="0"/>
              <w:rPr>
                <w:sz w:val="16"/>
              </w:rPr>
            </w:pPr>
            <w:r w:rsidRPr="003F1D58">
              <w:rPr>
                <w:sz w:val="16"/>
              </w:rPr>
              <w:t>SCP</w:t>
            </w:r>
            <w:r w:rsidRPr="003F1D58">
              <w:rPr>
                <w:sz w:val="16"/>
              </w:rPr>
              <w:noBreakHyphen/>
              <w:t>14</w:t>
            </w:r>
          </w:p>
        </w:tc>
        <w:tc>
          <w:tcPr>
            <w:tcW w:w="1596" w:type="dxa"/>
            <w:tcMar>
              <w:right w:w="28" w:type="dxa"/>
            </w:tcMar>
          </w:tcPr>
          <w:p w14:paraId="37E855B1" w14:textId="77777777" w:rsidR="0087313C" w:rsidRPr="003F1D58" w:rsidRDefault="0087313C">
            <w:pPr>
              <w:pStyle w:val="TAL"/>
              <w:keepNext w:val="0"/>
              <w:keepLines w:val="0"/>
              <w:rPr>
                <w:sz w:val="16"/>
              </w:rPr>
            </w:pPr>
            <w:r w:rsidRPr="003F1D58">
              <w:rPr>
                <w:sz w:val="16"/>
              </w:rPr>
              <w:t>SCP</w:t>
            </w:r>
            <w:r w:rsidRPr="003F1D58">
              <w:rPr>
                <w:sz w:val="16"/>
              </w:rPr>
              <w:noBreakHyphen/>
              <w:t>030212</w:t>
            </w:r>
          </w:p>
        </w:tc>
        <w:tc>
          <w:tcPr>
            <w:tcW w:w="602" w:type="dxa"/>
            <w:tcMar>
              <w:right w:w="28" w:type="dxa"/>
            </w:tcMar>
          </w:tcPr>
          <w:p w14:paraId="672C4842" w14:textId="77777777" w:rsidR="0087313C" w:rsidRPr="003F1D58" w:rsidRDefault="0087313C">
            <w:pPr>
              <w:pStyle w:val="TAL"/>
              <w:keepNext w:val="0"/>
              <w:keepLines w:val="0"/>
              <w:rPr>
                <w:sz w:val="16"/>
              </w:rPr>
            </w:pPr>
            <w:r w:rsidRPr="003F1D58">
              <w:rPr>
                <w:sz w:val="16"/>
              </w:rPr>
              <w:t>6.0.0</w:t>
            </w:r>
          </w:p>
        </w:tc>
        <w:tc>
          <w:tcPr>
            <w:tcW w:w="440" w:type="dxa"/>
            <w:tcMar>
              <w:right w:w="28" w:type="dxa"/>
            </w:tcMar>
          </w:tcPr>
          <w:p w14:paraId="28DCE777" w14:textId="77777777" w:rsidR="0087313C" w:rsidRPr="003F1D58" w:rsidRDefault="0087313C">
            <w:pPr>
              <w:pStyle w:val="TAL"/>
              <w:keepNext w:val="0"/>
              <w:keepLines w:val="0"/>
              <w:rPr>
                <w:sz w:val="16"/>
              </w:rPr>
            </w:pPr>
            <w:r w:rsidRPr="003F1D58">
              <w:rPr>
                <w:sz w:val="16"/>
              </w:rPr>
              <w:t>003</w:t>
            </w:r>
          </w:p>
        </w:tc>
        <w:tc>
          <w:tcPr>
            <w:tcW w:w="426" w:type="dxa"/>
            <w:tcMar>
              <w:right w:w="28" w:type="dxa"/>
            </w:tcMar>
          </w:tcPr>
          <w:p w14:paraId="3DA891C1" w14:textId="77777777" w:rsidR="0087313C" w:rsidRPr="003F1D58" w:rsidRDefault="0087313C">
            <w:pPr>
              <w:pStyle w:val="TAL"/>
              <w:keepNext w:val="0"/>
              <w:keepLines w:val="0"/>
              <w:rPr>
                <w:sz w:val="16"/>
              </w:rPr>
            </w:pPr>
          </w:p>
        </w:tc>
        <w:tc>
          <w:tcPr>
            <w:tcW w:w="414" w:type="dxa"/>
            <w:tcMar>
              <w:right w:w="28" w:type="dxa"/>
            </w:tcMar>
          </w:tcPr>
          <w:p w14:paraId="06EC6492" w14:textId="77777777" w:rsidR="0087313C" w:rsidRPr="003F1D58" w:rsidRDefault="0087313C">
            <w:pPr>
              <w:pStyle w:val="TAL"/>
              <w:keepNext w:val="0"/>
              <w:keepLines w:val="0"/>
              <w:rPr>
                <w:sz w:val="16"/>
              </w:rPr>
            </w:pPr>
            <w:r w:rsidRPr="003F1D58">
              <w:rPr>
                <w:sz w:val="16"/>
              </w:rPr>
              <w:t>B</w:t>
            </w:r>
          </w:p>
        </w:tc>
        <w:tc>
          <w:tcPr>
            <w:tcW w:w="4233" w:type="dxa"/>
          </w:tcPr>
          <w:p w14:paraId="35DAE525" w14:textId="77777777" w:rsidR="0087313C" w:rsidRPr="003F1D58" w:rsidRDefault="0087313C">
            <w:pPr>
              <w:pStyle w:val="TAL"/>
              <w:keepNext w:val="0"/>
              <w:keepLines w:val="0"/>
              <w:rPr>
                <w:sz w:val="16"/>
              </w:rPr>
            </w:pPr>
            <w:r w:rsidRPr="003F1D58">
              <w:rPr>
                <w:sz w:val="16"/>
              </w:rPr>
              <w:t>Menu Entries position management</w:t>
            </w:r>
          </w:p>
        </w:tc>
        <w:tc>
          <w:tcPr>
            <w:tcW w:w="896" w:type="dxa"/>
          </w:tcPr>
          <w:p w14:paraId="29958772" w14:textId="77777777" w:rsidR="0087313C" w:rsidRPr="003F1D58" w:rsidRDefault="0087313C">
            <w:pPr>
              <w:pStyle w:val="TAL"/>
              <w:keepNext w:val="0"/>
              <w:keepLines w:val="0"/>
              <w:rPr>
                <w:sz w:val="16"/>
              </w:rPr>
            </w:pPr>
            <w:r w:rsidRPr="003F1D58">
              <w:rPr>
                <w:sz w:val="16"/>
              </w:rPr>
              <w:t>6.1.0</w:t>
            </w:r>
          </w:p>
        </w:tc>
      </w:tr>
      <w:tr w:rsidR="00270310" w:rsidRPr="003F1D58" w14:paraId="49AD6F27" w14:textId="77777777" w:rsidTr="00CA5927">
        <w:trPr>
          <w:jc w:val="center"/>
        </w:trPr>
        <w:tc>
          <w:tcPr>
            <w:tcW w:w="792" w:type="dxa"/>
            <w:tcMar>
              <w:right w:w="28" w:type="dxa"/>
            </w:tcMar>
          </w:tcPr>
          <w:p w14:paraId="297CCD0E" w14:textId="77777777" w:rsidR="0087313C" w:rsidRPr="003F1D58" w:rsidRDefault="0087313C">
            <w:pPr>
              <w:pStyle w:val="TAC"/>
              <w:keepNext w:val="0"/>
              <w:keepLines w:val="0"/>
              <w:rPr>
                <w:sz w:val="16"/>
              </w:rPr>
            </w:pPr>
            <w:r w:rsidRPr="003F1D58">
              <w:rPr>
                <w:sz w:val="16"/>
              </w:rPr>
              <w:t>SCP</w:t>
            </w:r>
            <w:r w:rsidRPr="003F1D58">
              <w:rPr>
                <w:sz w:val="16"/>
              </w:rPr>
              <w:noBreakHyphen/>
              <w:t>15</w:t>
            </w:r>
          </w:p>
        </w:tc>
        <w:tc>
          <w:tcPr>
            <w:tcW w:w="1596" w:type="dxa"/>
            <w:tcMar>
              <w:right w:w="28" w:type="dxa"/>
            </w:tcMar>
          </w:tcPr>
          <w:p w14:paraId="33D362DC" w14:textId="77777777" w:rsidR="0087313C" w:rsidRPr="003F1D58" w:rsidRDefault="0087313C">
            <w:pPr>
              <w:pStyle w:val="TAL"/>
              <w:keepNext w:val="0"/>
              <w:keepLines w:val="0"/>
              <w:rPr>
                <w:sz w:val="16"/>
              </w:rPr>
            </w:pPr>
            <w:r w:rsidRPr="003F1D58">
              <w:rPr>
                <w:sz w:val="16"/>
              </w:rPr>
              <w:t>SCP</w:t>
            </w:r>
            <w:r w:rsidRPr="003F1D58">
              <w:rPr>
                <w:sz w:val="16"/>
              </w:rPr>
              <w:noBreakHyphen/>
              <w:t>030483</w:t>
            </w:r>
          </w:p>
        </w:tc>
        <w:tc>
          <w:tcPr>
            <w:tcW w:w="602" w:type="dxa"/>
            <w:tcMar>
              <w:right w:w="28" w:type="dxa"/>
            </w:tcMar>
          </w:tcPr>
          <w:p w14:paraId="4F84646B" w14:textId="77777777" w:rsidR="0087313C" w:rsidRPr="003F1D58" w:rsidRDefault="0087313C">
            <w:pPr>
              <w:pStyle w:val="TAL"/>
              <w:keepNext w:val="0"/>
              <w:keepLines w:val="0"/>
              <w:rPr>
                <w:sz w:val="16"/>
              </w:rPr>
            </w:pPr>
            <w:r w:rsidRPr="003F1D58">
              <w:rPr>
                <w:sz w:val="16"/>
              </w:rPr>
              <w:t>6.1.0</w:t>
            </w:r>
          </w:p>
        </w:tc>
        <w:tc>
          <w:tcPr>
            <w:tcW w:w="440" w:type="dxa"/>
            <w:tcMar>
              <w:right w:w="28" w:type="dxa"/>
            </w:tcMar>
          </w:tcPr>
          <w:p w14:paraId="250D3630" w14:textId="77777777" w:rsidR="0087313C" w:rsidRPr="003F1D58" w:rsidRDefault="0087313C">
            <w:pPr>
              <w:pStyle w:val="TAL"/>
              <w:keepNext w:val="0"/>
              <w:keepLines w:val="0"/>
              <w:rPr>
                <w:sz w:val="16"/>
              </w:rPr>
            </w:pPr>
            <w:r w:rsidRPr="003F1D58">
              <w:rPr>
                <w:sz w:val="16"/>
              </w:rPr>
              <w:t>008</w:t>
            </w:r>
          </w:p>
        </w:tc>
        <w:tc>
          <w:tcPr>
            <w:tcW w:w="426" w:type="dxa"/>
            <w:tcMar>
              <w:right w:w="28" w:type="dxa"/>
            </w:tcMar>
          </w:tcPr>
          <w:p w14:paraId="06E496B3"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0A75FA8B" w14:textId="77777777" w:rsidR="0087313C" w:rsidRPr="003F1D58" w:rsidRDefault="0087313C">
            <w:pPr>
              <w:pStyle w:val="TAL"/>
              <w:keepNext w:val="0"/>
              <w:keepLines w:val="0"/>
              <w:rPr>
                <w:sz w:val="16"/>
              </w:rPr>
            </w:pPr>
            <w:r w:rsidRPr="003F1D58">
              <w:rPr>
                <w:sz w:val="16"/>
              </w:rPr>
              <w:t>B</w:t>
            </w:r>
          </w:p>
        </w:tc>
        <w:tc>
          <w:tcPr>
            <w:tcW w:w="4233" w:type="dxa"/>
          </w:tcPr>
          <w:p w14:paraId="6B194BBC" w14:textId="77777777" w:rsidR="0087313C" w:rsidRPr="003F1D58" w:rsidRDefault="0087313C">
            <w:pPr>
              <w:pStyle w:val="TAL"/>
              <w:keepNext w:val="0"/>
              <w:keepLines w:val="0"/>
              <w:rPr>
                <w:sz w:val="16"/>
              </w:rPr>
            </w:pPr>
            <w:r w:rsidRPr="003F1D58">
              <w:rPr>
                <w:sz w:val="16"/>
              </w:rPr>
              <w:t>API to react on the end of a Proactive Session</w:t>
            </w:r>
          </w:p>
        </w:tc>
        <w:tc>
          <w:tcPr>
            <w:tcW w:w="896" w:type="dxa"/>
          </w:tcPr>
          <w:p w14:paraId="447B4FB3" w14:textId="77777777" w:rsidR="0087313C" w:rsidRPr="003F1D58" w:rsidRDefault="0087313C">
            <w:pPr>
              <w:pStyle w:val="TAL"/>
              <w:keepNext w:val="0"/>
              <w:keepLines w:val="0"/>
              <w:rPr>
                <w:sz w:val="16"/>
              </w:rPr>
            </w:pPr>
            <w:r w:rsidRPr="003F1D58">
              <w:rPr>
                <w:sz w:val="16"/>
              </w:rPr>
              <w:t>6.2.0</w:t>
            </w:r>
          </w:p>
        </w:tc>
      </w:tr>
      <w:tr w:rsidR="00270310" w:rsidRPr="003F1D58" w14:paraId="1EE2E50F" w14:textId="77777777" w:rsidTr="00CA5927">
        <w:trPr>
          <w:jc w:val="center"/>
        </w:trPr>
        <w:tc>
          <w:tcPr>
            <w:tcW w:w="792" w:type="dxa"/>
            <w:tcMar>
              <w:right w:w="28" w:type="dxa"/>
            </w:tcMar>
          </w:tcPr>
          <w:p w14:paraId="1D8DFEF1" w14:textId="77777777" w:rsidR="0087313C" w:rsidRPr="003F1D58" w:rsidRDefault="0087313C">
            <w:pPr>
              <w:pStyle w:val="TAC"/>
              <w:keepNext w:val="0"/>
              <w:keepLines w:val="0"/>
              <w:rPr>
                <w:sz w:val="16"/>
              </w:rPr>
            </w:pPr>
          </w:p>
        </w:tc>
        <w:tc>
          <w:tcPr>
            <w:tcW w:w="1596" w:type="dxa"/>
            <w:tcMar>
              <w:right w:w="28" w:type="dxa"/>
            </w:tcMar>
          </w:tcPr>
          <w:p w14:paraId="6B7A19DF" w14:textId="77777777" w:rsidR="0087313C" w:rsidRPr="003F1D58" w:rsidRDefault="0087313C">
            <w:pPr>
              <w:pStyle w:val="TAL"/>
              <w:keepNext w:val="0"/>
              <w:keepLines w:val="0"/>
              <w:rPr>
                <w:sz w:val="16"/>
              </w:rPr>
            </w:pPr>
            <w:r w:rsidRPr="003F1D58">
              <w:rPr>
                <w:sz w:val="16"/>
              </w:rPr>
              <w:t>SCP</w:t>
            </w:r>
            <w:r w:rsidRPr="003F1D58">
              <w:rPr>
                <w:sz w:val="16"/>
              </w:rPr>
              <w:noBreakHyphen/>
              <w:t>030484</w:t>
            </w:r>
          </w:p>
        </w:tc>
        <w:tc>
          <w:tcPr>
            <w:tcW w:w="602" w:type="dxa"/>
            <w:tcMar>
              <w:right w:w="28" w:type="dxa"/>
            </w:tcMar>
          </w:tcPr>
          <w:p w14:paraId="463F744D" w14:textId="77777777" w:rsidR="0087313C" w:rsidRPr="003F1D58" w:rsidRDefault="0087313C">
            <w:pPr>
              <w:pStyle w:val="TAL"/>
              <w:keepNext w:val="0"/>
              <w:keepLines w:val="0"/>
              <w:rPr>
                <w:sz w:val="16"/>
              </w:rPr>
            </w:pPr>
          </w:p>
        </w:tc>
        <w:tc>
          <w:tcPr>
            <w:tcW w:w="440" w:type="dxa"/>
            <w:tcMar>
              <w:right w:w="28" w:type="dxa"/>
            </w:tcMar>
          </w:tcPr>
          <w:p w14:paraId="0B5D8438" w14:textId="77777777" w:rsidR="0087313C" w:rsidRPr="003F1D58" w:rsidRDefault="0087313C">
            <w:pPr>
              <w:pStyle w:val="TAL"/>
              <w:keepNext w:val="0"/>
              <w:keepLines w:val="0"/>
              <w:rPr>
                <w:sz w:val="16"/>
              </w:rPr>
            </w:pPr>
            <w:r w:rsidRPr="003F1D58">
              <w:rPr>
                <w:sz w:val="16"/>
              </w:rPr>
              <w:t>009</w:t>
            </w:r>
          </w:p>
        </w:tc>
        <w:tc>
          <w:tcPr>
            <w:tcW w:w="426" w:type="dxa"/>
            <w:tcMar>
              <w:right w:w="28" w:type="dxa"/>
            </w:tcMar>
          </w:tcPr>
          <w:p w14:paraId="1DA60E72"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0684E470" w14:textId="77777777" w:rsidR="0087313C" w:rsidRPr="003F1D58" w:rsidRDefault="0087313C">
            <w:pPr>
              <w:pStyle w:val="TAL"/>
              <w:keepNext w:val="0"/>
              <w:keepLines w:val="0"/>
              <w:rPr>
                <w:sz w:val="16"/>
              </w:rPr>
            </w:pPr>
            <w:r w:rsidRPr="003F1D58">
              <w:rPr>
                <w:sz w:val="16"/>
              </w:rPr>
              <w:t>C</w:t>
            </w:r>
          </w:p>
        </w:tc>
        <w:tc>
          <w:tcPr>
            <w:tcW w:w="4233" w:type="dxa"/>
          </w:tcPr>
          <w:p w14:paraId="333C58EE" w14:textId="77777777" w:rsidR="0087313C" w:rsidRPr="003F1D58" w:rsidRDefault="0087313C">
            <w:pPr>
              <w:pStyle w:val="TAL"/>
              <w:keepNext w:val="0"/>
              <w:keepLines w:val="0"/>
              <w:rPr>
                <w:sz w:val="16"/>
              </w:rPr>
            </w:pPr>
            <w:r w:rsidRPr="003F1D58">
              <w:rPr>
                <w:sz w:val="16"/>
              </w:rPr>
              <w:t>API correction to be Transport Protocol independent</w:t>
            </w:r>
          </w:p>
        </w:tc>
        <w:tc>
          <w:tcPr>
            <w:tcW w:w="896" w:type="dxa"/>
          </w:tcPr>
          <w:p w14:paraId="2D2C7DCD" w14:textId="77777777" w:rsidR="0087313C" w:rsidRPr="003F1D58" w:rsidRDefault="0087313C">
            <w:pPr>
              <w:pStyle w:val="TAL"/>
              <w:keepNext w:val="0"/>
              <w:keepLines w:val="0"/>
              <w:rPr>
                <w:sz w:val="16"/>
              </w:rPr>
            </w:pPr>
          </w:p>
        </w:tc>
      </w:tr>
      <w:tr w:rsidR="00270310" w:rsidRPr="003F1D58" w14:paraId="4BB84E3A" w14:textId="77777777" w:rsidTr="00CA5927">
        <w:trPr>
          <w:jc w:val="center"/>
        </w:trPr>
        <w:tc>
          <w:tcPr>
            <w:tcW w:w="792" w:type="dxa"/>
            <w:tcMar>
              <w:right w:w="28" w:type="dxa"/>
            </w:tcMar>
          </w:tcPr>
          <w:p w14:paraId="017A4426" w14:textId="77777777" w:rsidR="0087313C" w:rsidRPr="003F1D58" w:rsidRDefault="0087313C">
            <w:pPr>
              <w:pStyle w:val="TAC"/>
              <w:keepNext w:val="0"/>
              <w:keepLines w:val="0"/>
              <w:rPr>
                <w:sz w:val="16"/>
              </w:rPr>
            </w:pPr>
          </w:p>
        </w:tc>
        <w:tc>
          <w:tcPr>
            <w:tcW w:w="1596" w:type="dxa"/>
            <w:tcMar>
              <w:right w:w="28" w:type="dxa"/>
            </w:tcMar>
          </w:tcPr>
          <w:p w14:paraId="4A951529"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545997F1" w14:textId="77777777" w:rsidR="0087313C" w:rsidRPr="003F1D58" w:rsidRDefault="0087313C">
            <w:pPr>
              <w:pStyle w:val="TAL"/>
              <w:keepNext w:val="0"/>
              <w:keepLines w:val="0"/>
              <w:rPr>
                <w:sz w:val="16"/>
              </w:rPr>
            </w:pPr>
          </w:p>
        </w:tc>
        <w:tc>
          <w:tcPr>
            <w:tcW w:w="440" w:type="dxa"/>
            <w:tcMar>
              <w:right w:w="28" w:type="dxa"/>
            </w:tcMar>
          </w:tcPr>
          <w:p w14:paraId="0C26D9E3" w14:textId="77777777" w:rsidR="0087313C" w:rsidRPr="003F1D58" w:rsidRDefault="0087313C">
            <w:pPr>
              <w:pStyle w:val="TAL"/>
              <w:keepNext w:val="0"/>
              <w:keepLines w:val="0"/>
              <w:rPr>
                <w:sz w:val="16"/>
              </w:rPr>
            </w:pPr>
            <w:r w:rsidRPr="003F1D58">
              <w:rPr>
                <w:sz w:val="16"/>
              </w:rPr>
              <w:t>015</w:t>
            </w:r>
          </w:p>
        </w:tc>
        <w:tc>
          <w:tcPr>
            <w:tcW w:w="426" w:type="dxa"/>
            <w:tcMar>
              <w:right w:w="28" w:type="dxa"/>
            </w:tcMar>
          </w:tcPr>
          <w:p w14:paraId="49818B11" w14:textId="77777777" w:rsidR="0087313C" w:rsidRPr="003F1D58" w:rsidRDefault="0087313C">
            <w:pPr>
              <w:pStyle w:val="TAL"/>
              <w:keepNext w:val="0"/>
              <w:keepLines w:val="0"/>
              <w:rPr>
                <w:sz w:val="16"/>
              </w:rPr>
            </w:pPr>
          </w:p>
        </w:tc>
        <w:tc>
          <w:tcPr>
            <w:tcW w:w="414" w:type="dxa"/>
            <w:tcMar>
              <w:right w:w="28" w:type="dxa"/>
            </w:tcMar>
          </w:tcPr>
          <w:p w14:paraId="09C0EE76" w14:textId="77777777" w:rsidR="0087313C" w:rsidRPr="003F1D58" w:rsidRDefault="0087313C">
            <w:pPr>
              <w:pStyle w:val="TAL"/>
              <w:keepNext w:val="0"/>
              <w:keepLines w:val="0"/>
              <w:rPr>
                <w:sz w:val="16"/>
              </w:rPr>
            </w:pPr>
            <w:r w:rsidRPr="003F1D58">
              <w:rPr>
                <w:sz w:val="16"/>
              </w:rPr>
              <w:t>C</w:t>
            </w:r>
          </w:p>
        </w:tc>
        <w:tc>
          <w:tcPr>
            <w:tcW w:w="4233" w:type="dxa"/>
          </w:tcPr>
          <w:p w14:paraId="4988CBD4" w14:textId="77777777" w:rsidR="0087313C" w:rsidRPr="003F1D58" w:rsidRDefault="0087313C">
            <w:pPr>
              <w:pStyle w:val="TAL"/>
              <w:keepNext w:val="0"/>
              <w:keepLines w:val="0"/>
              <w:rPr>
                <w:sz w:val="16"/>
              </w:rPr>
            </w:pPr>
            <w:r w:rsidRPr="003F1D58">
              <w:rPr>
                <w:sz w:val="16"/>
              </w:rPr>
              <w:t>Upgrade the reference from Java Card™ 2.2 to version</w:t>
            </w:r>
            <w:r w:rsidR="000A66E3" w:rsidRPr="003F1D58">
              <w:rPr>
                <w:sz w:val="16"/>
              </w:rPr>
              <w:t> </w:t>
            </w:r>
            <w:r w:rsidRPr="003F1D58">
              <w:rPr>
                <w:sz w:val="16"/>
              </w:rPr>
              <w:t>2.2.1</w:t>
            </w:r>
          </w:p>
        </w:tc>
        <w:tc>
          <w:tcPr>
            <w:tcW w:w="896" w:type="dxa"/>
          </w:tcPr>
          <w:p w14:paraId="20006F3E" w14:textId="77777777" w:rsidR="0087313C" w:rsidRPr="003F1D58" w:rsidRDefault="0087313C">
            <w:pPr>
              <w:pStyle w:val="TAL"/>
              <w:keepNext w:val="0"/>
              <w:keepLines w:val="0"/>
              <w:rPr>
                <w:sz w:val="16"/>
              </w:rPr>
            </w:pPr>
          </w:p>
        </w:tc>
      </w:tr>
      <w:tr w:rsidR="00270310" w:rsidRPr="003F1D58" w14:paraId="23715416" w14:textId="77777777" w:rsidTr="00CA5927">
        <w:trPr>
          <w:jc w:val="center"/>
        </w:trPr>
        <w:tc>
          <w:tcPr>
            <w:tcW w:w="792" w:type="dxa"/>
            <w:tcMar>
              <w:right w:w="28" w:type="dxa"/>
            </w:tcMar>
          </w:tcPr>
          <w:p w14:paraId="789DE374" w14:textId="77777777" w:rsidR="0087313C" w:rsidRPr="003F1D58" w:rsidRDefault="0087313C">
            <w:pPr>
              <w:pStyle w:val="TAC"/>
              <w:keepNext w:val="0"/>
              <w:keepLines w:val="0"/>
              <w:rPr>
                <w:sz w:val="16"/>
              </w:rPr>
            </w:pPr>
          </w:p>
        </w:tc>
        <w:tc>
          <w:tcPr>
            <w:tcW w:w="1596" w:type="dxa"/>
            <w:tcMar>
              <w:right w:w="28" w:type="dxa"/>
            </w:tcMar>
          </w:tcPr>
          <w:p w14:paraId="5C2BD7EB"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1907391A" w14:textId="77777777" w:rsidR="0087313C" w:rsidRPr="003F1D58" w:rsidRDefault="0087313C">
            <w:pPr>
              <w:pStyle w:val="TAL"/>
              <w:keepNext w:val="0"/>
              <w:keepLines w:val="0"/>
              <w:rPr>
                <w:sz w:val="16"/>
              </w:rPr>
            </w:pPr>
          </w:p>
        </w:tc>
        <w:tc>
          <w:tcPr>
            <w:tcW w:w="440" w:type="dxa"/>
            <w:tcMar>
              <w:right w:w="28" w:type="dxa"/>
            </w:tcMar>
          </w:tcPr>
          <w:p w14:paraId="45264F0C" w14:textId="77777777" w:rsidR="0087313C" w:rsidRPr="003F1D58" w:rsidRDefault="0087313C">
            <w:pPr>
              <w:pStyle w:val="TAL"/>
              <w:keepNext w:val="0"/>
              <w:keepLines w:val="0"/>
              <w:rPr>
                <w:sz w:val="16"/>
              </w:rPr>
            </w:pPr>
            <w:r w:rsidRPr="003F1D58">
              <w:rPr>
                <w:sz w:val="16"/>
              </w:rPr>
              <w:t>004</w:t>
            </w:r>
          </w:p>
        </w:tc>
        <w:tc>
          <w:tcPr>
            <w:tcW w:w="426" w:type="dxa"/>
            <w:tcMar>
              <w:right w:w="28" w:type="dxa"/>
            </w:tcMar>
          </w:tcPr>
          <w:p w14:paraId="69B34677" w14:textId="77777777" w:rsidR="0087313C" w:rsidRPr="003F1D58" w:rsidRDefault="0087313C">
            <w:pPr>
              <w:pStyle w:val="TAL"/>
              <w:keepNext w:val="0"/>
              <w:keepLines w:val="0"/>
              <w:rPr>
                <w:sz w:val="16"/>
              </w:rPr>
            </w:pPr>
          </w:p>
        </w:tc>
        <w:tc>
          <w:tcPr>
            <w:tcW w:w="414" w:type="dxa"/>
            <w:tcMar>
              <w:right w:w="28" w:type="dxa"/>
            </w:tcMar>
          </w:tcPr>
          <w:p w14:paraId="1DA32B88" w14:textId="77777777" w:rsidR="0087313C" w:rsidRPr="003F1D58" w:rsidRDefault="0087313C">
            <w:pPr>
              <w:pStyle w:val="TAL"/>
              <w:keepNext w:val="0"/>
              <w:keepLines w:val="0"/>
              <w:rPr>
                <w:sz w:val="16"/>
              </w:rPr>
            </w:pPr>
            <w:r w:rsidRPr="003F1D58">
              <w:rPr>
                <w:sz w:val="16"/>
              </w:rPr>
              <w:t>C</w:t>
            </w:r>
          </w:p>
        </w:tc>
        <w:tc>
          <w:tcPr>
            <w:tcW w:w="4233" w:type="dxa"/>
          </w:tcPr>
          <w:p w14:paraId="17C9D441" w14:textId="77777777" w:rsidR="0087313C" w:rsidRPr="003F1D58" w:rsidRDefault="0087313C">
            <w:pPr>
              <w:pStyle w:val="TAL"/>
              <w:keepNext w:val="0"/>
              <w:keepLines w:val="0"/>
              <w:rPr>
                <w:sz w:val="16"/>
              </w:rPr>
            </w:pPr>
            <w:r w:rsidRPr="003F1D58">
              <w:rPr>
                <w:sz w:val="16"/>
              </w:rPr>
              <w:t>New method appendTLV() with two byte arrays as input parameters.</w:t>
            </w:r>
          </w:p>
        </w:tc>
        <w:tc>
          <w:tcPr>
            <w:tcW w:w="896" w:type="dxa"/>
          </w:tcPr>
          <w:p w14:paraId="34E07EE8" w14:textId="77777777" w:rsidR="0087313C" w:rsidRPr="003F1D58" w:rsidRDefault="0087313C">
            <w:pPr>
              <w:pStyle w:val="TAL"/>
              <w:keepNext w:val="0"/>
              <w:keepLines w:val="0"/>
              <w:rPr>
                <w:sz w:val="16"/>
              </w:rPr>
            </w:pPr>
          </w:p>
        </w:tc>
      </w:tr>
      <w:tr w:rsidR="00270310" w:rsidRPr="003F1D58" w14:paraId="581FCF4E" w14:textId="77777777" w:rsidTr="00CA5927">
        <w:trPr>
          <w:jc w:val="center"/>
        </w:trPr>
        <w:tc>
          <w:tcPr>
            <w:tcW w:w="792" w:type="dxa"/>
            <w:tcMar>
              <w:right w:w="28" w:type="dxa"/>
            </w:tcMar>
          </w:tcPr>
          <w:p w14:paraId="4DB3A69C" w14:textId="77777777" w:rsidR="0087313C" w:rsidRPr="003F1D58" w:rsidRDefault="0087313C">
            <w:pPr>
              <w:pStyle w:val="TAC"/>
              <w:keepNext w:val="0"/>
              <w:keepLines w:val="0"/>
              <w:rPr>
                <w:sz w:val="16"/>
              </w:rPr>
            </w:pPr>
          </w:p>
        </w:tc>
        <w:tc>
          <w:tcPr>
            <w:tcW w:w="1596" w:type="dxa"/>
            <w:tcMar>
              <w:right w:w="28" w:type="dxa"/>
            </w:tcMar>
          </w:tcPr>
          <w:p w14:paraId="000B879E"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555E5CD0" w14:textId="77777777" w:rsidR="0087313C" w:rsidRPr="003F1D58" w:rsidRDefault="0087313C">
            <w:pPr>
              <w:pStyle w:val="TAL"/>
              <w:keepNext w:val="0"/>
              <w:keepLines w:val="0"/>
              <w:rPr>
                <w:sz w:val="16"/>
              </w:rPr>
            </w:pPr>
          </w:p>
        </w:tc>
        <w:tc>
          <w:tcPr>
            <w:tcW w:w="440" w:type="dxa"/>
            <w:tcMar>
              <w:right w:w="28" w:type="dxa"/>
            </w:tcMar>
          </w:tcPr>
          <w:p w14:paraId="201B7C0C" w14:textId="77777777" w:rsidR="0087313C" w:rsidRPr="003F1D58" w:rsidRDefault="0087313C">
            <w:pPr>
              <w:pStyle w:val="TAL"/>
              <w:keepNext w:val="0"/>
              <w:keepLines w:val="0"/>
              <w:rPr>
                <w:sz w:val="16"/>
              </w:rPr>
            </w:pPr>
            <w:r w:rsidRPr="003F1D58">
              <w:rPr>
                <w:sz w:val="16"/>
              </w:rPr>
              <w:t>006</w:t>
            </w:r>
          </w:p>
        </w:tc>
        <w:tc>
          <w:tcPr>
            <w:tcW w:w="426" w:type="dxa"/>
            <w:tcMar>
              <w:right w:w="28" w:type="dxa"/>
            </w:tcMar>
          </w:tcPr>
          <w:p w14:paraId="5972895C" w14:textId="77777777" w:rsidR="0087313C" w:rsidRPr="003F1D58" w:rsidRDefault="0087313C">
            <w:pPr>
              <w:pStyle w:val="TAL"/>
              <w:keepNext w:val="0"/>
              <w:keepLines w:val="0"/>
              <w:rPr>
                <w:sz w:val="16"/>
              </w:rPr>
            </w:pPr>
          </w:p>
        </w:tc>
        <w:tc>
          <w:tcPr>
            <w:tcW w:w="414" w:type="dxa"/>
            <w:tcMar>
              <w:right w:w="28" w:type="dxa"/>
            </w:tcMar>
          </w:tcPr>
          <w:p w14:paraId="1A0C86AF" w14:textId="77777777" w:rsidR="0087313C" w:rsidRPr="003F1D58" w:rsidRDefault="0087313C">
            <w:pPr>
              <w:pStyle w:val="TAL"/>
              <w:keepNext w:val="0"/>
              <w:keepLines w:val="0"/>
              <w:rPr>
                <w:sz w:val="16"/>
              </w:rPr>
            </w:pPr>
            <w:r w:rsidRPr="003F1D58">
              <w:rPr>
                <w:sz w:val="16"/>
              </w:rPr>
              <w:t>B</w:t>
            </w:r>
          </w:p>
        </w:tc>
        <w:tc>
          <w:tcPr>
            <w:tcW w:w="4233" w:type="dxa"/>
          </w:tcPr>
          <w:p w14:paraId="6D97AF81" w14:textId="77777777" w:rsidR="0087313C" w:rsidRPr="003F1D58" w:rsidRDefault="0087313C">
            <w:pPr>
              <w:pStyle w:val="TAL"/>
              <w:keepNext w:val="0"/>
              <w:keepLines w:val="0"/>
              <w:rPr>
                <w:sz w:val="16"/>
              </w:rPr>
            </w:pPr>
            <w:r w:rsidRPr="003F1D58">
              <w:rPr>
                <w:sz w:val="16"/>
              </w:rPr>
              <w:t>Add new methods initMoreTime() in class ProactiveHandler</w:t>
            </w:r>
          </w:p>
        </w:tc>
        <w:tc>
          <w:tcPr>
            <w:tcW w:w="896" w:type="dxa"/>
          </w:tcPr>
          <w:p w14:paraId="6F34D016" w14:textId="77777777" w:rsidR="0087313C" w:rsidRPr="003F1D58" w:rsidRDefault="0087313C">
            <w:pPr>
              <w:pStyle w:val="TAL"/>
              <w:keepNext w:val="0"/>
              <w:keepLines w:val="0"/>
              <w:rPr>
                <w:sz w:val="16"/>
              </w:rPr>
            </w:pPr>
          </w:p>
        </w:tc>
      </w:tr>
      <w:tr w:rsidR="00270310" w:rsidRPr="003F1D58" w14:paraId="5EC2ECFC" w14:textId="77777777" w:rsidTr="00CA5927">
        <w:trPr>
          <w:jc w:val="center"/>
        </w:trPr>
        <w:tc>
          <w:tcPr>
            <w:tcW w:w="792" w:type="dxa"/>
            <w:tcMar>
              <w:right w:w="28" w:type="dxa"/>
            </w:tcMar>
          </w:tcPr>
          <w:p w14:paraId="5760D227" w14:textId="77777777" w:rsidR="0087313C" w:rsidRPr="003F1D58" w:rsidRDefault="0087313C">
            <w:pPr>
              <w:pStyle w:val="TAC"/>
              <w:keepNext w:val="0"/>
              <w:keepLines w:val="0"/>
              <w:rPr>
                <w:sz w:val="16"/>
              </w:rPr>
            </w:pPr>
          </w:p>
        </w:tc>
        <w:tc>
          <w:tcPr>
            <w:tcW w:w="1596" w:type="dxa"/>
            <w:tcMar>
              <w:right w:w="28" w:type="dxa"/>
            </w:tcMar>
          </w:tcPr>
          <w:p w14:paraId="386B14CF"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7F0A1F97" w14:textId="77777777" w:rsidR="0087313C" w:rsidRPr="003F1D58" w:rsidRDefault="0087313C">
            <w:pPr>
              <w:pStyle w:val="TAL"/>
              <w:keepNext w:val="0"/>
              <w:keepLines w:val="0"/>
              <w:rPr>
                <w:sz w:val="16"/>
              </w:rPr>
            </w:pPr>
          </w:p>
        </w:tc>
        <w:tc>
          <w:tcPr>
            <w:tcW w:w="440" w:type="dxa"/>
            <w:tcMar>
              <w:right w:w="28" w:type="dxa"/>
            </w:tcMar>
          </w:tcPr>
          <w:p w14:paraId="426ACE41" w14:textId="77777777" w:rsidR="0087313C" w:rsidRPr="003F1D58" w:rsidRDefault="0087313C">
            <w:pPr>
              <w:pStyle w:val="TAL"/>
              <w:keepNext w:val="0"/>
              <w:keepLines w:val="0"/>
              <w:rPr>
                <w:sz w:val="16"/>
              </w:rPr>
            </w:pPr>
            <w:r w:rsidRPr="003F1D58">
              <w:rPr>
                <w:sz w:val="16"/>
              </w:rPr>
              <w:t>007</w:t>
            </w:r>
          </w:p>
        </w:tc>
        <w:tc>
          <w:tcPr>
            <w:tcW w:w="426" w:type="dxa"/>
            <w:tcMar>
              <w:right w:w="28" w:type="dxa"/>
            </w:tcMar>
          </w:tcPr>
          <w:p w14:paraId="16776AC2" w14:textId="77777777" w:rsidR="0087313C" w:rsidRPr="003F1D58" w:rsidRDefault="0087313C">
            <w:pPr>
              <w:pStyle w:val="TAL"/>
              <w:keepNext w:val="0"/>
              <w:keepLines w:val="0"/>
              <w:rPr>
                <w:sz w:val="16"/>
              </w:rPr>
            </w:pPr>
          </w:p>
        </w:tc>
        <w:tc>
          <w:tcPr>
            <w:tcW w:w="414" w:type="dxa"/>
            <w:tcMar>
              <w:right w:w="28" w:type="dxa"/>
            </w:tcMar>
          </w:tcPr>
          <w:p w14:paraId="7E475177" w14:textId="77777777" w:rsidR="0087313C" w:rsidRPr="003F1D58" w:rsidRDefault="0087313C">
            <w:pPr>
              <w:pStyle w:val="TAL"/>
              <w:keepNext w:val="0"/>
              <w:keepLines w:val="0"/>
              <w:rPr>
                <w:sz w:val="16"/>
              </w:rPr>
            </w:pPr>
            <w:r w:rsidRPr="003F1D58">
              <w:rPr>
                <w:sz w:val="16"/>
              </w:rPr>
              <w:t>B</w:t>
            </w:r>
          </w:p>
        </w:tc>
        <w:tc>
          <w:tcPr>
            <w:tcW w:w="4233" w:type="dxa"/>
          </w:tcPr>
          <w:p w14:paraId="110D3CE4" w14:textId="77777777" w:rsidR="0087313C" w:rsidRPr="003F1D58" w:rsidRDefault="0087313C">
            <w:pPr>
              <w:pStyle w:val="TAL"/>
              <w:keepNext w:val="0"/>
              <w:keepLines w:val="0"/>
              <w:rPr>
                <w:sz w:val="16"/>
              </w:rPr>
            </w:pPr>
            <w:r w:rsidRPr="003F1D58">
              <w:rPr>
                <w:sz w:val="16"/>
              </w:rPr>
              <w:t>Introduction of Global Byte Array</w:t>
            </w:r>
          </w:p>
        </w:tc>
        <w:tc>
          <w:tcPr>
            <w:tcW w:w="896" w:type="dxa"/>
          </w:tcPr>
          <w:p w14:paraId="43E5B7A4" w14:textId="77777777" w:rsidR="0087313C" w:rsidRPr="003F1D58" w:rsidRDefault="0087313C">
            <w:pPr>
              <w:pStyle w:val="TAL"/>
              <w:keepNext w:val="0"/>
              <w:keepLines w:val="0"/>
              <w:rPr>
                <w:sz w:val="16"/>
              </w:rPr>
            </w:pPr>
          </w:p>
        </w:tc>
      </w:tr>
      <w:tr w:rsidR="00270310" w:rsidRPr="003F1D58" w14:paraId="4EAB923B" w14:textId="77777777" w:rsidTr="00CA5927">
        <w:trPr>
          <w:jc w:val="center"/>
        </w:trPr>
        <w:tc>
          <w:tcPr>
            <w:tcW w:w="792" w:type="dxa"/>
            <w:tcMar>
              <w:right w:w="28" w:type="dxa"/>
            </w:tcMar>
          </w:tcPr>
          <w:p w14:paraId="770A7AA7" w14:textId="77777777" w:rsidR="0087313C" w:rsidRPr="003F1D58" w:rsidRDefault="0087313C">
            <w:pPr>
              <w:pStyle w:val="TAC"/>
              <w:keepNext w:val="0"/>
              <w:keepLines w:val="0"/>
              <w:rPr>
                <w:sz w:val="16"/>
              </w:rPr>
            </w:pPr>
          </w:p>
        </w:tc>
        <w:tc>
          <w:tcPr>
            <w:tcW w:w="1596" w:type="dxa"/>
            <w:tcMar>
              <w:right w:w="28" w:type="dxa"/>
            </w:tcMar>
          </w:tcPr>
          <w:p w14:paraId="68104337"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52EF7A35" w14:textId="77777777" w:rsidR="0087313C" w:rsidRPr="003F1D58" w:rsidRDefault="0087313C">
            <w:pPr>
              <w:pStyle w:val="TAL"/>
              <w:keepNext w:val="0"/>
              <w:keepLines w:val="0"/>
              <w:rPr>
                <w:sz w:val="16"/>
              </w:rPr>
            </w:pPr>
          </w:p>
        </w:tc>
        <w:tc>
          <w:tcPr>
            <w:tcW w:w="440" w:type="dxa"/>
            <w:tcMar>
              <w:right w:w="28" w:type="dxa"/>
            </w:tcMar>
          </w:tcPr>
          <w:p w14:paraId="48302C4E" w14:textId="77777777" w:rsidR="0087313C" w:rsidRPr="003F1D58" w:rsidRDefault="0087313C">
            <w:pPr>
              <w:pStyle w:val="TAL"/>
              <w:keepNext w:val="0"/>
              <w:keepLines w:val="0"/>
              <w:rPr>
                <w:sz w:val="16"/>
              </w:rPr>
            </w:pPr>
            <w:r w:rsidRPr="003F1D58">
              <w:rPr>
                <w:sz w:val="16"/>
              </w:rPr>
              <w:t>010</w:t>
            </w:r>
          </w:p>
        </w:tc>
        <w:tc>
          <w:tcPr>
            <w:tcW w:w="426" w:type="dxa"/>
            <w:tcMar>
              <w:right w:w="28" w:type="dxa"/>
            </w:tcMar>
          </w:tcPr>
          <w:p w14:paraId="7B207922" w14:textId="77777777" w:rsidR="0087313C" w:rsidRPr="003F1D58" w:rsidRDefault="0087313C">
            <w:pPr>
              <w:pStyle w:val="TAL"/>
              <w:keepNext w:val="0"/>
              <w:keepLines w:val="0"/>
              <w:rPr>
                <w:sz w:val="16"/>
              </w:rPr>
            </w:pPr>
          </w:p>
        </w:tc>
        <w:tc>
          <w:tcPr>
            <w:tcW w:w="414" w:type="dxa"/>
            <w:tcMar>
              <w:right w:w="28" w:type="dxa"/>
            </w:tcMar>
          </w:tcPr>
          <w:p w14:paraId="27D41486" w14:textId="77777777" w:rsidR="0087313C" w:rsidRPr="003F1D58" w:rsidRDefault="0087313C">
            <w:pPr>
              <w:pStyle w:val="TAL"/>
              <w:keepNext w:val="0"/>
              <w:keepLines w:val="0"/>
              <w:rPr>
                <w:sz w:val="16"/>
              </w:rPr>
            </w:pPr>
            <w:r w:rsidRPr="003F1D58">
              <w:rPr>
                <w:sz w:val="16"/>
              </w:rPr>
              <w:t>B</w:t>
            </w:r>
          </w:p>
        </w:tc>
        <w:tc>
          <w:tcPr>
            <w:tcW w:w="4233" w:type="dxa"/>
          </w:tcPr>
          <w:p w14:paraId="0E24263C" w14:textId="77777777" w:rsidR="0087313C" w:rsidRPr="003F1D58" w:rsidRDefault="0087313C">
            <w:pPr>
              <w:pStyle w:val="TAL"/>
              <w:keepNext w:val="0"/>
              <w:keepLines w:val="0"/>
              <w:rPr>
                <w:sz w:val="16"/>
              </w:rPr>
            </w:pPr>
            <w:r w:rsidRPr="003F1D58">
              <w:rPr>
                <w:sz w:val="16"/>
              </w:rPr>
              <w:t>Specification of the first command after ATR event</w:t>
            </w:r>
          </w:p>
        </w:tc>
        <w:tc>
          <w:tcPr>
            <w:tcW w:w="896" w:type="dxa"/>
          </w:tcPr>
          <w:p w14:paraId="1BDB7F33" w14:textId="77777777" w:rsidR="0087313C" w:rsidRPr="003F1D58" w:rsidRDefault="0087313C">
            <w:pPr>
              <w:pStyle w:val="TAL"/>
              <w:keepNext w:val="0"/>
              <w:keepLines w:val="0"/>
              <w:rPr>
                <w:sz w:val="16"/>
              </w:rPr>
            </w:pPr>
          </w:p>
        </w:tc>
      </w:tr>
      <w:tr w:rsidR="00270310" w:rsidRPr="003F1D58" w14:paraId="17DC5749" w14:textId="77777777" w:rsidTr="00CA5927">
        <w:trPr>
          <w:jc w:val="center"/>
        </w:trPr>
        <w:tc>
          <w:tcPr>
            <w:tcW w:w="792" w:type="dxa"/>
            <w:tcMar>
              <w:right w:w="28" w:type="dxa"/>
            </w:tcMar>
          </w:tcPr>
          <w:p w14:paraId="2715BEF2" w14:textId="77777777" w:rsidR="0087313C" w:rsidRPr="003F1D58" w:rsidRDefault="0087313C">
            <w:pPr>
              <w:pStyle w:val="TAC"/>
              <w:keepNext w:val="0"/>
              <w:keepLines w:val="0"/>
              <w:rPr>
                <w:sz w:val="16"/>
              </w:rPr>
            </w:pPr>
          </w:p>
        </w:tc>
        <w:tc>
          <w:tcPr>
            <w:tcW w:w="1596" w:type="dxa"/>
            <w:tcMar>
              <w:right w:w="28" w:type="dxa"/>
            </w:tcMar>
          </w:tcPr>
          <w:p w14:paraId="084B17C5"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43DB897A" w14:textId="77777777" w:rsidR="0087313C" w:rsidRPr="003F1D58" w:rsidRDefault="0087313C">
            <w:pPr>
              <w:pStyle w:val="TAL"/>
              <w:keepNext w:val="0"/>
              <w:keepLines w:val="0"/>
              <w:rPr>
                <w:sz w:val="16"/>
              </w:rPr>
            </w:pPr>
          </w:p>
        </w:tc>
        <w:tc>
          <w:tcPr>
            <w:tcW w:w="440" w:type="dxa"/>
            <w:tcMar>
              <w:right w:w="28" w:type="dxa"/>
            </w:tcMar>
          </w:tcPr>
          <w:p w14:paraId="5835EDE7" w14:textId="77777777" w:rsidR="0087313C" w:rsidRPr="003F1D58" w:rsidRDefault="0087313C">
            <w:pPr>
              <w:pStyle w:val="TAL"/>
              <w:keepNext w:val="0"/>
              <w:keepLines w:val="0"/>
              <w:rPr>
                <w:sz w:val="16"/>
              </w:rPr>
            </w:pPr>
            <w:r w:rsidRPr="003F1D58">
              <w:rPr>
                <w:sz w:val="16"/>
              </w:rPr>
              <w:t>011</w:t>
            </w:r>
          </w:p>
        </w:tc>
        <w:tc>
          <w:tcPr>
            <w:tcW w:w="426" w:type="dxa"/>
            <w:tcMar>
              <w:right w:w="28" w:type="dxa"/>
            </w:tcMar>
          </w:tcPr>
          <w:p w14:paraId="27F495EE" w14:textId="77777777" w:rsidR="0087313C" w:rsidRPr="003F1D58" w:rsidRDefault="0087313C">
            <w:pPr>
              <w:pStyle w:val="TAL"/>
              <w:keepNext w:val="0"/>
              <w:keepLines w:val="0"/>
              <w:rPr>
                <w:sz w:val="16"/>
              </w:rPr>
            </w:pPr>
          </w:p>
        </w:tc>
        <w:tc>
          <w:tcPr>
            <w:tcW w:w="414" w:type="dxa"/>
            <w:tcMar>
              <w:right w:w="28" w:type="dxa"/>
            </w:tcMar>
          </w:tcPr>
          <w:p w14:paraId="6D288B39" w14:textId="77777777" w:rsidR="0087313C" w:rsidRPr="003F1D58" w:rsidRDefault="0087313C">
            <w:pPr>
              <w:pStyle w:val="TAL"/>
              <w:keepNext w:val="0"/>
              <w:keepLines w:val="0"/>
              <w:rPr>
                <w:sz w:val="16"/>
              </w:rPr>
            </w:pPr>
            <w:r w:rsidRPr="003F1D58">
              <w:rPr>
                <w:sz w:val="16"/>
              </w:rPr>
              <w:t>D</w:t>
            </w:r>
          </w:p>
        </w:tc>
        <w:tc>
          <w:tcPr>
            <w:tcW w:w="4233" w:type="dxa"/>
          </w:tcPr>
          <w:p w14:paraId="4771F9A6" w14:textId="77777777" w:rsidR="0087313C" w:rsidRPr="003F1D58" w:rsidRDefault="0087313C">
            <w:pPr>
              <w:pStyle w:val="TAL"/>
              <w:keepNext w:val="0"/>
              <w:keepLines w:val="0"/>
              <w:rPr>
                <w:sz w:val="16"/>
              </w:rPr>
            </w:pPr>
            <w:r w:rsidRPr="003F1D58">
              <w:rPr>
                <w:sz w:val="16"/>
              </w:rPr>
              <w:t>ProactiveResponseHandlerSystem.getTheHandler() method set to public</w:t>
            </w:r>
          </w:p>
        </w:tc>
        <w:tc>
          <w:tcPr>
            <w:tcW w:w="896" w:type="dxa"/>
          </w:tcPr>
          <w:p w14:paraId="7A833D87" w14:textId="77777777" w:rsidR="0087313C" w:rsidRPr="003F1D58" w:rsidRDefault="0087313C">
            <w:pPr>
              <w:pStyle w:val="TAL"/>
              <w:keepNext w:val="0"/>
              <w:keepLines w:val="0"/>
              <w:rPr>
                <w:sz w:val="16"/>
              </w:rPr>
            </w:pPr>
          </w:p>
        </w:tc>
      </w:tr>
      <w:tr w:rsidR="00270310" w:rsidRPr="003F1D58" w14:paraId="208FCD19" w14:textId="77777777" w:rsidTr="00CA5927">
        <w:trPr>
          <w:jc w:val="center"/>
        </w:trPr>
        <w:tc>
          <w:tcPr>
            <w:tcW w:w="792" w:type="dxa"/>
            <w:tcMar>
              <w:right w:w="28" w:type="dxa"/>
            </w:tcMar>
          </w:tcPr>
          <w:p w14:paraId="7B0D4D14" w14:textId="77777777" w:rsidR="0087313C" w:rsidRPr="003F1D58" w:rsidRDefault="0087313C">
            <w:pPr>
              <w:pStyle w:val="TAC"/>
              <w:keepNext w:val="0"/>
              <w:keepLines w:val="0"/>
              <w:rPr>
                <w:sz w:val="16"/>
              </w:rPr>
            </w:pPr>
          </w:p>
        </w:tc>
        <w:tc>
          <w:tcPr>
            <w:tcW w:w="1596" w:type="dxa"/>
            <w:tcMar>
              <w:right w:w="28" w:type="dxa"/>
            </w:tcMar>
          </w:tcPr>
          <w:p w14:paraId="4852F5FF"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31B409AF" w14:textId="77777777" w:rsidR="0087313C" w:rsidRPr="003F1D58" w:rsidRDefault="0087313C">
            <w:pPr>
              <w:pStyle w:val="TAL"/>
              <w:keepNext w:val="0"/>
              <w:keepLines w:val="0"/>
              <w:rPr>
                <w:sz w:val="16"/>
              </w:rPr>
            </w:pPr>
          </w:p>
        </w:tc>
        <w:tc>
          <w:tcPr>
            <w:tcW w:w="440" w:type="dxa"/>
            <w:tcMar>
              <w:right w:w="28" w:type="dxa"/>
            </w:tcMar>
          </w:tcPr>
          <w:p w14:paraId="62E45471" w14:textId="77777777" w:rsidR="0087313C" w:rsidRPr="003F1D58" w:rsidRDefault="0087313C">
            <w:pPr>
              <w:pStyle w:val="TAL"/>
              <w:keepNext w:val="0"/>
              <w:keepLines w:val="0"/>
              <w:rPr>
                <w:sz w:val="16"/>
              </w:rPr>
            </w:pPr>
            <w:r w:rsidRPr="003F1D58">
              <w:rPr>
                <w:sz w:val="16"/>
              </w:rPr>
              <w:t>012</w:t>
            </w:r>
          </w:p>
        </w:tc>
        <w:tc>
          <w:tcPr>
            <w:tcW w:w="426" w:type="dxa"/>
            <w:tcMar>
              <w:right w:w="28" w:type="dxa"/>
            </w:tcMar>
          </w:tcPr>
          <w:p w14:paraId="6C885308" w14:textId="77777777" w:rsidR="0087313C" w:rsidRPr="003F1D58" w:rsidRDefault="0087313C">
            <w:pPr>
              <w:pStyle w:val="TAL"/>
              <w:keepNext w:val="0"/>
              <w:keepLines w:val="0"/>
              <w:rPr>
                <w:sz w:val="16"/>
              </w:rPr>
            </w:pPr>
          </w:p>
        </w:tc>
        <w:tc>
          <w:tcPr>
            <w:tcW w:w="414" w:type="dxa"/>
            <w:tcMar>
              <w:right w:w="28" w:type="dxa"/>
            </w:tcMar>
          </w:tcPr>
          <w:p w14:paraId="44E64DE5" w14:textId="77777777" w:rsidR="0087313C" w:rsidRPr="003F1D58" w:rsidRDefault="0087313C">
            <w:pPr>
              <w:pStyle w:val="TAL"/>
              <w:keepNext w:val="0"/>
              <w:keepLines w:val="0"/>
              <w:rPr>
                <w:sz w:val="16"/>
              </w:rPr>
            </w:pPr>
            <w:r w:rsidRPr="003F1D58">
              <w:rPr>
                <w:sz w:val="16"/>
              </w:rPr>
              <w:t>D</w:t>
            </w:r>
          </w:p>
        </w:tc>
        <w:tc>
          <w:tcPr>
            <w:tcW w:w="4233" w:type="dxa"/>
          </w:tcPr>
          <w:p w14:paraId="52472AEC" w14:textId="77777777" w:rsidR="0087313C" w:rsidRPr="003F1D58" w:rsidRDefault="0087313C">
            <w:pPr>
              <w:pStyle w:val="TAL"/>
              <w:keepNext w:val="0"/>
              <w:keepLines w:val="0"/>
              <w:rPr>
                <w:sz w:val="16"/>
              </w:rPr>
            </w:pPr>
            <w:r w:rsidRPr="003F1D58">
              <w:rPr>
                <w:sz w:val="16"/>
              </w:rPr>
              <w:t>Incorrect wording in UICCException</w:t>
            </w:r>
          </w:p>
        </w:tc>
        <w:tc>
          <w:tcPr>
            <w:tcW w:w="896" w:type="dxa"/>
          </w:tcPr>
          <w:p w14:paraId="0F468CAF" w14:textId="77777777" w:rsidR="0087313C" w:rsidRPr="003F1D58" w:rsidRDefault="0087313C">
            <w:pPr>
              <w:pStyle w:val="TAL"/>
              <w:keepNext w:val="0"/>
              <w:keepLines w:val="0"/>
              <w:rPr>
                <w:sz w:val="16"/>
              </w:rPr>
            </w:pPr>
          </w:p>
        </w:tc>
      </w:tr>
      <w:tr w:rsidR="00270310" w:rsidRPr="003F1D58" w14:paraId="56651970" w14:textId="77777777" w:rsidTr="00CA5927">
        <w:trPr>
          <w:jc w:val="center"/>
        </w:trPr>
        <w:tc>
          <w:tcPr>
            <w:tcW w:w="792" w:type="dxa"/>
            <w:tcMar>
              <w:right w:w="28" w:type="dxa"/>
            </w:tcMar>
          </w:tcPr>
          <w:p w14:paraId="47BC0269" w14:textId="77777777" w:rsidR="0087313C" w:rsidRPr="003F1D58" w:rsidRDefault="0087313C">
            <w:pPr>
              <w:pStyle w:val="TAC"/>
              <w:keepNext w:val="0"/>
              <w:keepLines w:val="0"/>
              <w:rPr>
                <w:sz w:val="16"/>
              </w:rPr>
            </w:pPr>
          </w:p>
        </w:tc>
        <w:tc>
          <w:tcPr>
            <w:tcW w:w="1596" w:type="dxa"/>
            <w:tcMar>
              <w:right w:w="28" w:type="dxa"/>
            </w:tcMar>
          </w:tcPr>
          <w:p w14:paraId="12B5572E" w14:textId="77777777" w:rsidR="0087313C" w:rsidRPr="003F1D58" w:rsidRDefault="0087313C">
            <w:pPr>
              <w:pStyle w:val="TAL"/>
              <w:keepNext w:val="0"/>
              <w:keepLines w:val="0"/>
              <w:rPr>
                <w:sz w:val="16"/>
              </w:rPr>
            </w:pPr>
            <w:r w:rsidRPr="003F1D58">
              <w:rPr>
                <w:sz w:val="16"/>
              </w:rPr>
              <w:t>SCP</w:t>
            </w:r>
            <w:r w:rsidRPr="003F1D58">
              <w:rPr>
                <w:sz w:val="16"/>
              </w:rPr>
              <w:noBreakHyphen/>
              <w:t>030454</w:t>
            </w:r>
          </w:p>
        </w:tc>
        <w:tc>
          <w:tcPr>
            <w:tcW w:w="602" w:type="dxa"/>
            <w:tcMar>
              <w:right w:w="28" w:type="dxa"/>
            </w:tcMar>
          </w:tcPr>
          <w:p w14:paraId="51DE3BCD" w14:textId="77777777" w:rsidR="0087313C" w:rsidRPr="003F1D58" w:rsidRDefault="0087313C">
            <w:pPr>
              <w:pStyle w:val="TAL"/>
              <w:keepNext w:val="0"/>
              <w:keepLines w:val="0"/>
              <w:rPr>
                <w:sz w:val="16"/>
              </w:rPr>
            </w:pPr>
          </w:p>
        </w:tc>
        <w:tc>
          <w:tcPr>
            <w:tcW w:w="440" w:type="dxa"/>
            <w:tcMar>
              <w:right w:w="28" w:type="dxa"/>
            </w:tcMar>
          </w:tcPr>
          <w:p w14:paraId="55A91B3C" w14:textId="77777777" w:rsidR="0087313C" w:rsidRPr="003F1D58" w:rsidRDefault="0087313C">
            <w:pPr>
              <w:pStyle w:val="TAL"/>
              <w:keepNext w:val="0"/>
              <w:keepLines w:val="0"/>
              <w:rPr>
                <w:sz w:val="16"/>
              </w:rPr>
            </w:pPr>
            <w:r w:rsidRPr="003F1D58">
              <w:rPr>
                <w:sz w:val="16"/>
              </w:rPr>
              <w:t>014</w:t>
            </w:r>
          </w:p>
        </w:tc>
        <w:tc>
          <w:tcPr>
            <w:tcW w:w="426" w:type="dxa"/>
            <w:tcMar>
              <w:right w:w="28" w:type="dxa"/>
            </w:tcMar>
          </w:tcPr>
          <w:p w14:paraId="5386BEFD"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7359C2DA" w14:textId="77777777" w:rsidR="0087313C" w:rsidRPr="003F1D58" w:rsidRDefault="0087313C">
            <w:pPr>
              <w:pStyle w:val="TAL"/>
              <w:keepNext w:val="0"/>
              <w:keepLines w:val="0"/>
              <w:rPr>
                <w:sz w:val="16"/>
              </w:rPr>
            </w:pPr>
            <w:r w:rsidRPr="003F1D58">
              <w:rPr>
                <w:sz w:val="16"/>
              </w:rPr>
              <w:t>B</w:t>
            </w:r>
          </w:p>
        </w:tc>
        <w:tc>
          <w:tcPr>
            <w:tcW w:w="4233" w:type="dxa"/>
          </w:tcPr>
          <w:p w14:paraId="55952852" w14:textId="77777777" w:rsidR="0087313C" w:rsidRPr="003F1D58" w:rsidRDefault="0087313C">
            <w:pPr>
              <w:pStyle w:val="TAL"/>
              <w:keepNext w:val="0"/>
              <w:keepLines w:val="0"/>
              <w:rPr>
                <w:sz w:val="16"/>
              </w:rPr>
            </w:pPr>
            <w:r w:rsidRPr="003F1D58">
              <w:rPr>
                <w:sz w:val="16"/>
              </w:rPr>
              <w:t>Introduction of BER and COMPREHENSION TLV Handlers</w:t>
            </w:r>
          </w:p>
        </w:tc>
        <w:tc>
          <w:tcPr>
            <w:tcW w:w="896" w:type="dxa"/>
          </w:tcPr>
          <w:p w14:paraId="5638A6D5" w14:textId="77777777" w:rsidR="0087313C" w:rsidRPr="003F1D58" w:rsidRDefault="0087313C">
            <w:pPr>
              <w:pStyle w:val="TAL"/>
              <w:keepNext w:val="0"/>
              <w:keepLines w:val="0"/>
              <w:rPr>
                <w:sz w:val="16"/>
              </w:rPr>
            </w:pPr>
          </w:p>
        </w:tc>
      </w:tr>
      <w:tr w:rsidR="00270310" w:rsidRPr="003F1D58" w14:paraId="7EF38562" w14:textId="77777777" w:rsidTr="00CA5927">
        <w:trPr>
          <w:jc w:val="center"/>
        </w:trPr>
        <w:tc>
          <w:tcPr>
            <w:tcW w:w="792" w:type="dxa"/>
            <w:tcMar>
              <w:right w:w="28" w:type="dxa"/>
            </w:tcMar>
          </w:tcPr>
          <w:p w14:paraId="7F8DB247" w14:textId="77777777" w:rsidR="0087313C" w:rsidRPr="003F1D58" w:rsidRDefault="0087313C">
            <w:pPr>
              <w:pStyle w:val="TAC"/>
              <w:keepNext w:val="0"/>
              <w:keepLines w:val="0"/>
              <w:rPr>
                <w:sz w:val="16"/>
              </w:rPr>
            </w:pPr>
            <w:r w:rsidRPr="003F1D58">
              <w:rPr>
                <w:sz w:val="16"/>
              </w:rPr>
              <w:t>SCP</w:t>
            </w:r>
            <w:r w:rsidRPr="003F1D58">
              <w:rPr>
                <w:sz w:val="16"/>
              </w:rPr>
              <w:noBreakHyphen/>
              <w:t>16</w:t>
            </w:r>
          </w:p>
        </w:tc>
        <w:tc>
          <w:tcPr>
            <w:tcW w:w="1596" w:type="dxa"/>
            <w:tcMar>
              <w:right w:w="28" w:type="dxa"/>
            </w:tcMar>
          </w:tcPr>
          <w:p w14:paraId="79FD50C4" w14:textId="77777777" w:rsidR="0087313C" w:rsidRPr="003F1D58" w:rsidRDefault="0087313C">
            <w:pPr>
              <w:pStyle w:val="TAL"/>
              <w:keepNext w:val="0"/>
              <w:keepLines w:val="0"/>
              <w:rPr>
                <w:sz w:val="16"/>
              </w:rPr>
            </w:pPr>
            <w:r w:rsidRPr="003F1D58">
              <w:rPr>
                <w:sz w:val="16"/>
              </w:rPr>
              <w:t>SCP</w:t>
            </w:r>
            <w:r w:rsidRPr="003F1D58">
              <w:rPr>
                <w:sz w:val="16"/>
              </w:rPr>
              <w:noBreakHyphen/>
              <w:t>040047</w:t>
            </w:r>
          </w:p>
        </w:tc>
        <w:tc>
          <w:tcPr>
            <w:tcW w:w="602" w:type="dxa"/>
            <w:tcMar>
              <w:right w:w="28" w:type="dxa"/>
            </w:tcMar>
          </w:tcPr>
          <w:p w14:paraId="06105C87" w14:textId="77777777" w:rsidR="0087313C" w:rsidRPr="003F1D58" w:rsidRDefault="0087313C">
            <w:pPr>
              <w:pStyle w:val="TAL"/>
              <w:keepNext w:val="0"/>
              <w:keepLines w:val="0"/>
              <w:rPr>
                <w:sz w:val="16"/>
              </w:rPr>
            </w:pPr>
            <w:r w:rsidRPr="003F1D58">
              <w:rPr>
                <w:sz w:val="16"/>
              </w:rPr>
              <w:t>6.2.0</w:t>
            </w:r>
          </w:p>
        </w:tc>
        <w:tc>
          <w:tcPr>
            <w:tcW w:w="440" w:type="dxa"/>
            <w:tcMar>
              <w:right w:w="28" w:type="dxa"/>
            </w:tcMar>
          </w:tcPr>
          <w:p w14:paraId="3CBA5B1E" w14:textId="77777777" w:rsidR="0087313C" w:rsidRPr="003F1D58" w:rsidRDefault="0087313C">
            <w:pPr>
              <w:pStyle w:val="TAL"/>
              <w:keepNext w:val="0"/>
              <w:keepLines w:val="0"/>
              <w:rPr>
                <w:sz w:val="16"/>
              </w:rPr>
            </w:pPr>
            <w:r w:rsidRPr="003F1D58">
              <w:rPr>
                <w:sz w:val="16"/>
              </w:rPr>
              <w:t>005</w:t>
            </w:r>
          </w:p>
        </w:tc>
        <w:tc>
          <w:tcPr>
            <w:tcW w:w="426" w:type="dxa"/>
            <w:tcMar>
              <w:right w:w="28" w:type="dxa"/>
            </w:tcMar>
          </w:tcPr>
          <w:p w14:paraId="544670F4"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2D681F6D" w14:textId="77777777" w:rsidR="0087313C" w:rsidRPr="003F1D58" w:rsidRDefault="0087313C">
            <w:pPr>
              <w:pStyle w:val="TAL"/>
              <w:keepNext w:val="0"/>
              <w:keepLines w:val="0"/>
              <w:rPr>
                <w:sz w:val="16"/>
              </w:rPr>
            </w:pPr>
            <w:r w:rsidRPr="003F1D58">
              <w:rPr>
                <w:sz w:val="16"/>
              </w:rPr>
              <w:t>B</w:t>
            </w:r>
          </w:p>
        </w:tc>
        <w:tc>
          <w:tcPr>
            <w:tcW w:w="4233" w:type="dxa"/>
          </w:tcPr>
          <w:p w14:paraId="0E8A69D3" w14:textId="77777777" w:rsidR="0087313C" w:rsidRPr="003F1D58" w:rsidRDefault="0087313C">
            <w:pPr>
              <w:pStyle w:val="TAL"/>
              <w:keepNext w:val="0"/>
              <w:keepLines w:val="0"/>
              <w:rPr>
                <w:sz w:val="16"/>
              </w:rPr>
            </w:pPr>
            <w:r w:rsidRPr="003F1D58">
              <w:rPr>
                <w:sz w:val="16"/>
              </w:rPr>
              <w:t>Addition of select(SFI) method</w:t>
            </w:r>
          </w:p>
        </w:tc>
        <w:tc>
          <w:tcPr>
            <w:tcW w:w="896" w:type="dxa"/>
          </w:tcPr>
          <w:p w14:paraId="6F0A733B" w14:textId="77777777" w:rsidR="0087313C" w:rsidRPr="003F1D58" w:rsidRDefault="0087313C">
            <w:pPr>
              <w:pStyle w:val="TAL"/>
              <w:keepNext w:val="0"/>
              <w:keepLines w:val="0"/>
              <w:rPr>
                <w:sz w:val="16"/>
              </w:rPr>
            </w:pPr>
            <w:r w:rsidRPr="003F1D58">
              <w:rPr>
                <w:sz w:val="16"/>
              </w:rPr>
              <w:t>6.3.0</w:t>
            </w:r>
          </w:p>
        </w:tc>
      </w:tr>
      <w:tr w:rsidR="00270310" w:rsidRPr="003F1D58" w14:paraId="2EF5DE93" w14:textId="77777777" w:rsidTr="00CA5927">
        <w:trPr>
          <w:jc w:val="center"/>
        </w:trPr>
        <w:tc>
          <w:tcPr>
            <w:tcW w:w="792" w:type="dxa"/>
            <w:tcMar>
              <w:right w:w="28" w:type="dxa"/>
            </w:tcMar>
          </w:tcPr>
          <w:p w14:paraId="5F50F09E" w14:textId="77777777" w:rsidR="0087313C" w:rsidRPr="003F1D58" w:rsidRDefault="0087313C">
            <w:pPr>
              <w:pStyle w:val="TAC"/>
              <w:keepNext w:val="0"/>
              <w:keepLines w:val="0"/>
              <w:rPr>
                <w:sz w:val="16"/>
              </w:rPr>
            </w:pPr>
          </w:p>
        </w:tc>
        <w:tc>
          <w:tcPr>
            <w:tcW w:w="1596" w:type="dxa"/>
            <w:tcMar>
              <w:right w:w="28" w:type="dxa"/>
            </w:tcMar>
          </w:tcPr>
          <w:p w14:paraId="3F2BCC84" w14:textId="77777777" w:rsidR="0087313C" w:rsidRPr="003F1D58" w:rsidRDefault="0087313C">
            <w:pPr>
              <w:pStyle w:val="TAL"/>
              <w:keepNext w:val="0"/>
              <w:keepLines w:val="0"/>
              <w:rPr>
                <w:sz w:val="16"/>
              </w:rPr>
            </w:pPr>
            <w:r w:rsidRPr="003F1D58">
              <w:rPr>
                <w:sz w:val="16"/>
              </w:rPr>
              <w:t>SCP</w:t>
            </w:r>
            <w:r w:rsidRPr="003F1D58">
              <w:rPr>
                <w:sz w:val="16"/>
              </w:rPr>
              <w:noBreakHyphen/>
              <w:t>040068</w:t>
            </w:r>
          </w:p>
        </w:tc>
        <w:tc>
          <w:tcPr>
            <w:tcW w:w="602" w:type="dxa"/>
            <w:tcMar>
              <w:right w:w="28" w:type="dxa"/>
            </w:tcMar>
          </w:tcPr>
          <w:p w14:paraId="0E51CC1B" w14:textId="77777777" w:rsidR="0087313C" w:rsidRPr="003F1D58" w:rsidRDefault="0087313C">
            <w:pPr>
              <w:pStyle w:val="TAL"/>
              <w:keepNext w:val="0"/>
              <w:keepLines w:val="0"/>
              <w:rPr>
                <w:sz w:val="16"/>
              </w:rPr>
            </w:pPr>
          </w:p>
        </w:tc>
        <w:tc>
          <w:tcPr>
            <w:tcW w:w="440" w:type="dxa"/>
            <w:tcMar>
              <w:right w:w="28" w:type="dxa"/>
            </w:tcMar>
          </w:tcPr>
          <w:p w14:paraId="730FEDB7" w14:textId="77777777" w:rsidR="0087313C" w:rsidRPr="003F1D58" w:rsidRDefault="0087313C">
            <w:pPr>
              <w:pStyle w:val="TAL"/>
              <w:keepNext w:val="0"/>
              <w:keepLines w:val="0"/>
              <w:rPr>
                <w:sz w:val="16"/>
              </w:rPr>
            </w:pPr>
            <w:r w:rsidRPr="003F1D58">
              <w:rPr>
                <w:sz w:val="16"/>
              </w:rPr>
              <w:t>016</w:t>
            </w:r>
          </w:p>
        </w:tc>
        <w:tc>
          <w:tcPr>
            <w:tcW w:w="426" w:type="dxa"/>
            <w:tcMar>
              <w:right w:w="28" w:type="dxa"/>
            </w:tcMar>
          </w:tcPr>
          <w:p w14:paraId="451F7161"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624D5F4B" w14:textId="77777777" w:rsidR="0087313C" w:rsidRPr="003F1D58" w:rsidRDefault="0087313C">
            <w:pPr>
              <w:pStyle w:val="TAL"/>
              <w:keepNext w:val="0"/>
              <w:keepLines w:val="0"/>
              <w:rPr>
                <w:sz w:val="16"/>
              </w:rPr>
            </w:pPr>
            <w:r w:rsidRPr="003F1D58">
              <w:rPr>
                <w:sz w:val="16"/>
              </w:rPr>
              <w:t>C</w:t>
            </w:r>
          </w:p>
        </w:tc>
        <w:tc>
          <w:tcPr>
            <w:tcW w:w="4233" w:type="dxa"/>
          </w:tcPr>
          <w:p w14:paraId="4D4D9DE8" w14:textId="77777777" w:rsidR="0087313C" w:rsidRPr="003F1D58" w:rsidRDefault="0087313C">
            <w:pPr>
              <w:pStyle w:val="TAL"/>
              <w:keepNext w:val="0"/>
              <w:keepLines w:val="0"/>
              <w:rPr>
                <w:sz w:val="16"/>
              </w:rPr>
            </w:pPr>
            <w:r w:rsidRPr="003F1D58">
              <w:rPr>
                <w:sz w:val="16"/>
              </w:rPr>
              <w:t>getTheFileView throw ArrayIndexOutOfBoundException when an AID is passed as byte array with invalid offset and length parameters</w:t>
            </w:r>
          </w:p>
        </w:tc>
        <w:tc>
          <w:tcPr>
            <w:tcW w:w="896" w:type="dxa"/>
          </w:tcPr>
          <w:p w14:paraId="35AFA912" w14:textId="77777777" w:rsidR="0087313C" w:rsidRPr="003F1D58" w:rsidRDefault="0087313C">
            <w:pPr>
              <w:pStyle w:val="TAL"/>
              <w:keepNext w:val="0"/>
              <w:keepLines w:val="0"/>
              <w:rPr>
                <w:sz w:val="16"/>
              </w:rPr>
            </w:pPr>
          </w:p>
        </w:tc>
      </w:tr>
      <w:tr w:rsidR="00270310" w:rsidRPr="003F1D58" w14:paraId="7BF04DB5" w14:textId="77777777" w:rsidTr="00CA5927">
        <w:trPr>
          <w:jc w:val="center"/>
        </w:trPr>
        <w:tc>
          <w:tcPr>
            <w:tcW w:w="792" w:type="dxa"/>
            <w:tcMar>
              <w:right w:w="28" w:type="dxa"/>
            </w:tcMar>
          </w:tcPr>
          <w:p w14:paraId="2968685F" w14:textId="77777777" w:rsidR="0087313C" w:rsidRPr="003F1D58" w:rsidRDefault="0087313C">
            <w:pPr>
              <w:pStyle w:val="TAC"/>
              <w:keepNext w:val="0"/>
              <w:keepLines w:val="0"/>
              <w:rPr>
                <w:sz w:val="16"/>
              </w:rPr>
            </w:pPr>
          </w:p>
        </w:tc>
        <w:tc>
          <w:tcPr>
            <w:tcW w:w="1596" w:type="dxa"/>
            <w:tcMar>
              <w:right w:w="28" w:type="dxa"/>
            </w:tcMar>
          </w:tcPr>
          <w:p w14:paraId="2578DC7B" w14:textId="77777777" w:rsidR="0087313C" w:rsidRPr="003F1D58" w:rsidRDefault="0087313C">
            <w:pPr>
              <w:pStyle w:val="TAL"/>
              <w:keepNext w:val="0"/>
              <w:keepLines w:val="0"/>
              <w:rPr>
                <w:sz w:val="16"/>
              </w:rPr>
            </w:pPr>
            <w:r w:rsidRPr="003F1D58">
              <w:rPr>
                <w:sz w:val="16"/>
              </w:rPr>
              <w:t>SCP</w:t>
            </w:r>
            <w:r w:rsidRPr="003F1D58">
              <w:rPr>
                <w:sz w:val="16"/>
              </w:rPr>
              <w:noBreakHyphen/>
              <w:t>040069</w:t>
            </w:r>
          </w:p>
        </w:tc>
        <w:tc>
          <w:tcPr>
            <w:tcW w:w="602" w:type="dxa"/>
            <w:tcMar>
              <w:right w:w="28" w:type="dxa"/>
            </w:tcMar>
          </w:tcPr>
          <w:p w14:paraId="28AF179A" w14:textId="77777777" w:rsidR="0087313C" w:rsidRPr="003F1D58" w:rsidRDefault="0087313C">
            <w:pPr>
              <w:pStyle w:val="TAL"/>
              <w:keepNext w:val="0"/>
              <w:keepLines w:val="0"/>
              <w:rPr>
                <w:sz w:val="16"/>
              </w:rPr>
            </w:pPr>
          </w:p>
        </w:tc>
        <w:tc>
          <w:tcPr>
            <w:tcW w:w="440" w:type="dxa"/>
            <w:tcMar>
              <w:right w:w="28" w:type="dxa"/>
            </w:tcMar>
          </w:tcPr>
          <w:p w14:paraId="60293C45" w14:textId="77777777" w:rsidR="0087313C" w:rsidRPr="003F1D58" w:rsidRDefault="0087313C">
            <w:pPr>
              <w:pStyle w:val="TAL"/>
              <w:keepNext w:val="0"/>
              <w:keepLines w:val="0"/>
              <w:rPr>
                <w:sz w:val="16"/>
              </w:rPr>
            </w:pPr>
            <w:r w:rsidRPr="003F1D58">
              <w:rPr>
                <w:sz w:val="16"/>
              </w:rPr>
              <w:t>017</w:t>
            </w:r>
          </w:p>
        </w:tc>
        <w:tc>
          <w:tcPr>
            <w:tcW w:w="426" w:type="dxa"/>
            <w:tcMar>
              <w:right w:w="28" w:type="dxa"/>
            </w:tcMar>
          </w:tcPr>
          <w:p w14:paraId="28FA0E4A"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1C0303F4" w14:textId="77777777" w:rsidR="0087313C" w:rsidRPr="003F1D58" w:rsidRDefault="0087313C">
            <w:pPr>
              <w:pStyle w:val="TAL"/>
              <w:keepNext w:val="0"/>
              <w:keepLines w:val="0"/>
              <w:rPr>
                <w:sz w:val="16"/>
              </w:rPr>
            </w:pPr>
            <w:r w:rsidRPr="003F1D58">
              <w:rPr>
                <w:sz w:val="16"/>
              </w:rPr>
              <w:t>C</w:t>
            </w:r>
          </w:p>
        </w:tc>
        <w:tc>
          <w:tcPr>
            <w:tcW w:w="4233" w:type="dxa"/>
          </w:tcPr>
          <w:p w14:paraId="3ABB5DAA" w14:textId="77777777" w:rsidR="0087313C" w:rsidRPr="003F1D58" w:rsidRDefault="0087313C">
            <w:pPr>
              <w:pStyle w:val="TAL"/>
              <w:keepNext w:val="0"/>
              <w:keepLines w:val="0"/>
              <w:rPr>
                <w:sz w:val="16"/>
              </w:rPr>
            </w:pPr>
            <w:r w:rsidRPr="003F1D58">
              <w:rPr>
                <w:sz w:val="16"/>
              </w:rPr>
              <w:t>Issuing system proactive command SET UP MENU in case EF</w:t>
            </w:r>
            <w:r w:rsidRPr="003F1D58">
              <w:rPr>
                <w:position w:val="-6"/>
                <w:sz w:val="16"/>
                <w:szCs w:val="16"/>
              </w:rPr>
              <w:t>SUME</w:t>
            </w:r>
            <w:r w:rsidRPr="003F1D58">
              <w:rPr>
                <w:sz w:val="16"/>
              </w:rPr>
              <w:t xml:space="preserve"> is updated</w:t>
            </w:r>
          </w:p>
        </w:tc>
        <w:tc>
          <w:tcPr>
            <w:tcW w:w="896" w:type="dxa"/>
          </w:tcPr>
          <w:p w14:paraId="41051B2C" w14:textId="77777777" w:rsidR="0087313C" w:rsidRPr="003F1D58" w:rsidRDefault="0087313C">
            <w:pPr>
              <w:pStyle w:val="TAL"/>
              <w:keepNext w:val="0"/>
              <w:keepLines w:val="0"/>
              <w:rPr>
                <w:sz w:val="16"/>
              </w:rPr>
            </w:pPr>
          </w:p>
        </w:tc>
      </w:tr>
      <w:tr w:rsidR="00270310" w:rsidRPr="003F1D58" w14:paraId="6FA9D6B0" w14:textId="77777777" w:rsidTr="00CA5927">
        <w:trPr>
          <w:jc w:val="center"/>
        </w:trPr>
        <w:tc>
          <w:tcPr>
            <w:tcW w:w="792" w:type="dxa"/>
            <w:tcMar>
              <w:right w:w="28" w:type="dxa"/>
            </w:tcMar>
          </w:tcPr>
          <w:p w14:paraId="4CE21A14" w14:textId="77777777" w:rsidR="0087313C" w:rsidRPr="003F1D58" w:rsidRDefault="0087313C">
            <w:pPr>
              <w:pStyle w:val="TAC"/>
              <w:keepNext w:val="0"/>
              <w:keepLines w:val="0"/>
              <w:rPr>
                <w:sz w:val="16"/>
              </w:rPr>
            </w:pPr>
          </w:p>
        </w:tc>
        <w:tc>
          <w:tcPr>
            <w:tcW w:w="1596" w:type="dxa"/>
            <w:tcMar>
              <w:right w:w="28" w:type="dxa"/>
            </w:tcMar>
          </w:tcPr>
          <w:p w14:paraId="190F5EE3" w14:textId="77777777" w:rsidR="0087313C" w:rsidRPr="003F1D58" w:rsidRDefault="0087313C">
            <w:pPr>
              <w:pStyle w:val="TAL"/>
              <w:keepNext w:val="0"/>
              <w:keepLines w:val="0"/>
              <w:rPr>
                <w:sz w:val="16"/>
              </w:rPr>
            </w:pPr>
            <w:r w:rsidRPr="003F1D58">
              <w:rPr>
                <w:sz w:val="16"/>
              </w:rPr>
              <w:t>SCP</w:t>
            </w:r>
            <w:r w:rsidRPr="003F1D58">
              <w:rPr>
                <w:sz w:val="16"/>
              </w:rPr>
              <w:noBreakHyphen/>
              <w:t>040047</w:t>
            </w:r>
          </w:p>
        </w:tc>
        <w:tc>
          <w:tcPr>
            <w:tcW w:w="602" w:type="dxa"/>
            <w:tcMar>
              <w:right w:w="28" w:type="dxa"/>
            </w:tcMar>
          </w:tcPr>
          <w:p w14:paraId="7DB7FA56" w14:textId="77777777" w:rsidR="0087313C" w:rsidRPr="003F1D58" w:rsidRDefault="0087313C">
            <w:pPr>
              <w:pStyle w:val="TAL"/>
              <w:keepNext w:val="0"/>
              <w:keepLines w:val="0"/>
              <w:rPr>
                <w:sz w:val="16"/>
              </w:rPr>
            </w:pPr>
          </w:p>
        </w:tc>
        <w:tc>
          <w:tcPr>
            <w:tcW w:w="440" w:type="dxa"/>
            <w:tcMar>
              <w:right w:w="28" w:type="dxa"/>
            </w:tcMar>
          </w:tcPr>
          <w:p w14:paraId="160BA736" w14:textId="77777777" w:rsidR="0087313C" w:rsidRPr="003F1D58" w:rsidRDefault="0087313C">
            <w:pPr>
              <w:pStyle w:val="TAL"/>
              <w:keepNext w:val="0"/>
              <w:keepLines w:val="0"/>
              <w:rPr>
                <w:sz w:val="16"/>
              </w:rPr>
            </w:pPr>
            <w:r w:rsidRPr="003F1D58">
              <w:rPr>
                <w:sz w:val="16"/>
              </w:rPr>
              <w:t>018</w:t>
            </w:r>
          </w:p>
        </w:tc>
        <w:tc>
          <w:tcPr>
            <w:tcW w:w="426" w:type="dxa"/>
            <w:tcMar>
              <w:right w:w="28" w:type="dxa"/>
            </w:tcMar>
          </w:tcPr>
          <w:p w14:paraId="581A80BB" w14:textId="77777777" w:rsidR="0087313C" w:rsidRPr="003F1D58" w:rsidRDefault="0087313C">
            <w:pPr>
              <w:pStyle w:val="TAL"/>
              <w:keepNext w:val="0"/>
              <w:keepLines w:val="0"/>
              <w:rPr>
                <w:sz w:val="16"/>
              </w:rPr>
            </w:pPr>
          </w:p>
        </w:tc>
        <w:tc>
          <w:tcPr>
            <w:tcW w:w="414" w:type="dxa"/>
            <w:tcMar>
              <w:right w:w="28" w:type="dxa"/>
            </w:tcMar>
          </w:tcPr>
          <w:p w14:paraId="0BC97608" w14:textId="77777777" w:rsidR="0087313C" w:rsidRPr="003F1D58" w:rsidRDefault="0087313C">
            <w:pPr>
              <w:pStyle w:val="TAL"/>
              <w:keepNext w:val="0"/>
              <w:keepLines w:val="0"/>
              <w:rPr>
                <w:sz w:val="16"/>
              </w:rPr>
            </w:pPr>
            <w:r w:rsidRPr="003F1D58">
              <w:rPr>
                <w:sz w:val="16"/>
              </w:rPr>
              <w:t>F</w:t>
            </w:r>
          </w:p>
        </w:tc>
        <w:tc>
          <w:tcPr>
            <w:tcW w:w="4233" w:type="dxa"/>
          </w:tcPr>
          <w:p w14:paraId="4AC1BA31" w14:textId="77777777" w:rsidR="0087313C" w:rsidRPr="003F1D58" w:rsidRDefault="0087313C">
            <w:pPr>
              <w:pStyle w:val="TAL"/>
              <w:keepNext w:val="0"/>
              <w:keepLines w:val="0"/>
              <w:rPr>
                <w:sz w:val="16"/>
              </w:rPr>
            </w:pPr>
            <w:r w:rsidRPr="003F1D58">
              <w:rPr>
                <w:sz w:val="16"/>
              </w:rPr>
              <w:t>Update of UICC Java Card™ Architecture diagram</w:t>
            </w:r>
          </w:p>
        </w:tc>
        <w:tc>
          <w:tcPr>
            <w:tcW w:w="896" w:type="dxa"/>
          </w:tcPr>
          <w:p w14:paraId="0510C6DE" w14:textId="77777777" w:rsidR="0087313C" w:rsidRPr="003F1D58" w:rsidRDefault="0087313C">
            <w:pPr>
              <w:pStyle w:val="TAL"/>
              <w:keepNext w:val="0"/>
              <w:keepLines w:val="0"/>
              <w:rPr>
                <w:sz w:val="16"/>
              </w:rPr>
            </w:pPr>
          </w:p>
        </w:tc>
      </w:tr>
      <w:tr w:rsidR="00270310" w:rsidRPr="003F1D58" w14:paraId="5538285E" w14:textId="77777777" w:rsidTr="00CA5927">
        <w:trPr>
          <w:jc w:val="center"/>
        </w:trPr>
        <w:tc>
          <w:tcPr>
            <w:tcW w:w="792" w:type="dxa"/>
            <w:tcMar>
              <w:right w:w="28" w:type="dxa"/>
            </w:tcMar>
          </w:tcPr>
          <w:p w14:paraId="619E05F0" w14:textId="77777777" w:rsidR="0087313C" w:rsidRPr="003F1D58" w:rsidRDefault="0087313C">
            <w:pPr>
              <w:pStyle w:val="TAC"/>
              <w:keepNext w:val="0"/>
              <w:keepLines w:val="0"/>
              <w:rPr>
                <w:sz w:val="16"/>
              </w:rPr>
            </w:pPr>
          </w:p>
        </w:tc>
        <w:tc>
          <w:tcPr>
            <w:tcW w:w="1596" w:type="dxa"/>
            <w:tcMar>
              <w:right w:w="28" w:type="dxa"/>
            </w:tcMar>
          </w:tcPr>
          <w:p w14:paraId="0656A687" w14:textId="77777777" w:rsidR="0087313C" w:rsidRPr="003F1D58" w:rsidRDefault="0087313C">
            <w:pPr>
              <w:pStyle w:val="TAL"/>
              <w:keepNext w:val="0"/>
              <w:keepLines w:val="0"/>
              <w:rPr>
                <w:sz w:val="16"/>
              </w:rPr>
            </w:pPr>
            <w:r w:rsidRPr="003F1D58">
              <w:rPr>
                <w:sz w:val="16"/>
              </w:rPr>
              <w:t>SCP</w:t>
            </w:r>
            <w:r w:rsidRPr="003F1D58">
              <w:rPr>
                <w:sz w:val="16"/>
              </w:rPr>
              <w:noBreakHyphen/>
              <w:t>040047</w:t>
            </w:r>
          </w:p>
        </w:tc>
        <w:tc>
          <w:tcPr>
            <w:tcW w:w="602" w:type="dxa"/>
            <w:tcMar>
              <w:right w:w="28" w:type="dxa"/>
            </w:tcMar>
          </w:tcPr>
          <w:p w14:paraId="453F3075" w14:textId="77777777" w:rsidR="0087313C" w:rsidRPr="003F1D58" w:rsidRDefault="0087313C">
            <w:pPr>
              <w:pStyle w:val="TAL"/>
              <w:keepNext w:val="0"/>
              <w:keepLines w:val="0"/>
              <w:rPr>
                <w:sz w:val="16"/>
              </w:rPr>
            </w:pPr>
          </w:p>
        </w:tc>
        <w:tc>
          <w:tcPr>
            <w:tcW w:w="440" w:type="dxa"/>
            <w:tcMar>
              <w:right w:w="28" w:type="dxa"/>
            </w:tcMar>
          </w:tcPr>
          <w:p w14:paraId="2432C0D0" w14:textId="77777777" w:rsidR="0087313C" w:rsidRPr="003F1D58" w:rsidRDefault="0087313C">
            <w:pPr>
              <w:pStyle w:val="TAL"/>
              <w:keepNext w:val="0"/>
              <w:keepLines w:val="0"/>
              <w:rPr>
                <w:sz w:val="16"/>
              </w:rPr>
            </w:pPr>
            <w:r w:rsidRPr="003F1D58">
              <w:rPr>
                <w:sz w:val="16"/>
              </w:rPr>
              <w:t>019</w:t>
            </w:r>
          </w:p>
        </w:tc>
        <w:tc>
          <w:tcPr>
            <w:tcW w:w="426" w:type="dxa"/>
            <w:tcMar>
              <w:right w:w="28" w:type="dxa"/>
            </w:tcMar>
          </w:tcPr>
          <w:p w14:paraId="4A1BA9E7" w14:textId="77777777" w:rsidR="0087313C" w:rsidRPr="003F1D58" w:rsidRDefault="0087313C">
            <w:pPr>
              <w:pStyle w:val="TAL"/>
              <w:keepNext w:val="0"/>
              <w:keepLines w:val="0"/>
              <w:rPr>
                <w:sz w:val="16"/>
              </w:rPr>
            </w:pPr>
          </w:p>
        </w:tc>
        <w:tc>
          <w:tcPr>
            <w:tcW w:w="414" w:type="dxa"/>
            <w:tcMar>
              <w:right w:w="28" w:type="dxa"/>
            </w:tcMar>
          </w:tcPr>
          <w:p w14:paraId="2251E18E" w14:textId="77777777" w:rsidR="0087313C" w:rsidRPr="003F1D58" w:rsidRDefault="0087313C">
            <w:pPr>
              <w:pStyle w:val="TAL"/>
              <w:keepNext w:val="0"/>
              <w:keepLines w:val="0"/>
              <w:rPr>
                <w:sz w:val="16"/>
              </w:rPr>
            </w:pPr>
            <w:r w:rsidRPr="003F1D58">
              <w:rPr>
                <w:sz w:val="16"/>
              </w:rPr>
              <w:t>C</w:t>
            </w:r>
          </w:p>
        </w:tc>
        <w:tc>
          <w:tcPr>
            <w:tcW w:w="4233" w:type="dxa"/>
          </w:tcPr>
          <w:p w14:paraId="3A46C7DF" w14:textId="77777777" w:rsidR="0087313C" w:rsidRPr="003F1D58" w:rsidRDefault="0087313C">
            <w:pPr>
              <w:pStyle w:val="TAL"/>
              <w:keepNext w:val="0"/>
              <w:keepLines w:val="0"/>
              <w:rPr>
                <w:sz w:val="16"/>
              </w:rPr>
            </w:pPr>
            <w:r w:rsidRPr="003F1D58">
              <w:rPr>
                <w:sz w:val="16"/>
              </w:rPr>
              <w:t>Clarification of CAT Runtime Environment behaviour</w:t>
            </w:r>
          </w:p>
        </w:tc>
        <w:tc>
          <w:tcPr>
            <w:tcW w:w="896" w:type="dxa"/>
          </w:tcPr>
          <w:p w14:paraId="486E9432" w14:textId="77777777" w:rsidR="0087313C" w:rsidRPr="003F1D58" w:rsidRDefault="0087313C">
            <w:pPr>
              <w:pStyle w:val="TAL"/>
              <w:keepNext w:val="0"/>
              <w:keepLines w:val="0"/>
              <w:rPr>
                <w:sz w:val="16"/>
              </w:rPr>
            </w:pPr>
          </w:p>
        </w:tc>
      </w:tr>
      <w:tr w:rsidR="00270310" w:rsidRPr="003F1D58" w14:paraId="259A639C" w14:textId="77777777" w:rsidTr="00CA5927">
        <w:trPr>
          <w:jc w:val="center"/>
        </w:trPr>
        <w:tc>
          <w:tcPr>
            <w:tcW w:w="792" w:type="dxa"/>
            <w:tcMar>
              <w:right w:w="28" w:type="dxa"/>
            </w:tcMar>
          </w:tcPr>
          <w:p w14:paraId="66716EB2" w14:textId="77777777" w:rsidR="0087313C" w:rsidRPr="003F1D58" w:rsidRDefault="0087313C">
            <w:pPr>
              <w:pStyle w:val="TAC"/>
              <w:keepNext w:val="0"/>
              <w:keepLines w:val="0"/>
              <w:rPr>
                <w:sz w:val="16"/>
              </w:rPr>
            </w:pPr>
          </w:p>
        </w:tc>
        <w:tc>
          <w:tcPr>
            <w:tcW w:w="1596" w:type="dxa"/>
            <w:tcMar>
              <w:right w:w="28" w:type="dxa"/>
            </w:tcMar>
          </w:tcPr>
          <w:p w14:paraId="28B0869F" w14:textId="77777777" w:rsidR="0087313C" w:rsidRPr="003F1D58" w:rsidRDefault="0087313C">
            <w:pPr>
              <w:pStyle w:val="TAL"/>
              <w:keepNext w:val="0"/>
              <w:keepLines w:val="0"/>
              <w:rPr>
                <w:sz w:val="16"/>
              </w:rPr>
            </w:pPr>
            <w:r w:rsidRPr="003F1D58">
              <w:rPr>
                <w:sz w:val="16"/>
              </w:rPr>
              <w:t>SCP</w:t>
            </w:r>
            <w:r w:rsidRPr="003F1D58">
              <w:rPr>
                <w:sz w:val="16"/>
              </w:rPr>
              <w:noBreakHyphen/>
              <w:t>040071</w:t>
            </w:r>
          </w:p>
        </w:tc>
        <w:tc>
          <w:tcPr>
            <w:tcW w:w="602" w:type="dxa"/>
            <w:tcMar>
              <w:right w:w="28" w:type="dxa"/>
            </w:tcMar>
          </w:tcPr>
          <w:p w14:paraId="17294114" w14:textId="77777777" w:rsidR="0087313C" w:rsidRPr="003F1D58" w:rsidRDefault="0087313C">
            <w:pPr>
              <w:pStyle w:val="TAL"/>
              <w:keepNext w:val="0"/>
              <w:keepLines w:val="0"/>
              <w:rPr>
                <w:sz w:val="16"/>
              </w:rPr>
            </w:pPr>
          </w:p>
        </w:tc>
        <w:tc>
          <w:tcPr>
            <w:tcW w:w="440" w:type="dxa"/>
            <w:tcMar>
              <w:right w:w="28" w:type="dxa"/>
            </w:tcMar>
          </w:tcPr>
          <w:p w14:paraId="24B26267" w14:textId="77777777" w:rsidR="0087313C" w:rsidRPr="003F1D58" w:rsidRDefault="0087313C">
            <w:pPr>
              <w:pStyle w:val="TAL"/>
              <w:keepNext w:val="0"/>
              <w:keepLines w:val="0"/>
              <w:rPr>
                <w:sz w:val="16"/>
              </w:rPr>
            </w:pPr>
            <w:r w:rsidRPr="003F1D58">
              <w:rPr>
                <w:sz w:val="16"/>
              </w:rPr>
              <w:t>020</w:t>
            </w:r>
          </w:p>
        </w:tc>
        <w:tc>
          <w:tcPr>
            <w:tcW w:w="426" w:type="dxa"/>
            <w:tcMar>
              <w:right w:w="28" w:type="dxa"/>
            </w:tcMar>
          </w:tcPr>
          <w:p w14:paraId="6A75BD7E"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41F36DD4" w14:textId="77777777" w:rsidR="0087313C" w:rsidRPr="003F1D58" w:rsidRDefault="0087313C">
            <w:pPr>
              <w:pStyle w:val="TAL"/>
              <w:keepNext w:val="0"/>
              <w:keepLines w:val="0"/>
              <w:rPr>
                <w:sz w:val="16"/>
              </w:rPr>
            </w:pPr>
            <w:r w:rsidRPr="003F1D58">
              <w:rPr>
                <w:sz w:val="16"/>
              </w:rPr>
              <w:t>C</w:t>
            </w:r>
          </w:p>
        </w:tc>
        <w:tc>
          <w:tcPr>
            <w:tcW w:w="4233" w:type="dxa"/>
          </w:tcPr>
          <w:p w14:paraId="32C93CCD" w14:textId="77777777" w:rsidR="0087313C" w:rsidRPr="003F1D58" w:rsidRDefault="0087313C" w:rsidP="000631F5">
            <w:pPr>
              <w:pStyle w:val="TAL"/>
              <w:keepNext w:val="0"/>
              <w:keepLines w:val="0"/>
              <w:rPr>
                <w:sz w:val="16"/>
              </w:rPr>
            </w:pPr>
            <w:r w:rsidRPr="003F1D58">
              <w:rPr>
                <w:sz w:val="16"/>
              </w:rPr>
              <w:t>Specification of Java Card</w:t>
            </w:r>
            <w:r w:rsidR="000631F5" w:rsidRPr="003F1D58">
              <w:rPr>
                <w:rFonts w:cs="Arial"/>
                <w:sz w:val="16"/>
              </w:rPr>
              <w:t>™</w:t>
            </w:r>
            <w:r w:rsidRPr="003F1D58">
              <w:rPr>
                <w:sz w:val="16"/>
              </w:rPr>
              <w:t xml:space="preserve"> object deletion for UICC Java Card</w:t>
            </w:r>
            <w:r w:rsidR="000631F5" w:rsidRPr="003F1D58">
              <w:rPr>
                <w:rFonts w:cs="Arial"/>
                <w:sz w:val="16"/>
              </w:rPr>
              <w:t>™</w:t>
            </w:r>
            <w:r w:rsidRPr="003F1D58">
              <w:rPr>
                <w:sz w:val="16"/>
              </w:rPr>
              <w:t xml:space="preserve"> and Toolkit applet</w:t>
            </w:r>
          </w:p>
        </w:tc>
        <w:tc>
          <w:tcPr>
            <w:tcW w:w="896" w:type="dxa"/>
          </w:tcPr>
          <w:p w14:paraId="6D2E55B1" w14:textId="77777777" w:rsidR="0087313C" w:rsidRPr="003F1D58" w:rsidRDefault="0087313C">
            <w:pPr>
              <w:pStyle w:val="TAL"/>
              <w:keepNext w:val="0"/>
              <w:keepLines w:val="0"/>
              <w:rPr>
                <w:sz w:val="16"/>
              </w:rPr>
            </w:pPr>
          </w:p>
        </w:tc>
      </w:tr>
      <w:tr w:rsidR="00270310" w:rsidRPr="003F1D58" w14:paraId="3086A786" w14:textId="77777777" w:rsidTr="00CA5927">
        <w:trPr>
          <w:jc w:val="center"/>
        </w:trPr>
        <w:tc>
          <w:tcPr>
            <w:tcW w:w="792" w:type="dxa"/>
            <w:tcMar>
              <w:right w:w="28" w:type="dxa"/>
            </w:tcMar>
          </w:tcPr>
          <w:p w14:paraId="2EEC1856" w14:textId="77777777" w:rsidR="0087313C" w:rsidRPr="003F1D58" w:rsidRDefault="0087313C">
            <w:pPr>
              <w:pStyle w:val="TAC"/>
              <w:keepNext w:val="0"/>
              <w:keepLines w:val="0"/>
              <w:rPr>
                <w:sz w:val="16"/>
              </w:rPr>
            </w:pPr>
          </w:p>
        </w:tc>
        <w:tc>
          <w:tcPr>
            <w:tcW w:w="1596" w:type="dxa"/>
            <w:tcMar>
              <w:right w:w="28" w:type="dxa"/>
            </w:tcMar>
          </w:tcPr>
          <w:p w14:paraId="326E6BB7" w14:textId="77777777" w:rsidR="0087313C" w:rsidRPr="003F1D58" w:rsidRDefault="0087313C">
            <w:pPr>
              <w:pStyle w:val="TAL"/>
              <w:keepNext w:val="0"/>
              <w:keepLines w:val="0"/>
              <w:rPr>
                <w:sz w:val="16"/>
              </w:rPr>
            </w:pPr>
            <w:r w:rsidRPr="003F1D58">
              <w:rPr>
                <w:sz w:val="16"/>
              </w:rPr>
              <w:t>SCP</w:t>
            </w:r>
            <w:r w:rsidRPr="003F1D58">
              <w:rPr>
                <w:sz w:val="16"/>
              </w:rPr>
              <w:noBreakHyphen/>
              <w:t>040067</w:t>
            </w:r>
          </w:p>
        </w:tc>
        <w:tc>
          <w:tcPr>
            <w:tcW w:w="602" w:type="dxa"/>
            <w:tcMar>
              <w:right w:w="28" w:type="dxa"/>
            </w:tcMar>
          </w:tcPr>
          <w:p w14:paraId="51272877" w14:textId="77777777" w:rsidR="0087313C" w:rsidRPr="003F1D58" w:rsidRDefault="0087313C">
            <w:pPr>
              <w:pStyle w:val="TAL"/>
              <w:keepNext w:val="0"/>
              <w:keepLines w:val="0"/>
              <w:rPr>
                <w:sz w:val="16"/>
              </w:rPr>
            </w:pPr>
          </w:p>
        </w:tc>
        <w:tc>
          <w:tcPr>
            <w:tcW w:w="440" w:type="dxa"/>
            <w:tcMar>
              <w:right w:w="28" w:type="dxa"/>
            </w:tcMar>
          </w:tcPr>
          <w:p w14:paraId="66484707" w14:textId="77777777" w:rsidR="0087313C" w:rsidRPr="003F1D58" w:rsidRDefault="0087313C">
            <w:pPr>
              <w:pStyle w:val="TAL"/>
              <w:keepNext w:val="0"/>
              <w:keepLines w:val="0"/>
              <w:rPr>
                <w:sz w:val="16"/>
              </w:rPr>
            </w:pPr>
            <w:r w:rsidRPr="003F1D58">
              <w:rPr>
                <w:sz w:val="16"/>
              </w:rPr>
              <w:t>021</w:t>
            </w:r>
          </w:p>
        </w:tc>
        <w:tc>
          <w:tcPr>
            <w:tcW w:w="426" w:type="dxa"/>
            <w:tcMar>
              <w:right w:w="28" w:type="dxa"/>
            </w:tcMar>
          </w:tcPr>
          <w:p w14:paraId="7DD9C3A9"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26342EB8" w14:textId="77777777" w:rsidR="0087313C" w:rsidRPr="003F1D58" w:rsidRDefault="0087313C">
            <w:pPr>
              <w:pStyle w:val="TAL"/>
              <w:keepNext w:val="0"/>
              <w:keepLines w:val="0"/>
              <w:rPr>
                <w:sz w:val="16"/>
              </w:rPr>
            </w:pPr>
            <w:r w:rsidRPr="003F1D58">
              <w:rPr>
                <w:sz w:val="16"/>
              </w:rPr>
              <w:t>C</w:t>
            </w:r>
          </w:p>
        </w:tc>
        <w:tc>
          <w:tcPr>
            <w:tcW w:w="4233" w:type="dxa"/>
          </w:tcPr>
          <w:p w14:paraId="3AF11A4B" w14:textId="77777777" w:rsidR="0087313C" w:rsidRPr="003F1D58" w:rsidRDefault="0087313C">
            <w:pPr>
              <w:pStyle w:val="TAL"/>
              <w:keepNext w:val="0"/>
              <w:keepLines w:val="0"/>
              <w:rPr>
                <w:sz w:val="16"/>
              </w:rPr>
            </w:pPr>
            <w:r w:rsidRPr="003F1D58">
              <w:rPr>
                <w:sz w:val="16"/>
              </w:rPr>
              <w:t>Modification of LOCAL SERVICE identifiers management</w:t>
            </w:r>
          </w:p>
        </w:tc>
        <w:tc>
          <w:tcPr>
            <w:tcW w:w="896" w:type="dxa"/>
          </w:tcPr>
          <w:p w14:paraId="4E8A73BB" w14:textId="77777777" w:rsidR="0087313C" w:rsidRPr="003F1D58" w:rsidRDefault="0087313C">
            <w:pPr>
              <w:pStyle w:val="TAL"/>
              <w:keepNext w:val="0"/>
              <w:keepLines w:val="0"/>
              <w:rPr>
                <w:sz w:val="16"/>
              </w:rPr>
            </w:pPr>
          </w:p>
        </w:tc>
      </w:tr>
      <w:tr w:rsidR="00270310" w:rsidRPr="003F1D58" w14:paraId="25E07668" w14:textId="77777777" w:rsidTr="00CA5927">
        <w:trPr>
          <w:jc w:val="center"/>
        </w:trPr>
        <w:tc>
          <w:tcPr>
            <w:tcW w:w="792" w:type="dxa"/>
            <w:tcMar>
              <w:right w:w="28" w:type="dxa"/>
            </w:tcMar>
          </w:tcPr>
          <w:p w14:paraId="38D58A4F" w14:textId="77777777" w:rsidR="0087313C" w:rsidRPr="003F1D58" w:rsidRDefault="0087313C">
            <w:pPr>
              <w:pStyle w:val="TAC"/>
              <w:keepNext w:val="0"/>
              <w:keepLines w:val="0"/>
              <w:rPr>
                <w:sz w:val="16"/>
              </w:rPr>
            </w:pPr>
          </w:p>
        </w:tc>
        <w:tc>
          <w:tcPr>
            <w:tcW w:w="1596" w:type="dxa"/>
            <w:tcMar>
              <w:right w:w="28" w:type="dxa"/>
            </w:tcMar>
          </w:tcPr>
          <w:p w14:paraId="7327CF3D" w14:textId="77777777" w:rsidR="0087313C" w:rsidRPr="003F1D58" w:rsidRDefault="0087313C">
            <w:pPr>
              <w:pStyle w:val="TAL"/>
              <w:keepNext w:val="0"/>
              <w:keepLines w:val="0"/>
              <w:rPr>
                <w:sz w:val="16"/>
              </w:rPr>
            </w:pPr>
            <w:r w:rsidRPr="003F1D58">
              <w:rPr>
                <w:sz w:val="16"/>
              </w:rPr>
              <w:t>SCP</w:t>
            </w:r>
            <w:r w:rsidRPr="003F1D58">
              <w:rPr>
                <w:sz w:val="16"/>
              </w:rPr>
              <w:noBreakHyphen/>
              <w:t>040047</w:t>
            </w:r>
          </w:p>
        </w:tc>
        <w:tc>
          <w:tcPr>
            <w:tcW w:w="602" w:type="dxa"/>
            <w:tcMar>
              <w:right w:w="28" w:type="dxa"/>
            </w:tcMar>
          </w:tcPr>
          <w:p w14:paraId="59464F7E" w14:textId="77777777" w:rsidR="0087313C" w:rsidRPr="003F1D58" w:rsidRDefault="0087313C">
            <w:pPr>
              <w:pStyle w:val="TAL"/>
              <w:keepNext w:val="0"/>
              <w:keepLines w:val="0"/>
              <w:rPr>
                <w:sz w:val="16"/>
              </w:rPr>
            </w:pPr>
          </w:p>
        </w:tc>
        <w:tc>
          <w:tcPr>
            <w:tcW w:w="440" w:type="dxa"/>
            <w:tcMar>
              <w:right w:w="28" w:type="dxa"/>
            </w:tcMar>
          </w:tcPr>
          <w:p w14:paraId="79648A2F" w14:textId="77777777" w:rsidR="0087313C" w:rsidRPr="003F1D58" w:rsidRDefault="0087313C">
            <w:pPr>
              <w:pStyle w:val="TAL"/>
              <w:keepNext w:val="0"/>
              <w:keepLines w:val="0"/>
              <w:rPr>
                <w:sz w:val="16"/>
              </w:rPr>
            </w:pPr>
            <w:r w:rsidRPr="003F1D58">
              <w:rPr>
                <w:sz w:val="16"/>
              </w:rPr>
              <w:t>023</w:t>
            </w:r>
          </w:p>
        </w:tc>
        <w:tc>
          <w:tcPr>
            <w:tcW w:w="426" w:type="dxa"/>
            <w:tcMar>
              <w:right w:w="28" w:type="dxa"/>
            </w:tcMar>
          </w:tcPr>
          <w:p w14:paraId="21161F1E" w14:textId="77777777" w:rsidR="0087313C" w:rsidRPr="003F1D58" w:rsidRDefault="0087313C">
            <w:pPr>
              <w:pStyle w:val="TAL"/>
              <w:keepNext w:val="0"/>
              <w:keepLines w:val="0"/>
              <w:rPr>
                <w:sz w:val="16"/>
              </w:rPr>
            </w:pPr>
          </w:p>
        </w:tc>
        <w:tc>
          <w:tcPr>
            <w:tcW w:w="414" w:type="dxa"/>
            <w:tcMar>
              <w:right w:w="28" w:type="dxa"/>
            </w:tcMar>
          </w:tcPr>
          <w:p w14:paraId="68B4870E" w14:textId="77777777" w:rsidR="0087313C" w:rsidRPr="003F1D58" w:rsidRDefault="0087313C">
            <w:pPr>
              <w:pStyle w:val="TAL"/>
              <w:keepNext w:val="0"/>
              <w:keepLines w:val="0"/>
              <w:rPr>
                <w:sz w:val="16"/>
              </w:rPr>
            </w:pPr>
            <w:r w:rsidRPr="003F1D58">
              <w:rPr>
                <w:sz w:val="16"/>
              </w:rPr>
              <w:t>D</w:t>
            </w:r>
          </w:p>
        </w:tc>
        <w:tc>
          <w:tcPr>
            <w:tcW w:w="4233" w:type="dxa"/>
          </w:tcPr>
          <w:p w14:paraId="70AE1706" w14:textId="77777777" w:rsidR="0087313C" w:rsidRPr="003F1D58" w:rsidRDefault="0087313C">
            <w:pPr>
              <w:pStyle w:val="TAL"/>
              <w:keepNext w:val="0"/>
              <w:keepLines w:val="0"/>
              <w:rPr>
                <w:sz w:val="16"/>
              </w:rPr>
            </w:pPr>
            <w:r w:rsidRPr="003F1D58">
              <w:rPr>
                <w:sz w:val="16"/>
              </w:rPr>
              <w:t>Renaming of the attached files</w:t>
            </w:r>
          </w:p>
        </w:tc>
        <w:tc>
          <w:tcPr>
            <w:tcW w:w="896" w:type="dxa"/>
          </w:tcPr>
          <w:p w14:paraId="61B63372" w14:textId="77777777" w:rsidR="0087313C" w:rsidRPr="003F1D58" w:rsidRDefault="0087313C">
            <w:pPr>
              <w:pStyle w:val="TAL"/>
              <w:keepNext w:val="0"/>
              <w:keepLines w:val="0"/>
              <w:rPr>
                <w:sz w:val="16"/>
              </w:rPr>
            </w:pPr>
          </w:p>
        </w:tc>
      </w:tr>
      <w:tr w:rsidR="00270310" w:rsidRPr="003F1D58" w14:paraId="7FD4FA9A" w14:textId="77777777" w:rsidTr="00CA5927">
        <w:trPr>
          <w:jc w:val="center"/>
        </w:trPr>
        <w:tc>
          <w:tcPr>
            <w:tcW w:w="792" w:type="dxa"/>
            <w:tcMar>
              <w:right w:w="28" w:type="dxa"/>
            </w:tcMar>
          </w:tcPr>
          <w:p w14:paraId="2F2B2D07" w14:textId="77777777" w:rsidR="0087313C" w:rsidRPr="003F1D58" w:rsidRDefault="0087313C">
            <w:pPr>
              <w:pStyle w:val="TAC"/>
              <w:keepNext w:val="0"/>
              <w:keepLines w:val="0"/>
              <w:rPr>
                <w:sz w:val="16"/>
              </w:rPr>
            </w:pPr>
          </w:p>
        </w:tc>
        <w:tc>
          <w:tcPr>
            <w:tcW w:w="1596" w:type="dxa"/>
            <w:tcMar>
              <w:right w:w="28" w:type="dxa"/>
            </w:tcMar>
          </w:tcPr>
          <w:p w14:paraId="266B36B1" w14:textId="77777777" w:rsidR="0087313C" w:rsidRPr="003F1D58" w:rsidRDefault="0087313C">
            <w:pPr>
              <w:pStyle w:val="TAL"/>
              <w:keepNext w:val="0"/>
              <w:keepLines w:val="0"/>
              <w:rPr>
                <w:sz w:val="16"/>
              </w:rPr>
            </w:pPr>
            <w:r w:rsidRPr="003F1D58">
              <w:rPr>
                <w:sz w:val="16"/>
              </w:rPr>
              <w:t>SCP</w:t>
            </w:r>
            <w:r w:rsidRPr="003F1D58">
              <w:rPr>
                <w:sz w:val="16"/>
              </w:rPr>
              <w:noBreakHyphen/>
              <w:t>040047</w:t>
            </w:r>
          </w:p>
        </w:tc>
        <w:tc>
          <w:tcPr>
            <w:tcW w:w="602" w:type="dxa"/>
            <w:tcMar>
              <w:right w:w="28" w:type="dxa"/>
            </w:tcMar>
          </w:tcPr>
          <w:p w14:paraId="7A1DF346" w14:textId="77777777" w:rsidR="0087313C" w:rsidRPr="003F1D58" w:rsidRDefault="0087313C">
            <w:pPr>
              <w:pStyle w:val="TAL"/>
              <w:keepNext w:val="0"/>
              <w:keepLines w:val="0"/>
              <w:rPr>
                <w:sz w:val="16"/>
              </w:rPr>
            </w:pPr>
          </w:p>
        </w:tc>
        <w:tc>
          <w:tcPr>
            <w:tcW w:w="440" w:type="dxa"/>
            <w:tcMar>
              <w:right w:w="28" w:type="dxa"/>
            </w:tcMar>
          </w:tcPr>
          <w:p w14:paraId="6A0AAF80" w14:textId="77777777" w:rsidR="0087313C" w:rsidRPr="003F1D58" w:rsidRDefault="0087313C">
            <w:pPr>
              <w:pStyle w:val="TAL"/>
              <w:keepNext w:val="0"/>
              <w:keepLines w:val="0"/>
              <w:rPr>
                <w:sz w:val="16"/>
              </w:rPr>
            </w:pPr>
            <w:r w:rsidRPr="003F1D58">
              <w:rPr>
                <w:sz w:val="16"/>
              </w:rPr>
              <w:t>025</w:t>
            </w:r>
          </w:p>
        </w:tc>
        <w:tc>
          <w:tcPr>
            <w:tcW w:w="426" w:type="dxa"/>
            <w:tcMar>
              <w:right w:w="28" w:type="dxa"/>
            </w:tcMar>
          </w:tcPr>
          <w:p w14:paraId="36FBB112" w14:textId="77777777" w:rsidR="0087313C" w:rsidRPr="003F1D58" w:rsidRDefault="0087313C">
            <w:pPr>
              <w:pStyle w:val="TAL"/>
              <w:keepNext w:val="0"/>
              <w:keepLines w:val="0"/>
              <w:rPr>
                <w:sz w:val="16"/>
              </w:rPr>
            </w:pPr>
          </w:p>
        </w:tc>
        <w:tc>
          <w:tcPr>
            <w:tcW w:w="414" w:type="dxa"/>
            <w:tcMar>
              <w:right w:w="28" w:type="dxa"/>
            </w:tcMar>
          </w:tcPr>
          <w:p w14:paraId="70C4C4C5" w14:textId="77777777" w:rsidR="0087313C" w:rsidRPr="003F1D58" w:rsidRDefault="0087313C">
            <w:pPr>
              <w:pStyle w:val="TAL"/>
              <w:keepNext w:val="0"/>
              <w:keepLines w:val="0"/>
              <w:rPr>
                <w:sz w:val="16"/>
              </w:rPr>
            </w:pPr>
            <w:r w:rsidRPr="003F1D58">
              <w:rPr>
                <w:sz w:val="16"/>
              </w:rPr>
              <w:t>D</w:t>
            </w:r>
          </w:p>
        </w:tc>
        <w:tc>
          <w:tcPr>
            <w:tcW w:w="4233" w:type="dxa"/>
          </w:tcPr>
          <w:p w14:paraId="47BDB379" w14:textId="77777777" w:rsidR="0087313C" w:rsidRPr="003F1D58" w:rsidRDefault="0087313C">
            <w:pPr>
              <w:pStyle w:val="TAL"/>
              <w:keepNext w:val="0"/>
              <w:keepLines w:val="0"/>
              <w:rPr>
                <w:sz w:val="16"/>
              </w:rPr>
            </w:pPr>
            <w:r w:rsidRPr="003F1D58">
              <w:rPr>
                <w:sz w:val="16"/>
              </w:rPr>
              <w:t>Remove all references to 51.011</w:t>
            </w:r>
          </w:p>
        </w:tc>
        <w:tc>
          <w:tcPr>
            <w:tcW w:w="896" w:type="dxa"/>
          </w:tcPr>
          <w:p w14:paraId="539B172D" w14:textId="77777777" w:rsidR="0087313C" w:rsidRPr="003F1D58" w:rsidRDefault="0087313C">
            <w:pPr>
              <w:pStyle w:val="TAL"/>
              <w:keepNext w:val="0"/>
              <w:keepLines w:val="0"/>
              <w:rPr>
                <w:sz w:val="16"/>
              </w:rPr>
            </w:pPr>
          </w:p>
        </w:tc>
      </w:tr>
      <w:tr w:rsidR="00270310" w:rsidRPr="003F1D58" w14:paraId="399D531A" w14:textId="77777777" w:rsidTr="00CA5927">
        <w:trPr>
          <w:jc w:val="center"/>
        </w:trPr>
        <w:tc>
          <w:tcPr>
            <w:tcW w:w="792" w:type="dxa"/>
            <w:tcMar>
              <w:right w:w="28" w:type="dxa"/>
            </w:tcMar>
          </w:tcPr>
          <w:p w14:paraId="289EDD4F" w14:textId="77777777" w:rsidR="0087313C" w:rsidRPr="003F1D58" w:rsidRDefault="0087313C">
            <w:pPr>
              <w:pStyle w:val="TAC"/>
              <w:keepNext w:val="0"/>
              <w:keepLines w:val="0"/>
              <w:rPr>
                <w:sz w:val="16"/>
              </w:rPr>
            </w:pPr>
            <w:r w:rsidRPr="003F1D58">
              <w:rPr>
                <w:sz w:val="16"/>
              </w:rPr>
              <w:t>SCP</w:t>
            </w:r>
            <w:r w:rsidRPr="003F1D58">
              <w:rPr>
                <w:sz w:val="16"/>
              </w:rPr>
              <w:noBreakHyphen/>
              <w:t>17</w:t>
            </w:r>
          </w:p>
        </w:tc>
        <w:tc>
          <w:tcPr>
            <w:tcW w:w="1596" w:type="dxa"/>
            <w:tcMar>
              <w:right w:w="28" w:type="dxa"/>
            </w:tcMar>
          </w:tcPr>
          <w:p w14:paraId="719CE0CF"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2A695F7C" w14:textId="77777777" w:rsidR="0087313C" w:rsidRPr="003F1D58" w:rsidRDefault="0087313C">
            <w:pPr>
              <w:pStyle w:val="TAL"/>
              <w:keepNext w:val="0"/>
              <w:keepLines w:val="0"/>
              <w:rPr>
                <w:sz w:val="16"/>
              </w:rPr>
            </w:pPr>
            <w:r w:rsidRPr="003F1D58">
              <w:rPr>
                <w:sz w:val="16"/>
              </w:rPr>
              <w:t>6.3.0</w:t>
            </w:r>
          </w:p>
        </w:tc>
        <w:tc>
          <w:tcPr>
            <w:tcW w:w="440" w:type="dxa"/>
            <w:tcMar>
              <w:right w:w="28" w:type="dxa"/>
            </w:tcMar>
          </w:tcPr>
          <w:p w14:paraId="2780DC4F" w14:textId="77777777" w:rsidR="0087313C" w:rsidRPr="003F1D58" w:rsidRDefault="0087313C">
            <w:pPr>
              <w:pStyle w:val="TAL"/>
              <w:keepNext w:val="0"/>
              <w:keepLines w:val="0"/>
              <w:rPr>
                <w:sz w:val="16"/>
              </w:rPr>
            </w:pPr>
            <w:r w:rsidRPr="003F1D58">
              <w:rPr>
                <w:sz w:val="16"/>
              </w:rPr>
              <w:t>027</w:t>
            </w:r>
          </w:p>
        </w:tc>
        <w:tc>
          <w:tcPr>
            <w:tcW w:w="426" w:type="dxa"/>
            <w:tcMar>
              <w:right w:w="28" w:type="dxa"/>
            </w:tcMar>
          </w:tcPr>
          <w:p w14:paraId="15908863" w14:textId="77777777" w:rsidR="0087313C" w:rsidRPr="003F1D58" w:rsidRDefault="0087313C">
            <w:pPr>
              <w:pStyle w:val="TAL"/>
              <w:keepNext w:val="0"/>
              <w:keepLines w:val="0"/>
              <w:rPr>
                <w:sz w:val="16"/>
              </w:rPr>
            </w:pPr>
          </w:p>
        </w:tc>
        <w:tc>
          <w:tcPr>
            <w:tcW w:w="414" w:type="dxa"/>
            <w:tcMar>
              <w:right w:w="28" w:type="dxa"/>
            </w:tcMar>
          </w:tcPr>
          <w:p w14:paraId="64CCEE97" w14:textId="77777777" w:rsidR="0087313C" w:rsidRPr="003F1D58" w:rsidRDefault="0087313C">
            <w:pPr>
              <w:pStyle w:val="TAL"/>
              <w:keepNext w:val="0"/>
              <w:keepLines w:val="0"/>
              <w:rPr>
                <w:sz w:val="16"/>
              </w:rPr>
            </w:pPr>
            <w:r w:rsidRPr="003F1D58">
              <w:rPr>
                <w:sz w:val="16"/>
              </w:rPr>
              <w:t>F</w:t>
            </w:r>
          </w:p>
        </w:tc>
        <w:tc>
          <w:tcPr>
            <w:tcW w:w="4233" w:type="dxa"/>
          </w:tcPr>
          <w:p w14:paraId="24EA12A4" w14:textId="77777777" w:rsidR="0087313C" w:rsidRPr="003F1D58" w:rsidRDefault="0087313C">
            <w:pPr>
              <w:pStyle w:val="TAL"/>
              <w:keepNext w:val="0"/>
              <w:keepLines w:val="0"/>
              <w:rPr>
                <w:sz w:val="16"/>
              </w:rPr>
            </w:pPr>
            <w:r w:rsidRPr="003F1D58">
              <w:rPr>
                <w:sz w:val="16"/>
              </w:rPr>
              <w:t>Reordering of UICCException reason codes</w:t>
            </w:r>
          </w:p>
        </w:tc>
        <w:tc>
          <w:tcPr>
            <w:tcW w:w="896" w:type="dxa"/>
          </w:tcPr>
          <w:p w14:paraId="42D9D3C0" w14:textId="77777777" w:rsidR="0087313C" w:rsidRPr="003F1D58" w:rsidRDefault="0087313C">
            <w:pPr>
              <w:pStyle w:val="TAL"/>
              <w:keepNext w:val="0"/>
              <w:keepLines w:val="0"/>
              <w:rPr>
                <w:sz w:val="16"/>
              </w:rPr>
            </w:pPr>
            <w:r w:rsidRPr="003F1D58">
              <w:rPr>
                <w:sz w:val="16"/>
              </w:rPr>
              <w:t>6.4.0</w:t>
            </w:r>
          </w:p>
        </w:tc>
      </w:tr>
      <w:tr w:rsidR="00270310" w:rsidRPr="003F1D58" w14:paraId="2EF2D7CD" w14:textId="77777777" w:rsidTr="00CA5927">
        <w:trPr>
          <w:jc w:val="center"/>
        </w:trPr>
        <w:tc>
          <w:tcPr>
            <w:tcW w:w="792" w:type="dxa"/>
            <w:tcMar>
              <w:right w:w="28" w:type="dxa"/>
            </w:tcMar>
          </w:tcPr>
          <w:p w14:paraId="6389EAEE" w14:textId="77777777" w:rsidR="0087313C" w:rsidRPr="003F1D58" w:rsidRDefault="0087313C">
            <w:pPr>
              <w:pStyle w:val="TAC"/>
              <w:keepNext w:val="0"/>
              <w:keepLines w:val="0"/>
              <w:rPr>
                <w:sz w:val="16"/>
              </w:rPr>
            </w:pPr>
          </w:p>
        </w:tc>
        <w:tc>
          <w:tcPr>
            <w:tcW w:w="1596" w:type="dxa"/>
            <w:tcMar>
              <w:right w:w="28" w:type="dxa"/>
            </w:tcMar>
          </w:tcPr>
          <w:p w14:paraId="3D06882C"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3EA2E669" w14:textId="77777777" w:rsidR="0087313C" w:rsidRPr="003F1D58" w:rsidRDefault="0087313C">
            <w:pPr>
              <w:pStyle w:val="TAL"/>
              <w:keepNext w:val="0"/>
              <w:keepLines w:val="0"/>
              <w:rPr>
                <w:sz w:val="16"/>
              </w:rPr>
            </w:pPr>
          </w:p>
        </w:tc>
        <w:tc>
          <w:tcPr>
            <w:tcW w:w="440" w:type="dxa"/>
            <w:tcMar>
              <w:right w:w="28" w:type="dxa"/>
            </w:tcMar>
          </w:tcPr>
          <w:p w14:paraId="0A6E2F9A" w14:textId="77777777" w:rsidR="0087313C" w:rsidRPr="003F1D58" w:rsidRDefault="0087313C">
            <w:pPr>
              <w:pStyle w:val="TAL"/>
              <w:keepNext w:val="0"/>
              <w:keepLines w:val="0"/>
              <w:rPr>
                <w:sz w:val="16"/>
              </w:rPr>
            </w:pPr>
            <w:r w:rsidRPr="003F1D58">
              <w:rPr>
                <w:sz w:val="16"/>
              </w:rPr>
              <w:t>028</w:t>
            </w:r>
          </w:p>
        </w:tc>
        <w:tc>
          <w:tcPr>
            <w:tcW w:w="426" w:type="dxa"/>
            <w:tcMar>
              <w:right w:w="28" w:type="dxa"/>
            </w:tcMar>
          </w:tcPr>
          <w:p w14:paraId="4024D82C" w14:textId="77777777" w:rsidR="0087313C" w:rsidRPr="003F1D58" w:rsidRDefault="0087313C">
            <w:pPr>
              <w:pStyle w:val="TAL"/>
              <w:keepNext w:val="0"/>
              <w:keepLines w:val="0"/>
              <w:rPr>
                <w:sz w:val="16"/>
              </w:rPr>
            </w:pPr>
          </w:p>
        </w:tc>
        <w:tc>
          <w:tcPr>
            <w:tcW w:w="414" w:type="dxa"/>
            <w:tcMar>
              <w:right w:w="28" w:type="dxa"/>
            </w:tcMar>
          </w:tcPr>
          <w:p w14:paraId="6085F6C9" w14:textId="77777777" w:rsidR="0087313C" w:rsidRPr="003F1D58" w:rsidRDefault="0087313C">
            <w:pPr>
              <w:pStyle w:val="TAL"/>
              <w:keepNext w:val="0"/>
              <w:keepLines w:val="0"/>
              <w:rPr>
                <w:sz w:val="16"/>
              </w:rPr>
            </w:pPr>
            <w:r w:rsidRPr="003F1D58">
              <w:rPr>
                <w:sz w:val="16"/>
              </w:rPr>
              <w:t>F</w:t>
            </w:r>
          </w:p>
        </w:tc>
        <w:tc>
          <w:tcPr>
            <w:tcW w:w="4233" w:type="dxa"/>
          </w:tcPr>
          <w:p w14:paraId="0E595EF4" w14:textId="77777777" w:rsidR="0087313C" w:rsidRPr="003F1D58" w:rsidRDefault="0087313C">
            <w:pPr>
              <w:pStyle w:val="TAL"/>
              <w:keepNext w:val="0"/>
              <w:keepLines w:val="0"/>
              <w:rPr>
                <w:sz w:val="16"/>
              </w:rPr>
            </w:pPr>
            <w:r w:rsidRPr="003F1D58">
              <w:rPr>
                <w:sz w:val="16"/>
              </w:rPr>
              <w:t>Suppression of FILE_INVALIDATED reason code</w:t>
            </w:r>
          </w:p>
        </w:tc>
        <w:tc>
          <w:tcPr>
            <w:tcW w:w="896" w:type="dxa"/>
          </w:tcPr>
          <w:p w14:paraId="159C79A1" w14:textId="77777777" w:rsidR="0087313C" w:rsidRPr="003F1D58" w:rsidRDefault="0087313C">
            <w:pPr>
              <w:pStyle w:val="TAL"/>
              <w:keepNext w:val="0"/>
              <w:keepLines w:val="0"/>
              <w:rPr>
                <w:sz w:val="16"/>
              </w:rPr>
            </w:pPr>
          </w:p>
        </w:tc>
      </w:tr>
      <w:tr w:rsidR="00270310" w:rsidRPr="003F1D58" w14:paraId="57ED331D" w14:textId="77777777" w:rsidTr="00CA5927">
        <w:trPr>
          <w:jc w:val="center"/>
        </w:trPr>
        <w:tc>
          <w:tcPr>
            <w:tcW w:w="792" w:type="dxa"/>
            <w:tcMar>
              <w:right w:w="28" w:type="dxa"/>
            </w:tcMar>
          </w:tcPr>
          <w:p w14:paraId="354DA3CC" w14:textId="77777777" w:rsidR="0087313C" w:rsidRPr="003F1D58" w:rsidRDefault="0087313C">
            <w:pPr>
              <w:pStyle w:val="TAC"/>
              <w:keepNext w:val="0"/>
              <w:keepLines w:val="0"/>
              <w:rPr>
                <w:sz w:val="16"/>
              </w:rPr>
            </w:pPr>
          </w:p>
        </w:tc>
        <w:tc>
          <w:tcPr>
            <w:tcW w:w="1596" w:type="dxa"/>
            <w:tcMar>
              <w:right w:w="28" w:type="dxa"/>
            </w:tcMar>
          </w:tcPr>
          <w:p w14:paraId="7E919828"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32872893" w14:textId="77777777" w:rsidR="0087313C" w:rsidRPr="003F1D58" w:rsidRDefault="0087313C">
            <w:pPr>
              <w:pStyle w:val="TAL"/>
              <w:keepNext w:val="0"/>
              <w:keepLines w:val="0"/>
              <w:rPr>
                <w:sz w:val="16"/>
              </w:rPr>
            </w:pPr>
          </w:p>
        </w:tc>
        <w:tc>
          <w:tcPr>
            <w:tcW w:w="440" w:type="dxa"/>
            <w:tcMar>
              <w:right w:w="28" w:type="dxa"/>
            </w:tcMar>
          </w:tcPr>
          <w:p w14:paraId="062C5491" w14:textId="77777777" w:rsidR="0087313C" w:rsidRPr="003F1D58" w:rsidRDefault="0087313C">
            <w:pPr>
              <w:pStyle w:val="TAL"/>
              <w:keepNext w:val="0"/>
              <w:keepLines w:val="0"/>
              <w:rPr>
                <w:sz w:val="16"/>
              </w:rPr>
            </w:pPr>
            <w:r w:rsidRPr="003F1D58">
              <w:rPr>
                <w:sz w:val="16"/>
              </w:rPr>
              <w:t>029</w:t>
            </w:r>
          </w:p>
        </w:tc>
        <w:tc>
          <w:tcPr>
            <w:tcW w:w="426" w:type="dxa"/>
            <w:tcMar>
              <w:right w:w="28" w:type="dxa"/>
            </w:tcMar>
          </w:tcPr>
          <w:p w14:paraId="6DB4E4E3" w14:textId="77777777" w:rsidR="0087313C" w:rsidRPr="003F1D58" w:rsidRDefault="0087313C">
            <w:pPr>
              <w:pStyle w:val="TAL"/>
              <w:keepNext w:val="0"/>
              <w:keepLines w:val="0"/>
              <w:rPr>
                <w:sz w:val="16"/>
              </w:rPr>
            </w:pPr>
          </w:p>
        </w:tc>
        <w:tc>
          <w:tcPr>
            <w:tcW w:w="414" w:type="dxa"/>
            <w:tcMar>
              <w:right w:w="28" w:type="dxa"/>
            </w:tcMar>
          </w:tcPr>
          <w:p w14:paraId="4FBDCABB" w14:textId="77777777" w:rsidR="0087313C" w:rsidRPr="003F1D58" w:rsidRDefault="0087313C">
            <w:pPr>
              <w:pStyle w:val="TAL"/>
              <w:keepNext w:val="0"/>
              <w:keepLines w:val="0"/>
              <w:rPr>
                <w:sz w:val="16"/>
              </w:rPr>
            </w:pPr>
            <w:r w:rsidRPr="003F1D58">
              <w:rPr>
                <w:sz w:val="16"/>
              </w:rPr>
              <w:t>C</w:t>
            </w:r>
          </w:p>
        </w:tc>
        <w:tc>
          <w:tcPr>
            <w:tcW w:w="4233" w:type="dxa"/>
          </w:tcPr>
          <w:p w14:paraId="3F1741EC" w14:textId="77777777" w:rsidR="0087313C" w:rsidRPr="003F1D58" w:rsidRDefault="0087313C">
            <w:pPr>
              <w:pStyle w:val="TAL"/>
              <w:keepNext w:val="0"/>
              <w:keepLines w:val="0"/>
              <w:rPr>
                <w:sz w:val="16"/>
              </w:rPr>
            </w:pPr>
            <w:r w:rsidRPr="003F1D58">
              <w:rPr>
                <w:sz w:val="16"/>
              </w:rPr>
              <w:t>Splitting of the proprietary range of events</w:t>
            </w:r>
          </w:p>
        </w:tc>
        <w:tc>
          <w:tcPr>
            <w:tcW w:w="896" w:type="dxa"/>
          </w:tcPr>
          <w:p w14:paraId="7A48DA57" w14:textId="77777777" w:rsidR="0087313C" w:rsidRPr="003F1D58" w:rsidRDefault="0087313C">
            <w:pPr>
              <w:pStyle w:val="TAL"/>
              <w:keepNext w:val="0"/>
              <w:keepLines w:val="0"/>
              <w:rPr>
                <w:sz w:val="16"/>
              </w:rPr>
            </w:pPr>
          </w:p>
        </w:tc>
      </w:tr>
      <w:tr w:rsidR="00270310" w:rsidRPr="003F1D58" w14:paraId="5560AF66" w14:textId="77777777" w:rsidTr="00CA5927">
        <w:trPr>
          <w:jc w:val="center"/>
        </w:trPr>
        <w:tc>
          <w:tcPr>
            <w:tcW w:w="792" w:type="dxa"/>
            <w:tcMar>
              <w:right w:w="28" w:type="dxa"/>
            </w:tcMar>
          </w:tcPr>
          <w:p w14:paraId="41CED4F3" w14:textId="77777777" w:rsidR="0087313C" w:rsidRPr="003F1D58" w:rsidRDefault="0087313C">
            <w:pPr>
              <w:pStyle w:val="TAC"/>
              <w:keepNext w:val="0"/>
              <w:keepLines w:val="0"/>
              <w:rPr>
                <w:sz w:val="16"/>
              </w:rPr>
            </w:pPr>
          </w:p>
        </w:tc>
        <w:tc>
          <w:tcPr>
            <w:tcW w:w="1596" w:type="dxa"/>
            <w:tcMar>
              <w:right w:w="28" w:type="dxa"/>
            </w:tcMar>
          </w:tcPr>
          <w:p w14:paraId="36CC39F5"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53D83103" w14:textId="77777777" w:rsidR="0087313C" w:rsidRPr="003F1D58" w:rsidRDefault="0087313C">
            <w:pPr>
              <w:pStyle w:val="TAL"/>
              <w:keepNext w:val="0"/>
              <w:keepLines w:val="0"/>
              <w:rPr>
                <w:sz w:val="16"/>
              </w:rPr>
            </w:pPr>
          </w:p>
        </w:tc>
        <w:tc>
          <w:tcPr>
            <w:tcW w:w="440" w:type="dxa"/>
            <w:tcMar>
              <w:right w:w="28" w:type="dxa"/>
            </w:tcMar>
          </w:tcPr>
          <w:p w14:paraId="27DD2518" w14:textId="77777777" w:rsidR="0087313C" w:rsidRPr="003F1D58" w:rsidRDefault="0087313C">
            <w:pPr>
              <w:pStyle w:val="TAL"/>
              <w:keepNext w:val="0"/>
              <w:keepLines w:val="0"/>
              <w:rPr>
                <w:sz w:val="16"/>
              </w:rPr>
            </w:pPr>
            <w:r w:rsidRPr="003F1D58">
              <w:rPr>
                <w:sz w:val="16"/>
              </w:rPr>
              <w:t>013</w:t>
            </w:r>
          </w:p>
        </w:tc>
        <w:tc>
          <w:tcPr>
            <w:tcW w:w="426" w:type="dxa"/>
            <w:tcMar>
              <w:right w:w="28" w:type="dxa"/>
            </w:tcMar>
          </w:tcPr>
          <w:p w14:paraId="69E4DDDC" w14:textId="77777777" w:rsidR="0087313C" w:rsidRPr="003F1D58" w:rsidRDefault="0087313C">
            <w:pPr>
              <w:pStyle w:val="TAL"/>
              <w:keepNext w:val="0"/>
              <w:keepLines w:val="0"/>
              <w:rPr>
                <w:sz w:val="16"/>
              </w:rPr>
            </w:pPr>
            <w:r w:rsidRPr="003F1D58">
              <w:rPr>
                <w:sz w:val="16"/>
              </w:rPr>
              <w:t>2</w:t>
            </w:r>
          </w:p>
        </w:tc>
        <w:tc>
          <w:tcPr>
            <w:tcW w:w="414" w:type="dxa"/>
            <w:tcMar>
              <w:right w:w="28" w:type="dxa"/>
            </w:tcMar>
          </w:tcPr>
          <w:p w14:paraId="0C204074" w14:textId="77777777" w:rsidR="0087313C" w:rsidRPr="003F1D58" w:rsidRDefault="0087313C">
            <w:pPr>
              <w:pStyle w:val="TAL"/>
              <w:keepNext w:val="0"/>
              <w:keepLines w:val="0"/>
              <w:rPr>
                <w:sz w:val="16"/>
              </w:rPr>
            </w:pPr>
            <w:r w:rsidRPr="003F1D58">
              <w:rPr>
                <w:sz w:val="16"/>
              </w:rPr>
              <w:t>C</w:t>
            </w:r>
          </w:p>
        </w:tc>
        <w:tc>
          <w:tcPr>
            <w:tcW w:w="4233" w:type="dxa"/>
          </w:tcPr>
          <w:p w14:paraId="4C555B76" w14:textId="77777777" w:rsidR="0087313C" w:rsidRPr="003F1D58" w:rsidRDefault="0087313C">
            <w:pPr>
              <w:pStyle w:val="TAL"/>
              <w:keepNext w:val="0"/>
              <w:keepLines w:val="0"/>
              <w:rPr>
                <w:sz w:val="16"/>
              </w:rPr>
            </w:pPr>
            <w:r w:rsidRPr="003F1D58">
              <w:rPr>
                <w:sz w:val="16"/>
              </w:rPr>
              <w:t>Allow passing of specified status words through the toolkit framework</w:t>
            </w:r>
          </w:p>
        </w:tc>
        <w:tc>
          <w:tcPr>
            <w:tcW w:w="896" w:type="dxa"/>
          </w:tcPr>
          <w:p w14:paraId="01A295FD" w14:textId="77777777" w:rsidR="0087313C" w:rsidRPr="003F1D58" w:rsidRDefault="0087313C">
            <w:pPr>
              <w:pStyle w:val="TAL"/>
              <w:keepNext w:val="0"/>
              <w:keepLines w:val="0"/>
              <w:rPr>
                <w:sz w:val="16"/>
              </w:rPr>
            </w:pPr>
          </w:p>
        </w:tc>
      </w:tr>
      <w:tr w:rsidR="00270310" w:rsidRPr="003F1D58" w14:paraId="21B72DA1" w14:textId="77777777" w:rsidTr="00CA5927">
        <w:trPr>
          <w:jc w:val="center"/>
        </w:trPr>
        <w:tc>
          <w:tcPr>
            <w:tcW w:w="792" w:type="dxa"/>
            <w:tcMar>
              <w:right w:w="28" w:type="dxa"/>
            </w:tcMar>
          </w:tcPr>
          <w:p w14:paraId="7935C780" w14:textId="77777777" w:rsidR="0087313C" w:rsidRPr="003F1D58" w:rsidRDefault="0087313C">
            <w:pPr>
              <w:pStyle w:val="TAC"/>
              <w:keepNext w:val="0"/>
              <w:keepLines w:val="0"/>
              <w:rPr>
                <w:sz w:val="16"/>
              </w:rPr>
            </w:pPr>
          </w:p>
        </w:tc>
        <w:tc>
          <w:tcPr>
            <w:tcW w:w="1596" w:type="dxa"/>
            <w:tcMar>
              <w:right w:w="28" w:type="dxa"/>
            </w:tcMar>
          </w:tcPr>
          <w:p w14:paraId="1F3370F0"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13806F59" w14:textId="77777777" w:rsidR="0087313C" w:rsidRPr="003F1D58" w:rsidRDefault="0087313C">
            <w:pPr>
              <w:pStyle w:val="TAL"/>
              <w:keepNext w:val="0"/>
              <w:keepLines w:val="0"/>
              <w:rPr>
                <w:sz w:val="16"/>
              </w:rPr>
            </w:pPr>
          </w:p>
        </w:tc>
        <w:tc>
          <w:tcPr>
            <w:tcW w:w="440" w:type="dxa"/>
            <w:tcMar>
              <w:right w:w="28" w:type="dxa"/>
            </w:tcMar>
          </w:tcPr>
          <w:p w14:paraId="413C59BC" w14:textId="77777777" w:rsidR="0087313C" w:rsidRPr="003F1D58" w:rsidRDefault="0087313C">
            <w:pPr>
              <w:pStyle w:val="TAL"/>
              <w:keepNext w:val="0"/>
              <w:keepLines w:val="0"/>
              <w:rPr>
                <w:sz w:val="16"/>
              </w:rPr>
            </w:pPr>
            <w:r w:rsidRPr="003F1D58">
              <w:rPr>
                <w:sz w:val="16"/>
              </w:rPr>
              <w:t>032</w:t>
            </w:r>
          </w:p>
        </w:tc>
        <w:tc>
          <w:tcPr>
            <w:tcW w:w="426" w:type="dxa"/>
            <w:tcMar>
              <w:right w:w="28" w:type="dxa"/>
            </w:tcMar>
          </w:tcPr>
          <w:p w14:paraId="434B682C" w14:textId="77777777" w:rsidR="0087313C" w:rsidRPr="003F1D58" w:rsidRDefault="0087313C">
            <w:pPr>
              <w:pStyle w:val="TAL"/>
              <w:keepNext w:val="0"/>
              <w:keepLines w:val="0"/>
              <w:rPr>
                <w:sz w:val="16"/>
              </w:rPr>
            </w:pPr>
          </w:p>
        </w:tc>
        <w:tc>
          <w:tcPr>
            <w:tcW w:w="414" w:type="dxa"/>
            <w:tcMar>
              <w:right w:w="28" w:type="dxa"/>
            </w:tcMar>
          </w:tcPr>
          <w:p w14:paraId="3EE848E2" w14:textId="77777777" w:rsidR="0087313C" w:rsidRPr="003F1D58" w:rsidRDefault="0087313C">
            <w:pPr>
              <w:pStyle w:val="TAL"/>
              <w:keepNext w:val="0"/>
              <w:keepLines w:val="0"/>
              <w:rPr>
                <w:sz w:val="16"/>
              </w:rPr>
            </w:pPr>
            <w:r w:rsidRPr="003F1D58">
              <w:rPr>
                <w:sz w:val="16"/>
              </w:rPr>
              <w:t>C</w:t>
            </w:r>
          </w:p>
        </w:tc>
        <w:tc>
          <w:tcPr>
            <w:tcW w:w="4233" w:type="dxa"/>
          </w:tcPr>
          <w:p w14:paraId="7040EB54" w14:textId="77777777" w:rsidR="0087313C" w:rsidRPr="003F1D58" w:rsidRDefault="0087313C">
            <w:pPr>
              <w:pStyle w:val="TAL"/>
              <w:keepNext w:val="0"/>
              <w:keepLines w:val="0"/>
              <w:rPr>
                <w:sz w:val="16"/>
              </w:rPr>
            </w:pPr>
            <w:r w:rsidRPr="003F1D58">
              <w:rPr>
                <w:sz w:val="16"/>
              </w:rPr>
              <w:t>Specify the system handlers availability outside of processToolkit() invocation</w:t>
            </w:r>
          </w:p>
        </w:tc>
        <w:tc>
          <w:tcPr>
            <w:tcW w:w="896" w:type="dxa"/>
          </w:tcPr>
          <w:p w14:paraId="0590DE92" w14:textId="77777777" w:rsidR="0087313C" w:rsidRPr="003F1D58" w:rsidRDefault="0087313C">
            <w:pPr>
              <w:pStyle w:val="TAL"/>
              <w:keepNext w:val="0"/>
              <w:keepLines w:val="0"/>
              <w:rPr>
                <w:sz w:val="16"/>
              </w:rPr>
            </w:pPr>
          </w:p>
        </w:tc>
      </w:tr>
      <w:tr w:rsidR="00270310" w:rsidRPr="003F1D58" w14:paraId="2252E55C" w14:textId="77777777" w:rsidTr="00CA5927">
        <w:trPr>
          <w:jc w:val="center"/>
        </w:trPr>
        <w:tc>
          <w:tcPr>
            <w:tcW w:w="792" w:type="dxa"/>
            <w:tcMar>
              <w:right w:w="28" w:type="dxa"/>
            </w:tcMar>
          </w:tcPr>
          <w:p w14:paraId="0B5E41DF" w14:textId="77777777" w:rsidR="0087313C" w:rsidRPr="003F1D58" w:rsidRDefault="0087313C">
            <w:pPr>
              <w:pStyle w:val="TAC"/>
              <w:keepNext w:val="0"/>
              <w:keepLines w:val="0"/>
              <w:rPr>
                <w:sz w:val="16"/>
              </w:rPr>
            </w:pPr>
          </w:p>
        </w:tc>
        <w:tc>
          <w:tcPr>
            <w:tcW w:w="1596" w:type="dxa"/>
            <w:tcMar>
              <w:right w:w="28" w:type="dxa"/>
            </w:tcMar>
          </w:tcPr>
          <w:p w14:paraId="3A11CD52"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57FE9D4D" w14:textId="77777777" w:rsidR="0087313C" w:rsidRPr="003F1D58" w:rsidRDefault="0087313C">
            <w:pPr>
              <w:pStyle w:val="TAL"/>
              <w:keepNext w:val="0"/>
              <w:keepLines w:val="0"/>
              <w:rPr>
                <w:sz w:val="16"/>
              </w:rPr>
            </w:pPr>
          </w:p>
        </w:tc>
        <w:tc>
          <w:tcPr>
            <w:tcW w:w="440" w:type="dxa"/>
            <w:tcMar>
              <w:right w:w="28" w:type="dxa"/>
            </w:tcMar>
          </w:tcPr>
          <w:p w14:paraId="5DE57CFF" w14:textId="77777777" w:rsidR="0087313C" w:rsidRPr="003F1D58" w:rsidRDefault="0087313C">
            <w:pPr>
              <w:pStyle w:val="TAL"/>
              <w:keepNext w:val="0"/>
              <w:keepLines w:val="0"/>
              <w:rPr>
                <w:sz w:val="16"/>
              </w:rPr>
            </w:pPr>
            <w:r w:rsidRPr="003F1D58">
              <w:rPr>
                <w:sz w:val="16"/>
              </w:rPr>
              <w:t>033</w:t>
            </w:r>
          </w:p>
        </w:tc>
        <w:tc>
          <w:tcPr>
            <w:tcW w:w="426" w:type="dxa"/>
            <w:tcMar>
              <w:right w:w="28" w:type="dxa"/>
            </w:tcMar>
          </w:tcPr>
          <w:p w14:paraId="47F91D4D" w14:textId="77777777" w:rsidR="0087313C" w:rsidRPr="003F1D58" w:rsidRDefault="0087313C">
            <w:pPr>
              <w:pStyle w:val="TAL"/>
              <w:keepNext w:val="0"/>
              <w:keepLines w:val="0"/>
              <w:rPr>
                <w:sz w:val="16"/>
              </w:rPr>
            </w:pPr>
          </w:p>
        </w:tc>
        <w:tc>
          <w:tcPr>
            <w:tcW w:w="414" w:type="dxa"/>
            <w:tcMar>
              <w:right w:w="28" w:type="dxa"/>
            </w:tcMar>
          </w:tcPr>
          <w:p w14:paraId="3AE5E492" w14:textId="77777777" w:rsidR="0087313C" w:rsidRPr="003F1D58" w:rsidRDefault="0087313C">
            <w:pPr>
              <w:pStyle w:val="TAL"/>
              <w:keepNext w:val="0"/>
              <w:keepLines w:val="0"/>
              <w:rPr>
                <w:sz w:val="16"/>
              </w:rPr>
            </w:pPr>
            <w:r w:rsidRPr="003F1D58">
              <w:rPr>
                <w:sz w:val="16"/>
              </w:rPr>
              <w:t>D</w:t>
            </w:r>
          </w:p>
        </w:tc>
        <w:tc>
          <w:tcPr>
            <w:tcW w:w="4233" w:type="dxa"/>
          </w:tcPr>
          <w:p w14:paraId="207E8776" w14:textId="77777777" w:rsidR="0087313C" w:rsidRPr="003F1D58" w:rsidRDefault="0087313C">
            <w:pPr>
              <w:pStyle w:val="TAL"/>
              <w:keepNext w:val="0"/>
              <w:keepLines w:val="0"/>
              <w:rPr>
                <w:sz w:val="16"/>
              </w:rPr>
            </w:pPr>
            <w:r w:rsidRPr="003F1D58">
              <w:rPr>
                <w:sz w:val="16"/>
              </w:rPr>
              <w:t>Update clauses where HANDLER_NOT_AVAILABLE reason is used</w:t>
            </w:r>
          </w:p>
        </w:tc>
        <w:tc>
          <w:tcPr>
            <w:tcW w:w="896" w:type="dxa"/>
          </w:tcPr>
          <w:p w14:paraId="311F8C37" w14:textId="77777777" w:rsidR="0087313C" w:rsidRPr="003F1D58" w:rsidRDefault="0087313C">
            <w:pPr>
              <w:pStyle w:val="TAL"/>
              <w:keepNext w:val="0"/>
              <w:keepLines w:val="0"/>
              <w:rPr>
                <w:sz w:val="16"/>
              </w:rPr>
            </w:pPr>
          </w:p>
        </w:tc>
      </w:tr>
      <w:tr w:rsidR="00270310" w:rsidRPr="003F1D58" w14:paraId="4234EA76" w14:textId="77777777" w:rsidTr="00CA5927">
        <w:trPr>
          <w:jc w:val="center"/>
        </w:trPr>
        <w:tc>
          <w:tcPr>
            <w:tcW w:w="792" w:type="dxa"/>
            <w:tcMar>
              <w:right w:w="28" w:type="dxa"/>
            </w:tcMar>
          </w:tcPr>
          <w:p w14:paraId="6135C9EB" w14:textId="77777777" w:rsidR="0087313C" w:rsidRPr="003F1D58" w:rsidRDefault="0087313C">
            <w:pPr>
              <w:pStyle w:val="TAC"/>
              <w:keepNext w:val="0"/>
              <w:keepLines w:val="0"/>
              <w:rPr>
                <w:sz w:val="16"/>
              </w:rPr>
            </w:pPr>
          </w:p>
        </w:tc>
        <w:tc>
          <w:tcPr>
            <w:tcW w:w="1596" w:type="dxa"/>
            <w:tcMar>
              <w:right w:w="28" w:type="dxa"/>
            </w:tcMar>
          </w:tcPr>
          <w:p w14:paraId="679031DB" w14:textId="77777777" w:rsidR="0087313C" w:rsidRPr="003F1D58" w:rsidRDefault="0087313C">
            <w:pPr>
              <w:pStyle w:val="TAL"/>
              <w:keepNext w:val="0"/>
              <w:keepLines w:val="0"/>
              <w:rPr>
                <w:sz w:val="16"/>
              </w:rPr>
            </w:pPr>
            <w:r w:rsidRPr="003F1D58">
              <w:rPr>
                <w:sz w:val="16"/>
              </w:rPr>
              <w:t>SCP</w:t>
            </w:r>
            <w:r w:rsidRPr="003F1D58">
              <w:rPr>
                <w:sz w:val="16"/>
              </w:rPr>
              <w:noBreakHyphen/>
              <w:t>040214</w:t>
            </w:r>
          </w:p>
        </w:tc>
        <w:tc>
          <w:tcPr>
            <w:tcW w:w="602" w:type="dxa"/>
            <w:tcMar>
              <w:right w:w="28" w:type="dxa"/>
            </w:tcMar>
          </w:tcPr>
          <w:p w14:paraId="21D59792" w14:textId="77777777" w:rsidR="0087313C" w:rsidRPr="003F1D58" w:rsidRDefault="0087313C">
            <w:pPr>
              <w:pStyle w:val="TAL"/>
              <w:keepNext w:val="0"/>
              <w:keepLines w:val="0"/>
              <w:rPr>
                <w:sz w:val="16"/>
              </w:rPr>
            </w:pPr>
          </w:p>
        </w:tc>
        <w:tc>
          <w:tcPr>
            <w:tcW w:w="440" w:type="dxa"/>
            <w:tcMar>
              <w:right w:w="28" w:type="dxa"/>
            </w:tcMar>
          </w:tcPr>
          <w:p w14:paraId="1A247CEE" w14:textId="77777777" w:rsidR="0087313C" w:rsidRPr="003F1D58" w:rsidRDefault="0087313C">
            <w:pPr>
              <w:pStyle w:val="TAL"/>
              <w:keepNext w:val="0"/>
              <w:keepLines w:val="0"/>
              <w:rPr>
                <w:sz w:val="16"/>
              </w:rPr>
            </w:pPr>
            <w:r w:rsidRPr="003F1D58">
              <w:rPr>
                <w:sz w:val="16"/>
              </w:rPr>
              <w:t>037</w:t>
            </w:r>
          </w:p>
        </w:tc>
        <w:tc>
          <w:tcPr>
            <w:tcW w:w="426" w:type="dxa"/>
            <w:tcMar>
              <w:right w:w="28" w:type="dxa"/>
            </w:tcMar>
          </w:tcPr>
          <w:p w14:paraId="04D9757B" w14:textId="77777777" w:rsidR="0087313C" w:rsidRPr="003F1D58" w:rsidRDefault="0087313C">
            <w:pPr>
              <w:pStyle w:val="TAL"/>
              <w:keepNext w:val="0"/>
              <w:keepLines w:val="0"/>
              <w:rPr>
                <w:sz w:val="16"/>
              </w:rPr>
            </w:pPr>
          </w:p>
        </w:tc>
        <w:tc>
          <w:tcPr>
            <w:tcW w:w="414" w:type="dxa"/>
            <w:tcMar>
              <w:right w:w="28" w:type="dxa"/>
            </w:tcMar>
          </w:tcPr>
          <w:p w14:paraId="257C99F2" w14:textId="77777777" w:rsidR="0087313C" w:rsidRPr="003F1D58" w:rsidRDefault="0087313C">
            <w:pPr>
              <w:pStyle w:val="TAL"/>
              <w:keepNext w:val="0"/>
              <w:keepLines w:val="0"/>
              <w:rPr>
                <w:sz w:val="16"/>
              </w:rPr>
            </w:pPr>
            <w:r w:rsidRPr="003F1D58">
              <w:rPr>
                <w:sz w:val="16"/>
              </w:rPr>
              <w:t>D</w:t>
            </w:r>
          </w:p>
        </w:tc>
        <w:tc>
          <w:tcPr>
            <w:tcW w:w="4233" w:type="dxa"/>
          </w:tcPr>
          <w:p w14:paraId="382A9D79" w14:textId="77777777" w:rsidR="0087313C" w:rsidRPr="003F1D58" w:rsidRDefault="0087313C">
            <w:pPr>
              <w:pStyle w:val="TAL"/>
              <w:keepNext w:val="0"/>
              <w:keepLines w:val="0"/>
              <w:rPr>
                <w:sz w:val="16"/>
              </w:rPr>
            </w:pPr>
            <w:r w:rsidRPr="003F1D58">
              <w:rPr>
                <w:sz w:val="16"/>
              </w:rPr>
              <w:t>Editorial cleaning</w:t>
            </w:r>
          </w:p>
        </w:tc>
        <w:tc>
          <w:tcPr>
            <w:tcW w:w="896" w:type="dxa"/>
          </w:tcPr>
          <w:p w14:paraId="55E80C83" w14:textId="77777777" w:rsidR="0087313C" w:rsidRPr="003F1D58" w:rsidRDefault="0087313C">
            <w:pPr>
              <w:pStyle w:val="TAL"/>
              <w:keepNext w:val="0"/>
              <w:keepLines w:val="0"/>
              <w:rPr>
                <w:sz w:val="16"/>
              </w:rPr>
            </w:pPr>
          </w:p>
        </w:tc>
      </w:tr>
      <w:tr w:rsidR="00270310" w:rsidRPr="003F1D58" w14:paraId="1E1259A0" w14:textId="77777777" w:rsidTr="00CA5927">
        <w:trPr>
          <w:jc w:val="center"/>
        </w:trPr>
        <w:tc>
          <w:tcPr>
            <w:tcW w:w="792" w:type="dxa"/>
            <w:tcMar>
              <w:right w:w="28" w:type="dxa"/>
            </w:tcMar>
          </w:tcPr>
          <w:p w14:paraId="031387CA" w14:textId="77777777" w:rsidR="0087313C" w:rsidRPr="003F1D58" w:rsidRDefault="0087313C">
            <w:pPr>
              <w:pStyle w:val="TAC"/>
              <w:keepNext w:val="0"/>
              <w:keepLines w:val="0"/>
              <w:rPr>
                <w:sz w:val="16"/>
              </w:rPr>
            </w:pPr>
          </w:p>
        </w:tc>
        <w:tc>
          <w:tcPr>
            <w:tcW w:w="1596" w:type="dxa"/>
            <w:tcMar>
              <w:right w:w="28" w:type="dxa"/>
            </w:tcMar>
          </w:tcPr>
          <w:p w14:paraId="1F4CF879" w14:textId="77777777" w:rsidR="0087313C" w:rsidRPr="003F1D58" w:rsidRDefault="0087313C">
            <w:pPr>
              <w:pStyle w:val="TAL"/>
              <w:keepNext w:val="0"/>
              <w:keepLines w:val="0"/>
              <w:rPr>
                <w:sz w:val="16"/>
              </w:rPr>
            </w:pPr>
            <w:r w:rsidRPr="003F1D58">
              <w:rPr>
                <w:sz w:val="16"/>
              </w:rPr>
              <w:t>SCP</w:t>
            </w:r>
            <w:r w:rsidRPr="003F1D58">
              <w:rPr>
                <w:sz w:val="16"/>
              </w:rPr>
              <w:noBreakHyphen/>
              <w:t>040271</w:t>
            </w:r>
          </w:p>
        </w:tc>
        <w:tc>
          <w:tcPr>
            <w:tcW w:w="602" w:type="dxa"/>
            <w:tcMar>
              <w:right w:w="28" w:type="dxa"/>
            </w:tcMar>
          </w:tcPr>
          <w:p w14:paraId="66E4F440" w14:textId="77777777" w:rsidR="0087313C" w:rsidRPr="003F1D58" w:rsidRDefault="0087313C">
            <w:pPr>
              <w:pStyle w:val="TAL"/>
              <w:keepNext w:val="0"/>
              <w:keepLines w:val="0"/>
              <w:rPr>
                <w:sz w:val="16"/>
              </w:rPr>
            </w:pPr>
          </w:p>
        </w:tc>
        <w:tc>
          <w:tcPr>
            <w:tcW w:w="440" w:type="dxa"/>
            <w:tcMar>
              <w:right w:w="28" w:type="dxa"/>
            </w:tcMar>
          </w:tcPr>
          <w:p w14:paraId="787B383A" w14:textId="77777777" w:rsidR="0087313C" w:rsidRPr="003F1D58" w:rsidRDefault="0087313C">
            <w:pPr>
              <w:pStyle w:val="TAL"/>
              <w:keepNext w:val="0"/>
              <w:keepLines w:val="0"/>
              <w:rPr>
                <w:sz w:val="16"/>
              </w:rPr>
            </w:pPr>
            <w:r w:rsidRPr="003F1D58">
              <w:rPr>
                <w:sz w:val="16"/>
              </w:rPr>
              <w:t>038</w:t>
            </w:r>
          </w:p>
        </w:tc>
        <w:tc>
          <w:tcPr>
            <w:tcW w:w="426" w:type="dxa"/>
            <w:tcMar>
              <w:right w:w="28" w:type="dxa"/>
            </w:tcMar>
          </w:tcPr>
          <w:p w14:paraId="2A290860" w14:textId="77777777" w:rsidR="0087313C" w:rsidRPr="003F1D58" w:rsidRDefault="0087313C">
            <w:pPr>
              <w:pStyle w:val="TAL"/>
              <w:keepNext w:val="0"/>
              <w:keepLines w:val="0"/>
              <w:rPr>
                <w:sz w:val="16"/>
              </w:rPr>
            </w:pPr>
          </w:p>
        </w:tc>
        <w:tc>
          <w:tcPr>
            <w:tcW w:w="414" w:type="dxa"/>
            <w:tcMar>
              <w:right w:w="28" w:type="dxa"/>
            </w:tcMar>
          </w:tcPr>
          <w:p w14:paraId="033315BB" w14:textId="77777777" w:rsidR="0087313C" w:rsidRPr="003F1D58" w:rsidRDefault="0087313C">
            <w:pPr>
              <w:pStyle w:val="TAL"/>
              <w:keepNext w:val="0"/>
              <w:keepLines w:val="0"/>
              <w:rPr>
                <w:sz w:val="16"/>
              </w:rPr>
            </w:pPr>
            <w:r w:rsidRPr="003F1D58">
              <w:rPr>
                <w:sz w:val="16"/>
              </w:rPr>
              <w:t>D</w:t>
            </w:r>
          </w:p>
        </w:tc>
        <w:tc>
          <w:tcPr>
            <w:tcW w:w="4233" w:type="dxa"/>
          </w:tcPr>
          <w:p w14:paraId="59D56C04" w14:textId="77777777" w:rsidR="0087313C" w:rsidRPr="003F1D58" w:rsidRDefault="0087313C">
            <w:pPr>
              <w:pStyle w:val="TAL"/>
              <w:keepNext w:val="0"/>
              <w:keepLines w:val="0"/>
              <w:rPr>
                <w:sz w:val="16"/>
              </w:rPr>
            </w:pPr>
            <w:r w:rsidRPr="003F1D58">
              <w:rPr>
                <w:sz w:val="16"/>
              </w:rPr>
              <w:t>Addition of text formatting for menu items</w:t>
            </w:r>
          </w:p>
        </w:tc>
        <w:tc>
          <w:tcPr>
            <w:tcW w:w="896" w:type="dxa"/>
          </w:tcPr>
          <w:p w14:paraId="6B9DC16D" w14:textId="77777777" w:rsidR="0087313C" w:rsidRPr="003F1D58" w:rsidRDefault="0087313C">
            <w:pPr>
              <w:pStyle w:val="TAL"/>
              <w:keepNext w:val="0"/>
              <w:keepLines w:val="0"/>
              <w:rPr>
                <w:sz w:val="16"/>
              </w:rPr>
            </w:pPr>
          </w:p>
        </w:tc>
      </w:tr>
      <w:tr w:rsidR="00270310" w:rsidRPr="003F1D58" w14:paraId="4F1FE3BD" w14:textId="77777777" w:rsidTr="00CA5927">
        <w:trPr>
          <w:jc w:val="center"/>
        </w:trPr>
        <w:tc>
          <w:tcPr>
            <w:tcW w:w="792" w:type="dxa"/>
            <w:tcMar>
              <w:right w:w="28" w:type="dxa"/>
            </w:tcMar>
          </w:tcPr>
          <w:p w14:paraId="41051FAC" w14:textId="77777777" w:rsidR="0087313C" w:rsidRPr="003F1D58" w:rsidRDefault="0087313C">
            <w:pPr>
              <w:pStyle w:val="TAC"/>
              <w:keepNext w:val="0"/>
              <w:keepLines w:val="0"/>
              <w:rPr>
                <w:sz w:val="16"/>
              </w:rPr>
            </w:pPr>
          </w:p>
        </w:tc>
        <w:tc>
          <w:tcPr>
            <w:tcW w:w="1596" w:type="dxa"/>
            <w:tcMar>
              <w:right w:w="28" w:type="dxa"/>
            </w:tcMar>
          </w:tcPr>
          <w:p w14:paraId="7C9CED6F" w14:textId="77777777" w:rsidR="0087313C" w:rsidRPr="003F1D58" w:rsidRDefault="0087313C">
            <w:pPr>
              <w:pStyle w:val="TAL"/>
              <w:keepNext w:val="0"/>
              <w:keepLines w:val="0"/>
              <w:rPr>
                <w:sz w:val="16"/>
              </w:rPr>
            </w:pPr>
            <w:r w:rsidRPr="003F1D58">
              <w:rPr>
                <w:sz w:val="16"/>
              </w:rPr>
              <w:t>SCP</w:t>
            </w:r>
            <w:r w:rsidRPr="003F1D58">
              <w:rPr>
                <w:sz w:val="16"/>
              </w:rPr>
              <w:noBreakHyphen/>
              <w:t>040277</w:t>
            </w:r>
          </w:p>
        </w:tc>
        <w:tc>
          <w:tcPr>
            <w:tcW w:w="602" w:type="dxa"/>
            <w:tcMar>
              <w:right w:w="28" w:type="dxa"/>
            </w:tcMar>
          </w:tcPr>
          <w:p w14:paraId="2B4DC75E" w14:textId="77777777" w:rsidR="0087313C" w:rsidRPr="003F1D58" w:rsidRDefault="0087313C">
            <w:pPr>
              <w:pStyle w:val="TAL"/>
              <w:keepNext w:val="0"/>
              <w:keepLines w:val="0"/>
              <w:rPr>
                <w:sz w:val="16"/>
              </w:rPr>
            </w:pPr>
          </w:p>
        </w:tc>
        <w:tc>
          <w:tcPr>
            <w:tcW w:w="440" w:type="dxa"/>
            <w:tcMar>
              <w:right w:w="28" w:type="dxa"/>
            </w:tcMar>
          </w:tcPr>
          <w:p w14:paraId="61E6275B" w14:textId="77777777" w:rsidR="0087313C" w:rsidRPr="003F1D58" w:rsidRDefault="0087313C">
            <w:pPr>
              <w:pStyle w:val="TAL"/>
              <w:keepNext w:val="0"/>
              <w:keepLines w:val="0"/>
              <w:rPr>
                <w:sz w:val="16"/>
              </w:rPr>
            </w:pPr>
            <w:r w:rsidRPr="003F1D58">
              <w:rPr>
                <w:sz w:val="16"/>
              </w:rPr>
              <w:t>030</w:t>
            </w:r>
          </w:p>
        </w:tc>
        <w:tc>
          <w:tcPr>
            <w:tcW w:w="426" w:type="dxa"/>
            <w:tcMar>
              <w:right w:w="28" w:type="dxa"/>
            </w:tcMar>
          </w:tcPr>
          <w:p w14:paraId="5580AF77" w14:textId="77777777" w:rsidR="0087313C" w:rsidRPr="003F1D58" w:rsidRDefault="0087313C">
            <w:pPr>
              <w:pStyle w:val="TAL"/>
              <w:keepNext w:val="0"/>
              <w:keepLines w:val="0"/>
              <w:rPr>
                <w:sz w:val="16"/>
              </w:rPr>
            </w:pPr>
          </w:p>
        </w:tc>
        <w:tc>
          <w:tcPr>
            <w:tcW w:w="414" w:type="dxa"/>
            <w:tcMar>
              <w:right w:w="28" w:type="dxa"/>
            </w:tcMar>
          </w:tcPr>
          <w:p w14:paraId="44D8472A" w14:textId="77777777" w:rsidR="0087313C" w:rsidRPr="003F1D58" w:rsidRDefault="0087313C">
            <w:pPr>
              <w:pStyle w:val="TAL"/>
              <w:keepNext w:val="0"/>
              <w:keepLines w:val="0"/>
              <w:rPr>
                <w:sz w:val="16"/>
              </w:rPr>
            </w:pPr>
            <w:r w:rsidRPr="003F1D58">
              <w:rPr>
                <w:sz w:val="16"/>
              </w:rPr>
              <w:t>F</w:t>
            </w:r>
          </w:p>
        </w:tc>
        <w:tc>
          <w:tcPr>
            <w:tcW w:w="4233" w:type="dxa"/>
          </w:tcPr>
          <w:p w14:paraId="382EF56B" w14:textId="77777777" w:rsidR="0087313C" w:rsidRPr="003F1D58" w:rsidRDefault="0087313C">
            <w:pPr>
              <w:pStyle w:val="TAL"/>
              <w:keepNext w:val="0"/>
              <w:keepLines w:val="0"/>
              <w:rPr>
                <w:sz w:val="16"/>
              </w:rPr>
            </w:pPr>
            <w:r w:rsidRPr="003F1D58">
              <w:rPr>
                <w:sz w:val="16"/>
              </w:rPr>
              <w:t>Clarification of EVENT_UNRECOGNIZED_ENVELOPE definition</w:t>
            </w:r>
          </w:p>
        </w:tc>
        <w:tc>
          <w:tcPr>
            <w:tcW w:w="896" w:type="dxa"/>
          </w:tcPr>
          <w:p w14:paraId="7C89D792" w14:textId="77777777" w:rsidR="0087313C" w:rsidRPr="003F1D58" w:rsidRDefault="0087313C">
            <w:pPr>
              <w:pStyle w:val="TAL"/>
              <w:keepNext w:val="0"/>
              <w:keepLines w:val="0"/>
              <w:rPr>
                <w:sz w:val="16"/>
              </w:rPr>
            </w:pPr>
          </w:p>
        </w:tc>
      </w:tr>
      <w:tr w:rsidR="00270310" w:rsidRPr="003F1D58" w14:paraId="53E91F7D" w14:textId="77777777" w:rsidTr="00CA5927">
        <w:trPr>
          <w:jc w:val="center"/>
        </w:trPr>
        <w:tc>
          <w:tcPr>
            <w:tcW w:w="792" w:type="dxa"/>
            <w:tcMar>
              <w:right w:w="28" w:type="dxa"/>
            </w:tcMar>
          </w:tcPr>
          <w:p w14:paraId="1570B27D" w14:textId="77777777" w:rsidR="0087313C" w:rsidRPr="003F1D58" w:rsidRDefault="0087313C">
            <w:pPr>
              <w:pStyle w:val="TAC"/>
              <w:keepNext w:val="0"/>
              <w:keepLines w:val="0"/>
              <w:rPr>
                <w:sz w:val="16"/>
              </w:rPr>
            </w:pPr>
          </w:p>
        </w:tc>
        <w:tc>
          <w:tcPr>
            <w:tcW w:w="1596" w:type="dxa"/>
            <w:tcMar>
              <w:right w:w="28" w:type="dxa"/>
            </w:tcMar>
          </w:tcPr>
          <w:p w14:paraId="1F7C1D4F" w14:textId="77777777" w:rsidR="0087313C" w:rsidRPr="003F1D58" w:rsidRDefault="0087313C">
            <w:pPr>
              <w:pStyle w:val="TAL"/>
              <w:keepNext w:val="0"/>
              <w:keepLines w:val="0"/>
              <w:rPr>
                <w:sz w:val="16"/>
              </w:rPr>
            </w:pPr>
            <w:r w:rsidRPr="003F1D58">
              <w:rPr>
                <w:sz w:val="16"/>
              </w:rPr>
              <w:t>SCP</w:t>
            </w:r>
            <w:r w:rsidRPr="003F1D58">
              <w:rPr>
                <w:sz w:val="16"/>
              </w:rPr>
              <w:noBreakHyphen/>
              <w:t>040278</w:t>
            </w:r>
          </w:p>
        </w:tc>
        <w:tc>
          <w:tcPr>
            <w:tcW w:w="602" w:type="dxa"/>
            <w:tcMar>
              <w:right w:w="28" w:type="dxa"/>
            </w:tcMar>
          </w:tcPr>
          <w:p w14:paraId="777D2681" w14:textId="77777777" w:rsidR="0087313C" w:rsidRPr="003F1D58" w:rsidRDefault="0087313C">
            <w:pPr>
              <w:pStyle w:val="TAL"/>
              <w:keepNext w:val="0"/>
              <w:keepLines w:val="0"/>
              <w:rPr>
                <w:sz w:val="16"/>
              </w:rPr>
            </w:pPr>
          </w:p>
        </w:tc>
        <w:tc>
          <w:tcPr>
            <w:tcW w:w="440" w:type="dxa"/>
            <w:tcMar>
              <w:right w:w="28" w:type="dxa"/>
            </w:tcMar>
          </w:tcPr>
          <w:p w14:paraId="173B15A8" w14:textId="77777777" w:rsidR="0087313C" w:rsidRPr="003F1D58" w:rsidRDefault="0087313C">
            <w:pPr>
              <w:pStyle w:val="TAL"/>
              <w:keepNext w:val="0"/>
              <w:keepLines w:val="0"/>
              <w:rPr>
                <w:sz w:val="16"/>
              </w:rPr>
            </w:pPr>
            <w:r w:rsidRPr="003F1D58">
              <w:rPr>
                <w:sz w:val="16"/>
              </w:rPr>
              <w:t>031</w:t>
            </w:r>
          </w:p>
        </w:tc>
        <w:tc>
          <w:tcPr>
            <w:tcW w:w="426" w:type="dxa"/>
            <w:tcMar>
              <w:right w:w="28" w:type="dxa"/>
            </w:tcMar>
          </w:tcPr>
          <w:p w14:paraId="50BA8BFF"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1F9997CC" w14:textId="77777777" w:rsidR="0087313C" w:rsidRPr="003F1D58" w:rsidRDefault="0087313C">
            <w:pPr>
              <w:pStyle w:val="TAL"/>
              <w:keepNext w:val="0"/>
              <w:keepLines w:val="0"/>
              <w:rPr>
                <w:sz w:val="16"/>
              </w:rPr>
            </w:pPr>
            <w:r w:rsidRPr="003F1D58">
              <w:rPr>
                <w:sz w:val="16"/>
              </w:rPr>
              <w:t>F</w:t>
            </w:r>
          </w:p>
        </w:tc>
        <w:tc>
          <w:tcPr>
            <w:tcW w:w="4233" w:type="dxa"/>
          </w:tcPr>
          <w:p w14:paraId="62611EA3" w14:textId="77777777" w:rsidR="0087313C" w:rsidRPr="003F1D58" w:rsidRDefault="0087313C">
            <w:pPr>
              <w:pStyle w:val="TAL"/>
              <w:keepNext w:val="0"/>
              <w:keepLines w:val="0"/>
              <w:rPr>
                <w:sz w:val="16"/>
              </w:rPr>
            </w:pPr>
            <w:r w:rsidRPr="003F1D58">
              <w:rPr>
                <w:sz w:val="16"/>
              </w:rPr>
              <w:t>Clarify behaviour upon an unsuccessful TLV search</w:t>
            </w:r>
          </w:p>
        </w:tc>
        <w:tc>
          <w:tcPr>
            <w:tcW w:w="896" w:type="dxa"/>
          </w:tcPr>
          <w:p w14:paraId="42E12F87" w14:textId="77777777" w:rsidR="0087313C" w:rsidRPr="003F1D58" w:rsidRDefault="0087313C">
            <w:pPr>
              <w:pStyle w:val="TAL"/>
              <w:keepNext w:val="0"/>
              <w:keepLines w:val="0"/>
              <w:rPr>
                <w:sz w:val="16"/>
              </w:rPr>
            </w:pPr>
          </w:p>
        </w:tc>
      </w:tr>
      <w:tr w:rsidR="00270310" w:rsidRPr="003F1D58" w14:paraId="58B188DB" w14:textId="77777777" w:rsidTr="00CA5927">
        <w:trPr>
          <w:jc w:val="center"/>
        </w:trPr>
        <w:tc>
          <w:tcPr>
            <w:tcW w:w="792" w:type="dxa"/>
            <w:tcMar>
              <w:right w:w="28" w:type="dxa"/>
            </w:tcMar>
          </w:tcPr>
          <w:p w14:paraId="3169E942" w14:textId="77777777" w:rsidR="0087313C" w:rsidRPr="003F1D58" w:rsidRDefault="0087313C">
            <w:pPr>
              <w:pStyle w:val="TAC"/>
              <w:keepNext w:val="0"/>
              <w:keepLines w:val="0"/>
              <w:rPr>
                <w:sz w:val="16"/>
              </w:rPr>
            </w:pPr>
          </w:p>
        </w:tc>
        <w:tc>
          <w:tcPr>
            <w:tcW w:w="1596" w:type="dxa"/>
            <w:tcMar>
              <w:right w:w="28" w:type="dxa"/>
            </w:tcMar>
          </w:tcPr>
          <w:p w14:paraId="47266391" w14:textId="77777777" w:rsidR="0087313C" w:rsidRPr="003F1D58" w:rsidRDefault="0087313C">
            <w:pPr>
              <w:pStyle w:val="TAL"/>
              <w:keepNext w:val="0"/>
              <w:keepLines w:val="0"/>
              <w:rPr>
                <w:sz w:val="16"/>
              </w:rPr>
            </w:pPr>
            <w:r w:rsidRPr="003F1D58">
              <w:rPr>
                <w:sz w:val="16"/>
              </w:rPr>
              <w:t>SCP</w:t>
            </w:r>
            <w:r w:rsidRPr="003F1D58">
              <w:rPr>
                <w:sz w:val="16"/>
              </w:rPr>
              <w:noBreakHyphen/>
              <w:t>040279</w:t>
            </w:r>
          </w:p>
        </w:tc>
        <w:tc>
          <w:tcPr>
            <w:tcW w:w="602" w:type="dxa"/>
            <w:tcMar>
              <w:right w:w="28" w:type="dxa"/>
            </w:tcMar>
          </w:tcPr>
          <w:p w14:paraId="26C67C4E" w14:textId="77777777" w:rsidR="0087313C" w:rsidRPr="003F1D58" w:rsidRDefault="0087313C">
            <w:pPr>
              <w:pStyle w:val="TAL"/>
              <w:keepNext w:val="0"/>
              <w:keepLines w:val="0"/>
              <w:rPr>
                <w:sz w:val="16"/>
              </w:rPr>
            </w:pPr>
          </w:p>
        </w:tc>
        <w:tc>
          <w:tcPr>
            <w:tcW w:w="440" w:type="dxa"/>
            <w:tcMar>
              <w:right w:w="28" w:type="dxa"/>
            </w:tcMar>
          </w:tcPr>
          <w:p w14:paraId="279B92E1" w14:textId="77777777" w:rsidR="0087313C" w:rsidRPr="003F1D58" w:rsidRDefault="0087313C">
            <w:pPr>
              <w:pStyle w:val="TAL"/>
              <w:keepNext w:val="0"/>
              <w:keepLines w:val="0"/>
              <w:rPr>
                <w:sz w:val="16"/>
              </w:rPr>
            </w:pPr>
            <w:r w:rsidRPr="003F1D58">
              <w:rPr>
                <w:sz w:val="16"/>
              </w:rPr>
              <w:t>034</w:t>
            </w:r>
          </w:p>
        </w:tc>
        <w:tc>
          <w:tcPr>
            <w:tcW w:w="426" w:type="dxa"/>
            <w:tcMar>
              <w:right w:w="28" w:type="dxa"/>
            </w:tcMar>
          </w:tcPr>
          <w:p w14:paraId="165E93B6"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45557C04" w14:textId="77777777" w:rsidR="0087313C" w:rsidRPr="003F1D58" w:rsidRDefault="0087313C">
            <w:pPr>
              <w:pStyle w:val="TAL"/>
              <w:keepNext w:val="0"/>
              <w:keepLines w:val="0"/>
              <w:rPr>
                <w:sz w:val="16"/>
              </w:rPr>
            </w:pPr>
            <w:r w:rsidRPr="003F1D58">
              <w:rPr>
                <w:sz w:val="16"/>
              </w:rPr>
              <w:t>B</w:t>
            </w:r>
          </w:p>
        </w:tc>
        <w:tc>
          <w:tcPr>
            <w:tcW w:w="4233" w:type="dxa"/>
          </w:tcPr>
          <w:p w14:paraId="7B83898E" w14:textId="77777777" w:rsidR="0087313C" w:rsidRPr="003F1D58" w:rsidRDefault="0087313C">
            <w:pPr>
              <w:pStyle w:val="TAL"/>
              <w:keepNext w:val="0"/>
              <w:keepLines w:val="0"/>
              <w:rPr>
                <w:sz w:val="16"/>
              </w:rPr>
            </w:pPr>
            <w:r w:rsidRPr="003F1D58">
              <w:rPr>
                <w:sz w:val="16"/>
              </w:rPr>
              <w:t>Introduction of Browsing status event and Network search mode change event</w:t>
            </w:r>
          </w:p>
        </w:tc>
        <w:tc>
          <w:tcPr>
            <w:tcW w:w="896" w:type="dxa"/>
          </w:tcPr>
          <w:p w14:paraId="00410034" w14:textId="77777777" w:rsidR="0087313C" w:rsidRPr="003F1D58" w:rsidRDefault="0087313C">
            <w:pPr>
              <w:pStyle w:val="TAL"/>
              <w:keepNext w:val="0"/>
              <w:keepLines w:val="0"/>
              <w:rPr>
                <w:sz w:val="16"/>
              </w:rPr>
            </w:pPr>
          </w:p>
        </w:tc>
      </w:tr>
      <w:tr w:rsidR="00270310" w:rsidRPr="003F1D58" w14:paraId="6A505C71" w14:textId="77777777" w:rsidTr="00CA5927">
        <w:trPr>
          <w:jc w:val="center"/>
        </w:trPr>
        <w:tc>
          <w:tcPr>
            <w:tcW w:w="792" w:type="dxa"/>
            <w:tcMar>
              <w:right w:w="28" w:type="dxa"/>
            </w:tcMar>
          </w:tcPr>
          <w:p w14:paraId="2DDC1BB8" w14:textId="77777777" w:rsidR="0087313C" w:rsidRPr="003F1D58" w:rsidRDefault="0087313C">
            <w:pPr>
              <w:pStyle w:val="TAC"/>
              <w:keepNext w:val="0"/>
              <w:keepLines w:val="0"/>
              <w:rPr>
                <w:sz w:val="16"/>
              </w:rPr>
            </w:pPr>
          </w:p>
        </w:tc>
        <w:tc>
          <w:tcPr>
            <w:tcW w:w="1596" w:type="dxa"/>
            <w:tcMar>
              <w:right w:w="28" w:type="dxa"/>
            </w:tcMar>
          </w:tcPr>
          <w:p w14:paraId="702021C1" w14:textId="77777777" w:rsidR="0087313C" w:rsidRPr="003F1D58" w:rsidRDefault="0087313C">
            <w:pPr>
              <w:pStyle w:val="TAL"/>
              <w:keepNext w:val="0"/>
              <w:keepLines w:val="0"/>
              <w:rPr>
                <w:sz w:val="16"/>
              </w:rPr>
            </w:pPr>
            <w:r w:rsidRPr="003F1D58">
              <w:rPr>
                <w:sz w:val="16"/>
              </w:rPr>
              <w:t>SCP</w:t>
            </w:r>
            <w:r w:rsidRPr="003F1D58">
              <w:rPr>
                <w:sz w:val="16"/>
              </w:rPr>
              <w:noBreakHyphen/>
              <w:t>040280</w:t>
            </w:r>
          </w:p>
        </w:tc>
        <w:tc>
          <w:tcPr>
            <w:tcW w:w="602" w:type="dxa"/>
            <w:tcMar>
              <w:right w:w="28" w:type="dxa"/>
            </w:tcMar>
          </w:tcPr>
          <w:p w14:paraId="1BBBE6FF" w14:textId="77777777" w:rsidR="0087313C" w:rsidRPr="003F1D58" w:rsidRDefault="0087313C">
            <w:pPr>
              <w:pStyle w:val="TAL"/>
              <w:keepNext w:val="0"/>
              <w:keepLines w:val="0"/>
              <w:rPr>
                <w:sz w:val="16"/>
              </w:rPr>
            </w:pPr>
          </w:p>
        </w:tc>
        <w:tc>
          <w:tcPr>
            <w:tcW w:w="440" w:type="dxa"/>
            <w:tcMar>
              <w:right w:w="28" w:type="dxa"/>
            </w:tcMar>
          </w:tcPr>
          <w:p w14:paraId="12997E1C" w14:textId="77777777" w:rsidR="0087313C" w:rsidRPr="003F1D58" w:rsidRDefault="0087313C">
            <w:pPr>
              <w:pStyle w:val="TAL"/>
              <w:keepNext w:val="0"/>
              <w:keepLines w:val="0"/>
              <w:rPr>
                <w:sz w:val="16"/>
              </w:rPr>
            </w:pPr>
            <w:r w:rsidRPr="003F1D58">
              <w:rPr>
                <w:sz w:val="16"/>
              </w:rPr>
              <w:t>035</w:t>
            </w:r>
          </w:p>
        </w:tc>
        <w:tc>
          <w:tcPr>
            <w:tcW w:w="426" w:type="dxa"/>
            <w:tcMar>
              <w:right w:w="28" w:type="dxa"/>
            </w:tcMar>
          </w:tcPr>
          <w:p w14:paraId="2587B7DD"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62A55BE5" w14:textId="77777777" w:rsidR="0087313C" w:rsidRPr="003F1D58" w:rsidRDefault="0087313C">
            <w:pPr>
              <w:pStyle w:val="TAL"/>
              <w:keepNext w:val="0"/>
              <w:keepLines w:val="0"/>
              <w:rPr>
                <w:sz w:val="16"/>
              </w:rPr>
            </w:pPr>
            <w:r w:rsidRPr="003F1D58">
              <w:rPr>
                <w:sz w:val="16"/>
              </w:rPr>
              <w:t>F</w:t>
            </w:r>
          </w:p>
        </w:tc>
        <w:tc>
          <w:tcPr>
            <w:tcW w:w="4233" w:type="dxa"/>
          </w:tcPr>
          <w:p w14:paraId="7CC34C62" w14:textId="77777777" w:rsidR="0087313C" w:rsidRPr="003F1D58" w:rsidRDefault="0087313C">
            <w:pPr>
              <w:pStyle w:val="TAL"/>
              <w:keepNext w:val="0"/>
              <w:keepLines w:val="0"/>
              <w:rPr>
                <w:sz w:val="16"/>
              </w:rPr>
            </w:pPr>
            <w:r w:rsidRPr="003F1D58">
              <w:rPr>
                <w:sz w:val="16"/>
              </w:rPr>
              <w:t>Clarification of the Access Controls for the File Access API</w:t>
            </w:r>
          </w:p>
        </w:tc>
        <w:tc>
          <w:tcPr>
            <w:tcW w:w="896" w:type="dxa"/>
          </w:tcPr>
          <w:p w14:paraId="6B5656E4" w14:textId="77777777" w:rsidR="0087313C" w:rsidRPr="003F1D58" w:rsidRDefault="0087313C">
            <w:pPr>
              <w:pStyle w:val="TAL"/>
              <w:keepNext w:val="0"/>
              <w:keepLines w:val="0"/>
              <w:rPr>
                <w:sz w:val="16"/>
              </w:rPr>
            </w:pPr>
          </w:p>
        </w:tc>
      </w:tr>
      <w:tr w:rsidR="00270310" w:rsidRPr="003F1D58" w14:paraId="77351382" w14:textId="77777777" w:rsidTr="00CA5927">
        <w:trPr>
          <w:jc w:val="center"/>
        </w:trPr>
        <w:tc>
          <w:tcPr>
            <w:tcW w:w="792" w:type="dxa"/>
            <w:tcMar>
              <w:right w:w="28" w:type="dxa"/>
            </w:tcMar>
          </w:tcPr>
          <w:p w14:paraId="27F73F62" w14:textId="77777777" w:rsidR="0087313C" w:rsidRPr="003F1D58" w:rsidRDefault="0087313C">
            <w:pPr>
              <w:pStyle w:val="TAC"/>
              <w:keepNext w:val="0"/>
              <w:keepLines w:val="0"/>
              <w:rPr>
                <w:sz w:val="16"/>
              </w:rPr>
            </w:pPr>
          </w:p>
        </w:tc>
        <w:tc>
          <w:tcPr>
            <w:tcW w:w="1596" w:type="dxa"/>
            <w:tcMar>
              <w:right w:w="28" w:type="dxa"/>
            </w:tcMar>
          </w:tcPr>
          <w:p w14:paraId="53474E65" w14:textId="77777777" w:rsidR="0087313C" w:rsidRPr="003F1D58" w:rsidRDefault="0087313C">
            <w:pPr>
              <w:pStyle w:val="TAL"/>
              <w:keepNext w:val="0"/>
              <w:keepLines w:val="0"/>
              <w:rPr>
                <w:sz w:val="16"/>
              </w:rPr>
            </w:pPr>
            <w:r w:rsidRPr="003F1D58">
              <w:rPr>
                <w:sz w:val="16"/>
              </w:rPr>
              <w:t>SCP</w:t>
            </w:r>
            <w:r w:rsidRPr="003F1D58">
              <w:rPr>
                <w:sz w:val="16"/>
              </w:rPr>
              <w:noBreakHyphen/>
              <w:t>040281</w:t>
            </w:r>
          </w:p>
        </w:tc>
        <w:tc>
          <w:tcPr>
            <w:tcW w:w="602" w:type="dxa"/>
            <w:tcMar>
              <w:right w:w="28" w:type="dxa"/>
            </w:tcMar>
          </w:tcPr>
          <w:p w14:paraId="71975094" w14:textId="77777777" w:rsidR="0087313C" w:rsidRPr="003F1D58" w:rsidRDefault="0087313C">
            <w:pPr>
              <w:pStyle w:val="TAL"/>
              <w:keepNext w:val="0"/>
              <w:keepLines w:val="0"/>
              <w:rPr>
                <w:sz w:val="16"/>
              </w:rPr>
            </w:pPr>
          </w:p>
        </w:tc>
        <w:tc>
          <w:tcPr>
            <w:tcW w:w="440" w:type="dxa"/>
            <w:tcMar>
              <w:right w:w="28" w:type="dxa"/>
            </w:tcMar>
          </w:tcPr>
          <w:p w14:paraId="54FB4071" w14:textId="77777777" w:rsidR="0087313C" w:rsidRPr="003F1D58" w:rsidRDefault="0087313C">
            <w:pPr>
              <w:pStyle w:val="TAL"/>
              <w:keepNext w:val="0"/>
              <w:keepLines w:val="0"/>
              <w:rPr>
                <w:sz w:val="16"/>
              </w:rPr>
            </w:pPr>
            <w:r w:rsidRPr="003F1D58">
              <w:rPr>
                <w:sz w:val="16"/>
              </w:rPr>
              <w:t>036</w:t>
            </w:r>
          </w:p>
        </w:tc>
        <w:tc>
          <w:tcPr>
            <w:tcW w:w="426" w:type="dxa"/>
            <w:tcMar>
              <w:right w:w="28" w:type="dxa"/>
            </w:tcMar>
          </w:tcPr>
          <w:p w14:paraId="45E4007F"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56F3F2FC" w14:textId="77777777" w:rsidR="0087313C" w:rsidRPr="003F1D58" w:rsidRDefault="0087313C">
            <w:pPr>
              <w:pStyle w:val="TAL"/>
              <w:keepNext w:val="0"/>
              <w:keepLines w:val="0"/>
              <w:rPr>
                <w:sz w:val="16"/>
              </w:rPr>
            </w:pPr>
            <w:r w:rsidRPr="003F1D58">
              <w:rPr>
                <w:sz w:val="16"/>
              </w:rPr>
              <w:t>B</w:t>
            </w:r>
          </w:p>
        </w:tc>
        <w:tc>
          <w:tcPr>
            <w:tcW w:w="4233" w:type="dxa"/>
          </w:tcPr>
          <w:p w14:paraId="67BD8822" w14:textId="77777777" w:rsidR="0087313C" w:rsidRPr="003F1D58" w:rsidRDefault="0087313C">
            <w:pPr>
              <w:pStyle w:val="TAL"/>
              <w:keepNext w:val="0"/>
              <w:keepLines w:val="0"/>
              <w:rPr>
                <w:sz w:val="16"/>
              </w:rPr>
            </w:pPr>
            <w:r w:rsidRPr="003F1D58">
              <w:rPr>
                <w:sz w:val="16"/>
              </w:rPr>
              <w:t>Introduction of an API to create, delete and resize files</w:t>
            </w:r>
          </w:p>
        </w:tc>
        <w:tc>
          <w:tcPr>
            <w:tcW w:w="896" w:type="dxa"/>
          </w:tcPr>
          <w:p w14:paraId="6D1C7157" w14:textId="77777777" w:rsidR="0087313C" w:rsidRPr="003F1D58" w:rsidRDefault="0087313C">
            <w:pPr>
              <w:pStyle w:val="TAL"/>
              <w:keepNext w:val="0"/>
              <w:keepLines w:val="0"/>
              <w:rPr>
                <w:sz w:val="16"/>
              </w:rPr>
            </w:pPr>
          </w:p>
        </w:tc>
      </w:tr>
      <w:tr w:rsidR="00270310" w:rsidRPr="003F1D58" w14:paraId="43E3FBCD" w14:textId="77777777" w:rsidTr="00CA5927">
        <w:trPr>
          <w:jc w:val="center"/>
        </w:trPr>
        <w:tc>
          <w:tcPr>
            <w:tcW w:w="792" w:type="dxa"/>
            <w:tcMar>
              <w:right w:w="28" w:type="dxa"/>
            </w:tcMar>
          </w:tcPr>
          <w:p w14:paraId="4A3A5AA3" w14:textId="77777777" w:rsidR="0087313C" w:rsidRPr="003F1D58" w:rsidRDefault="0087313C">
            <w:pPr>
              <w:pStyle w:val="TAC"/>
              <w:keepNext w:val="0"/>
              <w:keepLines w:val="0"/>
              <w:rPr>
                <w:sz w:val="16"/>
              </w:rPr>
            </w:pPr>
          </w:p>
        </w:tc>
        <w:tc>
          <w:tcPr>
            <w:tcW w:w="1596" w:type="dxa"/>
            <w:tcMar>
              <w:right w:w="28" w:type="dxa"/>
            </w:tcMar>
          </w:tcPr>
          <w:p w14:paraId="3BB3F528" w14:textId="77777777" w:rsidR="0087313C" w:rsidRPr="003F1D58" w:rsidRDefault="0087313C">
            <w:pPr>
              <w:pStyle w:val="TAL"/>
              <w:keepNext w:val="0"/>
              <w:keepLines w:val="0"/>
              <w:rPr>
                <w:sz w:val="16"/>
              </w:rPr>
            </w:pPr>
            <w:r w:rsidRPr="003F1D58">
              <w:rPr>
                <w:sz w:val="16"/>
              </w:rPr>
              <w:t>SCP</w:t>
            </w:r>
            <w:r w:rsidRPr="003F1D58">
              <w:rPr>
                <w:sz w:val="16"/>
              </w:rPr>
              <w:noBreakHyphen/>
              <w:t>040289</w:t>
            </w:r>
          </w:p>
        </w:tc>
        <w:tc>
          <w:tcPr>
            <w:tcW w:w="602" w:type="dxa"/>
            <w:tcMar>
              <w:right w:w="28" w:type="dxa"/>
            </w:tcMar>
          </w:tcPr>
          <w:p w14:paraId="01D0E67D" w14:textId="77777777" w:rsidR="0087313C" w:rsidRPr="003F1D58" w:rsidRDefault="0087313C">
            <w:pPr>
              <w:pStyle w:val="TAL"/>
              <w:keepNext w:val="0"/>
              <w:keepLines w:val="0"/>
              <w:rPr>
                <w:sz w:val="16"/>
              </w:rPr>
            </w:pPr>
          </w:p>
        </w:tc>
        <w:tc>
          <w:tcPr>
            <w:tcW w:w="440" w:type="dxa"/>
            <w:tcMar>
              <w:right w:w="28" w:type="dxa"/>
            </w:tcMar>
          </w:tcPr>
          <w:p w14:paraId="4626EC8D" w14:textId="77777777" w:rsidR="0087313C" w:rsidRPr="003F1D58" w:rsidRDefault="0087313C">
            <w:pPr>
              <w:pStyle w:val="TAL"/>
              <w:keepNext w:val="0"/>
              <w:keepLines w:val="0"/>
              <w:rPr>
                <w:sz w:val="16"/>
              </w:rPr>
            </w:pPr>
            <w:r w:rsidRPr="003F1D58">
              <w:rPr>
                <w:sz w:val="16"/>
              </w:rPr>
              <w:t>040</w:t>
            </w:r>
          </w:p>
        </w:tc>
        <w:tc>
          <w:tcPr>
            <w:tcW w:w="426" w:type="dxa"/>
            <w:tcMar>
              <w:right w:w="28" w:type="dxa"/>
            </w:tcMar>
          </w:tcPr>
          <w:p w14:paraId="5E4DBE55" w14:textId="77777777" w:rsidR="0087313C" w:rsidRPr="003F1D58" w:rsidRDefault="0087313C">
            <w:pPr>
              <w:pStyle w:val="TAL"/>
              <w:keepNext w:val="0"/>
              <w:keepLines w:val="0"/>
              <w:rPr>
                <w:sz w:val="16"/>
              </w:rPr>
            </w:pPr>
          </w:p>
        </w:tc>
        <w:tc>
          <w:tcPr>
            <w:tcW w:w="414" w:type="dxa"/>
            <w:tcMar>
              <w:right w:w="28" w:type="dxa"/>
            </w:tcMar>
          </w:tcPr>
          <w:p w14:paraId="678B9CF1" w14:textId="77777777" w:rsidR="0087313C" w:rsidRPr="003F1D58" w:rsidRDefault="0087313C">
            <w:pPr>
              <w:pStyle w:val="TAL"/>
              <w:keepNext w:val="0"/>
              <w:keepLines w:val="0"/>
              <w:rPr>
                <w:sz w:val="16"/>
              </w:rPr>
            </w:pPr>
            <w:r w:rsidRPr="003F1D58">
              <w:rPr>
                <w:sz w:val="16"/>
              </w:rPr>
              <w:t>B</w:t>
            </w:r>
          </w:p>
        </w:tc>
        <w:tc>
          <w:tcPr>
            <w:tcW w:w="4233" w:type="dxa"/>
          </w:tcPr>
          <w:p w14:paraId="7210B020" w14:textId="77777777" w:rsidR="0087313C" w:rsidRPr="003F1D58" w:rsidRDefault="0087313C">
            <w:pPr>
              <w:pStyle w:val="TAL"/>
              <w:keepNext w:val="0"/>
              <w:keepLines w:val="0"/>
              <w:rPr>
                <w:sz w:val="16"/>
              </w:rPr>
            </w:pPr>
            <w:r w:rsidRPr="003F1D58">
              <w:rPr>
                <w:sz w:val="16"/>
              </w:rPr>
              <w:t>Introduction of File Event</w:t>
            </w:r>
          </w:p>
        </w:tc>
        <w:tc>
          <w:tcPr>
            <w:tcW w:w="896" w:type="dxa"/>
          </w:tcPr>
          <w:p w14:paraId="0541AF05" w14:textId="77777777" w:rsidR="0087313C" w:rsidRPr="003F1D58" w:rsidRDefault="0087313C">
            <w:pPr>
              <w:pStyle w:val="TAL"/>
              <w:keepNext w:val="0"/>
              <w:keepLines w:val="0"/>
              <w:rPr>
                <w:sz w:val="16"/>
              </w:rPr>
            </w:pPr>
          </w:p>
        </w:tc>
      </w:tr>
      <w:tr w:rsidR="00270310" w:rsidRPr="003F1D58" w14:paraId="4C771CBD" w14:textId="77777777" w:rsidTr="00CA5927">
        <w:trPr>
          <w:jc w:val="center"/>
        </w:trPr>
        <w:tc>
          <w:tcPr>
            <w:tcW w:w="792" w:type="dxa"/>
            <w:tcMar>
              <w:right w:w="28" w:type="dxa"/>
            </w:tcMar>
          </w:tcPr>
          <w:p w14:paraId="1C3FCF07" w14:textId="77777777" w:rsidR="0087313C" w:rsidRPr="003F1D58" w:rsidRDefault="0087313C">
            <w:pPr>
              <w:pStyle w:val="TAC"/>
              <w:keepNext w:val="0"/>
              <w:keepLines w:val="0"/>
              <w:rPr>
                <w:sz w:val="16"/>
              </w:rPr>
            </w:pPr>
            <w:r w:rsidRPr="003F1D58">
              <w:rPr>
                <w:sz w:val="16"/>
              </w:rPr>
              <w:t>SCP</w:t>
            </w:r>
            <w:r w:rsidRPr="003F1D58">
              <w:rPr>
                <w:sz w:val="16"/>
              </w:rPr>
              <w:noBreakHyphen/>
              <w:t>18</w:t>
            </w:r>
          </w:p>
        </w:tc>
        <w:tc>
          <w:tcPr>
            <w:tcW w:w="1596" w:type="dxa"/>
            <w:tcMar>
              <w:right w:w="28" w:type="dxa"/>
            </w:tcMar>
          </w:tcPr>
          <w:p w14:paraId="56F5F411" w14:textId="77777777" w:rsidR="0087313C" w:rsidRPr="003F1D58" w:rsidRDefault="0087313C">
            <w:pPr>
              <w:pStyle w:val="TAL"/>
              <w:keepNext w:val="0"/>
              <w:keepLines w:val="0"/>
              <w:rPr>
                <w:sz w:val="16"/>
              </w:rPr>
            </w:pPr>
            <w:r w:rsidRPr="003F1D58">
              <w:rPr>
                <w:sz w:val="16"/>
              </w:rPr>
              <w:t>SCP</w:t>
            </w:r>
            <w:r w:rsidRPr="003F1D58">
              <w:rPr>
                <w:sz w:val="16"/>
              </w:rPr>
              <w:noBreakHyphen/>
              <w:t>040311</w:t>
            </w:r>
          </w:p>
        </w:tc>
        <w:tc>
          <w:tcPr>
            <w:tcW w:w="602" w:type="dxa"/>
            <w:tcMar>
              <w:right w:w="28" w:type="dxa"/>
            </w:tcMar>
          </w:tcPr>
          <w:p w14:paraId="34A116AE" w14:textId="77777777" w:rsidR="0087313C" w:rsidRPr="003F1D58" w:rsidRDefault="0087313C">
            <w:pPr>
              <w:pStyle w:val="TAL"/>
              <w:keepNext w:val="0"/>
              <w:keepLines w:val="0"/>
              <w:rPr>
                <w:sz w:val="16"/>
              </w:rPr>
            </w:pPr>
            <w:r w:rsidRPr="003F1D58">
              <w:rPr>
                <w:sz w:val="16"/>
              </w:rPr>
              <w:t>6.4.0</w:t>
            </w:r>
          </w:p>
        </w:tc>
        <w:tc>
          <w:tcPr>
            <w:tcW w:w="440" w:type="dxa"/>
            <w:tcMar>
              <w:right w:w="28" w:type="dxa"/>
            </w:tcMar>
          </w:tcPr>
          <w:p w14:paraId="22EFD745" w14:textId="77777777" w:rsidR="0087313C" w:rsidRPr="003F1D58" w:rsidRDefault="0087313C">
            <w:pPr>
              <w:pStyle w:val="TAL"/>
              <w:keepNext w:val="0"/>
              <w:keepLines w:val="0"/>
              <w:rPr>
                <w:sz w:val="16"/>
              </w:rPr>
            </w:pPr>
            <w:r w:rsidRPr="003F1D58">
              <w:rPr>
                <w:sz w:val="16"/>
              </w:rPr>
              <w:t>041</w:t>
            </w:r>
          </w:p>
        </w:tc>
        <w:tc>
          <w:tcPr>
            <w:tcW w:w="426" w:type="dxa"/>
            <w:tcMar>
              <w:right w:w="28" w:type="dxa"/>
            </w:tcMar>
          </w:tcPr>
          <w:p w14:paraId="66224589" w14:textId="77777777" w:rsidR="0087313C" w:rsidRPr="003F1D58" w:rsidRDefault="0087313C">
            <w:pPr>
              <w:pStyle w:val="TAL"/>
              <w:keepNext w:val="0"/>
              <w:keepLines w:val="0"/>
              <w:rPr>
                <w:sz w:val="16"/>
              </w:rPr>
            </w:pPr>
          </w:p>
        </w:tc>
        <w:tc>
          <w:tcPr>
            <w:tcW w:w="414" w:type="dxa"/>
            <w:tcMar>
              <w:right w:w="28" w:type="dxa"/>
            </w:tcMar>
          </w:tcPr>
          <w:p w14:paraId="4BD27FF2" w14:textId="77777777" w:rsidR="0087313C" w:rsidRPr="003F1D58" w:rsidRDefault="0087313C">
            <w:pPr>
              <w:pStyle w:val="TAL"/>
              <w:keepNext w:val="0"/>
              <w:keepLines w:val="0"/>
              <w:rPr>
                <w:sz w:val="16"/>
              </w:rPr>
            </w:pPr>
            <w:r w:rsidRPr="003F1D58">
              <w:rPr>
                <w:sz w:val="16"/>
              </w:rPr>
              <w:t>F</w:t>
            </w:r>
          </w:p>
        </w:tc>
        <w:tc>
          <w:tcPr>
            <w:tcW w:w="4233" w:type="dxa"/>
          </w:tcPr>
          <w:p w14:paraId="65834552" w14:textId="77777777" w:rsidR="0087313C" w:rsidRPr="003F1D58" w:rsidRDefault="0087313C">
            <w:pPr>
              <w:pStyle w:val="TAL"/>
              <w:keepNext w:val="0"/>
              <w:keepLines w:val="0"/>
              <w:rPr>
                <w:sz w:val="16"/>
                <w:szCs w:val="16"/>
              </w:rPr>
            </w:pPr>
            <w:r w:rsidRPr="003F1D58">
              <w:rPr>
                <w:sz w:val="16"/>
                <w:szCs w:val="16"/>
              </w:rPr>
              <w:t>Correction to constructor of HandlerBuilder class of uicc.system package</w:t>
            </w:r>
          </w:p>
        </w:tc>
        <w:tc>
          <w:tcPr>
            <w:tcW w:w="896" w:type="dxa"/>
          </w:tcPr>
          <w:p w14:paraId="780755E5" w14:textId="77777777" w:rsidR="0087313C" w:rsidRPr="003F1D58" w:rsidRDefault="0087313C">
            <w:pPr>
              <w:pStyle w:val="TAL"/>
              <w:keepNext w:val="0"/>
              <w:keepLines w:val="0"/>
              <w:rPr>
                <w:sz w:val="16"/>
              </w:rPr>
            </w:pPr>
            <w:r w:rsidRPr="003F1D58">
              <w:rPr>
                <w:sz w:val="16"/>
              </w:rPr>
              <w:t>6.5.0</w:t>
            </w:r>
          </w:p>
        </w:tc>
      </w:tr>
      <w:tr w:rsidR="00270310" w:rsidRPr="003F1D58" w14:paraId="3B53211A" w14:textId="77777777" w:rsidTr="00CA5927">
        <w:trPr>
          <w:jc w:val="center"/>
        </w:trPr>
        <w:tc>
          <w:tcPr>
            <w:tcW w:w="792" w:type="dxa"/>
            <w:tcMar>
              <w:right w:w="28" w:type="dxa"/>
            </w:tcMar>
          </w:tcPr>
          <w:p w14:paraId="109663E4" w14:textId="77777777" w:rsidR="0087313C" w:rsidRPr="003F1D58" w:rsidRDefault="0087313C">
            <w:pPr>
              <w:pStyle w:val="TAC"/>
              <w:keepNext w:val="0"/>
              <w:keepLines w:val="0"/>
              <w:rPr>
                <w:sz w:val="16"/>
              </w:rPr>
            </w:pPr>
          </w:p>
        </w:tc>
        <w:tc>
          <w:tcPr>
            <w:tcW w:w="1596" w:type="dxa"/>
            <w:tcMar>
              <w:right w:w="28" w:type="dxa"/>
            </w:tcMar>
          </w:tcPr>
          <w:p w14:paraId="7482E483" w14:textId="77777777" w:rsidR="0087313C" w:rsidRPr="003F1D58" w:rsidRDefault="0087313C">
            <w:pPr>
              <w:pStyle w:val="TAL"/>
              <w:keepNext w:val="0"/>
              <w:keepLines w:val="0"/>
              <w:rPr>
                <w:sz w:val="16"/>
              </w:rPr>
            </w:pPr>
          </w:p>
        </w:tc>
        <w:tc>
          <w:tcPr>
            <w:tcW w:w="602" w:type="dxa"/>
            <w:tcMar>
              <w:right w:w="28" w:type="dxa"/>
            </w:tcMar>
          </w:tcPr>
          <w:p w14:paraId="5C8568C1" w14:textId="77777777" w:rsidR="0087313C" w:rsidRPr="003F1D58" w:rsidRDefault="0087313C">
            <w:pPr>
              <w:pStyle w:val="TAL"/>
              <w:keepNext w:val="0"/>
              <w:keepLines w:val="0"/>
              <w:rPr>
                <w:sz w:val="16"/>
              </w:rPr>
            </w:pPr>
          </w:p>
        </w:tc>
        <w:tc>
          <w:tcPr>
            <w:tcW w:w="440" w:type="dxa"/>
            <w:tcMar>
              <w:right w:w="28" w:type="dxa"/>
            </w:tcMar>
          </w:tcPr>
          <w:p w14:paraId="05109500" w14:textId="77777777" w:rsidR="0087313C" w:rsidRPr="003F1D58" w:rsidRDefault="0087313C">
            <w:pPr>
              <w:pStyle w:val="TAL"/>
              <w:keepNext w:val="0"/>
              <w:keepLines w:val="0"/>
              <w:rPr>
                <w:sz w:val="16"/>
              </w:rPr>
            </w:pPr>
            <w:r w:rsidRPr="003F1D58">
              <w:rPr>
                <w:sz w:val="16"/>
              </w:rPr>
              <w:t>042</w:t>
            </w:r>
          </w:p>
        </w:tc>
        <w:tc>
          <w:tcPr>
            <w:tcW w:w="426" w:type="dxa"/>
            <w:tcMar>
              <w:right w:w="28" w:type="dxa"/>
            </w:tcMar>
          </w:tcPr>
          <w:p w14:paraId="6830CF27" w14:textId="77777777" w:rsidR="0087313C" w:rsidRPr="003F1D58" w:rsidRDefault="0087313C">
            <w:pPr>
              <w:pStyle w:val="TAL"/>
              <w:keepNext w:val="0"/>
              <w:keepLines w:val="0"/>
              <w:rPr>
                <w:sz w:val="16"/>
              </w:rPr>
            </w:pPr>
          </w:p>
        </w:tc>
        <w:tc>
          <w:tcPr>
            <w:tcW w:w="414" w:type="dxa"/>
            <w:tcMar>
              <w:right w:w="28" w:type="dxa"/>
            </w:tcMar>
          </w:tcPr>
          <w:p w14:paraId="3388072D" w14:textId="77777777" w:rsidR="0087313C" w:rsidRPr="003F1D58" w:rsidRDefault="0087313C">
            <w:pPr>
              <w:pStyle w:val="TAL"/>
              <w:keepNext w:val="0"/>
              <w:keepLines w:val="0"/>
              <w:rPr>
                <w:sz w:val="16"/>
              </w:rPr>
            </w:pPr>
            <w:r w:rsidRPr="003F1D58">
              <w:rPr>
                <w:sz w:val="16"/>
              </w:rPr>
              <w:t>C</w:t>
            </w:r>
          </w:p>
        </w:tc>
        <w:tc>
          <w:tcPr>
            <w:tcW w:w="4233" w:type="dxa"/>
          </w:tcPr>
          <w:p w14:paraId="0488146E" w14:textId="77777777" w:rsidR="0087313C" w:rsidRPr="003F1D58" w:rsidRDefault="0087313C">
            <w:pPr>
              <w:pStyle w:val="TAL"/>
              <w:keepNext w:val="0"/>
              <w:keepLines w:val="0"/>
              <w:rPr>
                <w:sz w:val="16"/>
                <w:szCs w:val="16"/>
              </w:rPr>
            </w:pPr>
            <w:r w:rsidRPr="003F1D58">
              <w:rPr>
                <w:sz w:val="16"/>
                <w:szCs w:val="16"/>
              </w:rPr>
              <w:t>Remove getValue(short idx) method in TerminalProfile class of uicc.toolkit package</w:t>
            </w:r>
          </w:p>
        </w:tc>
        <w:tc>
          <w:tcPr>
            <w:tcW w:w="896" w:type="dxa"/>
          </w:tcPr>
          <w:p w14:paraId="73847395" w14:textId="77777777" w:rsidR="0087313C" w:rsidRPr="003F1D58" w:rsidRDefault="0087313C">
            <w:pPr>
              <w:pStyle w:val="TAL"/>
              <w:keepNext w:val="0"/>
              <w:keepLines w:val="0"/>
              <w:rPr>
                <w:sz w:val="16"/>
              </w:rPr>
            </w:pPr>
          </w:p>
        </w:tc>
      </w:tr>
      <w:tr w:rsidR="00270310" w:rsidRPr="003F1D58" w14:paraId="25A1405F" w14:textId="77777777" w:rsidTr="00CA5927">
        <w:trPr>
          <w:jc w:val="center"/>
        </w:trPr>
        <w:tc>
          <w:tcPr>
            <w:tcW w:w="792" w:type="dxa"/>
            <w:tcMar>
              <w:right w:w="28" w:type="dxa"/>
            </w:tcMar>
          </w:tcPr>
          <w:p w14:paraId="7F29B397" w14:textId="77777777" w:rsidR="0087313C" w:rsidRPr="003F1D58" w:rsidRDefault="0087313C">
            <w:pPr>
              <w:pStyle w:val="TAC"/>
              <w:keepNext w:val="0"/>
              <w:keepLines w:val="0"/>
              <w:rPr>
                <w:sz w:val="16"/>
              </w:rPr>
            </w:pPr>
          </w:p>
        </w:tc>
        <w:tc>
          <w:tcPr>
            <w:tcW w:w="1596" w:type="dxa"/>
            <w:tcMar>
              <w:right w:w="28" w:type="dxa"/>
            </w:tcMar>
          </w:tcPr>
          <w:p w14:paraId="7DDB9D31" w14:textId="77777777" w:rsidR="0087313C" w:rsidRPr="003F1D58" w:rsidRDefault="0087313C">
            <w:pPr>
              <w:pStyle w:val="TAL"/>
              <w:keepNext w:val="0"/>
              <w:keepLines w:val="0"/>
              <w:rPr>
                <w:sz w:val="16"/>
              </w:rPr>
            </w:pPr>
            <w:r w:rsidRPr="003F1D58">
              <w:rPr>
                <w:sz w:val="16"/>
              </w:rPr>
              <w:t>SCP</w:t>
            </w:r>
            <w:r w:rsidRPr="003F1D58">
              <w:rPr>
                <w:sz w:val="16"/>
              </w:rPr>
              <w:noBreakHyphen/>
              <w:t>040365</w:t>
            </w:r>
          </w:p>
        </w:tc>
        <w:tc>
          <w:tcPr>
            <w:tcW w:w="602" w:type="dxa"/>
            <w:tcMar>
              <w:right w:w="28" w:type="dxa"/>
            </w:tcMar>
          </w:tcPr>
          <w:p w14:paraId="6D2A4C05" w14:textId="77777777" w:rsidR="0087313C" w:rsidRPr="003F1D58" w:rsidRDefault="0087313C">
            <w:pPr>
              <w:pStyle w:val="TAL"/>
              <w:keepNext w:val="0"/>
              <w:keepLines w:val="0"/>
              <w:rPr>
                <w:sz w:val="16"/>
              </w:rPr>
            </w:pPr>
          </w:p>
        </w:tc>
        <w:tc>
          <w:tcPr>
            <w:tcW w:w="440" w:type="dxa"/>
            <w:tcMar>
              <w:right w:w="28" w:type="dxa"/>
            </w:tcMar>
          </w:tcPr>
          <w:p w14:paraId="0AB35953" w14:textId="77777777" w:rsidR="0087313C" w:rsidRPr="003F1D58" w:rsidRDefault="0087313C">
            <w:pPr>
              <w:pStyle w:val="TAL"/>
              <w:keepNext w:val="0"/>
              <w:keepLines w:val="0"/>
              <w:rPr>
                <w:sz w:val="16"/>
              </w:rPr>
            </w:pPr>
            <w:r w:rsidRPr="003F1D58">
              <w:rPr>
                <w:sz w:val="16"/>
              </w:rPr>
              <w:t>043</w:t>
            </w:r>
          </w:p>
        </w:tc>
        <w:tc>
          <w:tcPr>
            <w:tcW w:w="426" w:type="dxa"/>
            <w:tcMar>
              <w:right w:w="28" w:type="dxa"/>
            </w:tcMar>
          </w:tcPr>
          <w:p w14:paraId="1D768239" w14:textId="77777777" w:rsidR="0087313C" w:rsidRPr="003F1D58" w:rsidRDefault="0087313C">
            <w:pPr>
              <w:pStyle w:val="TAL"/>
              <w:keepNext w:val="0"/>
              <w:keepLines w:val="0"/>
              <w:rPr>
                <w:sz w:val="16"/>
              </w:rPr>
            </w:pPr>
          </w:p>
        </w:tc>
        <w:tc>
          <w:tcPr>
            <w:tcW w:w="414" w:type="dxa"/>
            <w:tcMar>
              <w:right w:w="28" w:type="dxa"/>
            </w:tcMar>
          </w:tcPr>
          <w:p w14:paraId="666E799B" w14:textId="77777777" w:rsidR="0087313C" w:rsidRPr="003F1D58" w:rsidRDefault="0087313C">
            <w:pPr>
              <w:pStyle w:val="TAL"/>
              <w:keepNext w:val="0"/>
              <w:keepLines w:val="0"/>
              <w:rPr>
                <w:sz w:val="16"/>
              </w:rPr>
            </w:pPr>
            <w:r w:rsidRPr="003F1D58">
              <w:rPr>
                <w:sz w:val="16"/>
              </w:rPr>
              <w:t>F</w:t>
            </w:r>
          </w:p>
        </w:tc>
        <w:tc>
          <w:tcPr>
            <w:tcW w:w="4233" w:type="dxa"/>
          </w:tcPr>
          <w:p w14:paraId="373C124A" w14:textId="77777777" w:rsidR="0087313C" w:rsidRPr="003F1D58" w:rsidRDefault="0087313C">
            <w:pPr>
              <w:pStyle w:val="TAL"/>
              <w:keepNext w:val="0"/>
              <w:keepLines w:val="0"/>
              <w:rPr>
                <w:sz w:val="16"/>
                <w:szCs w:val="16"/>
              </w:rPr>
            </w:pPr>
            <w:r w:rsidRPr="003F1D58">
              <w:rPr>
                <w:rFonts w:cs="Arial"/>
                <w:sz w:val="16"/>
                <w:szCs w:val="16"/>
              </w:rPr>
              <w:t xml:space="preserve">Addition of exceptions in </w:t>
            </w:r>
            <w:r w:rsidRPr="003F1D58">
              <w:rPr>
                <w:sz w:val="16"/>
                <w:szCs w:val="16"/>
              </w:rPr>
              <w:t>ViewHandler buildTLVHandler() methods definition</w:t>
            </w:r>
          </w:p>
        </w:tc>
        <w:tc>
          <w:tcPr>
            <w:tcW w:w="896" w:type="dxa"/>
          </w:tcPr>
          <w:p w14:paraId="169678B4" w14:textId="77777777" w:rsidR="0087313C" w:rsidRPr="003F1D58" w:rsidRDefault="0087313C">
            <w:pPr>
              <w:pStyle w:val="TAL"/>
              <w:keepNext w:val="0"/>
              <w:keepLines w:val="0"/>
              <w:rPr>
                <w:sz w:val="16"/>
              </w:rPr>
            </w:pPr>
          </w:p>
        </w:tc>
      </w:tr>
      <w:tr w:rsidR="00270310" w:rsidRPr="003F1D58" w14:paraId="77E7AFEA" w14:textId="77777777" w:rsidTr="00CA5927">
        <w:trPr>
          <w:jc w:val="center"/>
        </w:trPr>
        <w:tc>
          <w:tcPr>
            <w:tcW w:w="792" w:type="dxa"/>
            <w:tcMar>
              <w:right w:w="28" w:type="dxa"/>
            </w:tcMar>
          </w:tcPr>
          <w:p w14:paraId="362F5215" w14:textId="77777777" w:rsidR="0087313C" w:rsidRPr="003F1D58" w:rsidRDefault="0087313C">
            <w:pPr>
              <w:pStyle w:val="TAC"/>
              <w:keepNext w:val="0"/>
              <w:keepLines w:val="0"/>
              <w:rPr>
                <w:sz w:val="16"/>
              </w:rPr>
            </w:pPr>
          </w:p>
        </w:tc>
        <w:tc>
          <w:tcPr>
            <w:tcW w:w="1596" w:type="dxa"/>
            <w:tcMar>
              <w:right w:w="28" w:type="dxa"/>
            </w:tcMar>
          </w:tcPr>
          <w:p w14:paraId="506CB3BD" w14:textId="77777777" w:rsidR="0087313C" w:rsidRPr="003F1D58" w:rsidRDefault="0087313C">
            <w:pPr>
              <w:pStyle w:val="TAL"/>
              <w:keepNext w:val="0"/>
              <w:keepLines w:val="0"/>
              <w:rPr>
                <w:sz w:val="16"/>
              </w:rPr>
            </w:pPr>
            <w:r w:rsidRPr="003F1D58">
              <w:rPr>
                <w:sz w:val="16"/>
              </w:rPr>
              <w:t>SCP</w:t>
            </w:r>
            <w:r w:rsidRPr="003F1D58">
              <w:rPr>
                <w:sz w:val="16"/>
              </w:rPr>
              <w:noBreakHyphen/>
              <w:t>040311</w:t>
            </w:r>
          </w:p>
        </w:tc>
        <w:tc>
          <w:tcPr>
            <w:tcW w:w="602" w:type="dxa"/>
            <w:tcMar>
              <w:right w:w="28" w:type="dxa"/>
            </w:tcMar>
          </w:tcPr>
          <w:p w14:paraId="753837C4" w14:textId="77777777" w:rsidR="0087313C" w:rsidRPr="003F1D58" w:rsidRDefault="0087313C">
            <w:pPr>
              <w:pStyle w:val="TAL"/>
              <w:keepNext w:val="0"/>
              <w:keepLines w:val="0"/>
              <w:rPr>
                <w:sz w:val="16"/>
              </w:rPr>
            </w:pPr>
          </w:p>
        </w:tc>
        <w:tc>
          <w:tcPr>
            <w:tcW w:w="440" w:type="dxa"/>
            <w:tcMar>
              <w:right w:w="28" w:type="dxa"/>
            </w:tcMar>
          </w:tcPr>
          <w:p w14:paraId="08C05FCE" w14:textId="77777777" w:rsidR="0087313C" w:rsidRPr="003F1D58" w:rsidRDefault="0087313C">
            <w:pPr>
              <w:pStyle w:val="TAL"/>
              <w:keepNext w:val="0"/>
              <w:keepLines w:val="0"/>
              <w:rPr>
                <w:sz w:val="16"/>
              </w:rPr>
            </w:pPr>
            <w:r w:rsidRPr="003F1D58">
              <w:rPr>
                <w:sz w:val="16"/>
              </w:rPr>
              <w:t>044</w:t>
            </w:r>
          </w:p>
        </w:tc>
        <w:tc>
          <w:tcPr>
            <w:tcW w:w="426" w:type="dxa"/>
            <w:tcMar>
              <w:right w:w="28" w:type="dxa"/>
            </w:tcMar>
          </w:tcPr>
          <w:p w14:paraId="57281037" w14:textId="77777777" w:rsidR="0087313C" w:rsidRPr="003F1D58" w:rsidRDefault="0087313C">
            <w:pPr>
              <w:pStyle w:val="TAL"/>
              <w:keepNext w:val="0"/>
              <w:keepLines w:val="0"/>
              <w:rPr>
                <w:sz w:val="16"/>
              </w:rPr>
            </w:pPr>
          </w:p>
        </w:tc>
        <w:tc>
          <w:tcPr>
            <w:tcW w:w="414" w:type="dxa"/>
            <w:tcMar>
              <w:right w:w="28" w:type="dxa"/>
            </w:tcMar>
          </w:tcPr>
          <w:p w14:paraId="3702F888" w14:textId="77777777" w:rsidR="0087313C" w:rsidRPr="003F1D58" w:rsidRDefault="0087313C">
            <w:pPr>
              <w:pStyle w:val="TAL"/>
              <w:keepNext w:val="0"/>
              <w:keepLines w:val="0"/>
              <w:rPr>
                <w:sz w:val="16"/>
              </w:rPr>
            </w:pPr>
            <w:r w:rsidRPr="003F1D58">
              <w:rPr>
                <w:sz w:val="16"/>
              </w:rPr>
              <w:t>F</w:t>
            </w:r>
          </w:p>
        </w:tc>
        <w:tc>
          <w:tcPr>
            <w:tcW w:w="4233" w:type="dxa"/>
          </w:tcPr>
          <w:p w14:paraId="08053820" w14:textId="77777777" w:rsidR="0087313C" w:rsidRPr="003F1D58" w:rsidRDefault="0087313C">
            <w:pPr>
              <w:pStyle w:val="TAL"/>
              <w:keepNext w:val="0"/>
              <w:keepLines w:val="0"/>
              <w:rPr>
                <w:sz w:val="16"/>
                <w:szCs w:val="16"/>
              </w:rPr>
            </w:pPr>
            <w:r w:rsidRPr="003F1D58">
              <w:rPr>
                <w:sz w:val="16"/>
                <w:szCs w:val="16"/>
              </w:rPr>
              <w:t>Clarification of EVENT_PROACTIVE_HANDLER_AVAILABLE registration</w:t>
            </w:r>
          </w:p>
        </w:tc>
        <w:tc>
          <w:tcPr>
            <w:tcW w:w="896" w:type="dxa"/>
          </w:tcPr>
          <w:p w14:paraId="4B46D860" w14:textId="77777777" w:rsidR="0087313C" w:rsidRPr="003F1D58" w:rsidRDefault="0087313C">
            <w:pPr>
              <w:pStyle w:val="TAL"/>
              <w:keepNext w:val="0"/>
              <w:keepLines w:val="0"/>
              <w:rPr>
                <w:sz w:val="16"/>
              </w:rPr>
            </w:pPr>
          </w:p>
        </w:tc>
      </w:tr>
      <w:tr w:rsidR="00270310" w:rsidRPr="003F1D58" w14:paraId="78D77573" w14:textId="77777777" w:rsidTr="00CA5927">
        <w:trPr>
          <w:jc w:val="center"/>
        </w:trPr>
        <w:tc>
          <w:tcPr>
            <w:tcW w:w="792" w:type="dxa"/>
            <w:tcMar>
              <w:right w:w="28" w:type="dxa"/>
            </w:tcMar>
          </w:tcPr>
          <w:p w14:paraId="0E54AA6F" w14:textId="77777777" w:rsidR="0087313C" w:rsidRPr="003F1D58" w:rsidRDefault="0087313C">
            <w:pPr>
              <w:pStyle w:val="TAC"/>
              <w:keepNext w:val="0"/>
              <w:keepLines w:val="0"/>
              <w:rPr>
                <w:sz w:val="16"/>
              </w:rPr>
            </w:pPr>
          </w:p>
        </w:tc>
        <w:tc>
          <w:tcPr>
            <w:tcW w:w="1596" w:type="dxa"/>
            <w:tcMar>
              <w:right w:w="28" w:type="dxa"/>
            </w:tcMar>
          </w:tcPr>
          <w:p w14:paraId="611B12B4" w14:textId="77777777" w:rsidR="0087313C" w:rsidRPr="003F1D58" w:rsidRDefault="0087313C">
            <w:pPr>
              <w:pStyle w:val="TAL"/>
              <w:keepNext w:val="0"/>
              <w:keepLines w:val="0"/>
              <w:rPr>
                <w:sz w:val="16"/>
              </w:rPr>
            </w:pPr>
          </w:p>
        </w:tc>
        <w:tc>
          <w:tcPr>
            <w:tcW w:w="602" w:type="dxa"/>
            <w:tcMar>
              <w:right w:w="28" w:type="dxa"/>
            </w:tcMar>
          </w:tcPr>
          <w:p w14:paraId="66A96DF0" w14:textId="77777777" w:rsidR="0087313C" w:rsidRPr="003F1D58" w:rsidRDefault="0087313C">
            <w:pPr>
              <w:pStyle w:val="TAL"/>
              <w:keepNext w:val="0"/>
              <w:keepLines w:val="0"/>
              <w:rPr>
                <w:sz w:val="16"/>
              </w:rPr>
            </w:pPr>
          </w:p>
        </w:tc>
        <w:tc>
          <w:tcPr>
            <w:tcW w:w="440" w:type="dxa"/>
            <w:tcMar>
              <w:right w:w="28" w:type="dxa"/>
            </w:tcMar>
          </w:tcPr>
          <w:p w14:paraId="0CEB7545" w14:textId="77777777" w:rsidR="0087313C" w:rsidRPr="003F1D58" w:rsidRDefault="0087313C">
            <w:pPr>
              <w:pStyle w:val="TAL"/>
              <w:keepNext w:val="0"/>
              <w:keepLines w:val="0"/>
              <w:rPr>
                <w:sz w:val="16"/>
              </w:rPr>
            </w:pPr>
            <w:r w:rsidRPr="003F1D58">
              <w:rPr>
                <w:sz w:val="16"/>
              </w:rPr>
              <w:t>045</w:t>
            </w:r>
          </w:p>
        </w:tc>
        <w:tc>
          <w:tcPr>
            <w:tcW w:w="426" w:type="dxa"/>
            <w:tcMar>
              <w:right w:w="28" w:type="dxa"/>
            </w:tcMar>
          </w:tcPr>
          <w:p w14:paraId="3FFE8CD1" w14:textId="77777777" w:rsidR="0087313C" w:rsidRPr="003F1D58" w:rsidRDefault="0087313C">
            <w:pPr>
              <w:pStyle w:val="TAL"/>
              <w:keepNext w:val="0"/>
              <w:keepLines w:val="0"/>
              <w:rPr>
                <w:sz w:val="16"/>
              </w:rPr>
            </w:pPr>
          </w:p>
        </w:tc>
        <w:tc>
          <w:tcPr>
            <w:tcW w:w="414" w:type="dxa"/>
            <w:tcMar>
              <w:right w:w="28" w:type="dxa"/>
            </w:tcMar>
          </w:tcPr>
          <w:p w14:paraId="236D02F9" w14:textId="77777777" w:rsidR="0087313C" w:rsidRPr="003F1D58" w:rsidRDefault="0087313C">
            <w:pPr>
              <w:pStyle w:val="TAL"/>
              <w:keepNext w:val="0"/>
              <w:keepLines w:val="0"/>
              <w:rPr>
                <w:sz w:val="16"/>
              </w:rPr>
            </w:pPr>
            <w:r w:rsidRPr="003F1D58">
              <w:rPr>
                <w:sz w:val="16"/>
              </w:rPr>
              <w:t>D</w:t>
            </w:r>
          </w:p>
        </w:tc>
        <w:tc>
          <w:tcPr>
            <w:tcW w:w="4233" w:type="dxa"/>
          </w:tcPr>
          <w:p w14:paraId="2817C427" w14:textId="77777777" w:rsidR="0087313C" w:rsidRPr="003F1D58" w:rsidRDefault="0087313C">
            <w:pPr>
              <w:pStyle w:val="TAL"/>
              <w:keepNext w:val="0"/>
              <w:keepLines w:val="0"/>
              <w:rPr>
                <w:sz w:val="16"/>
                <w:szCs w:val="16"/>
              </w:rPr>
            </w:pPr>
            <w:r w:rsidRPr="003F1D58">
              <w:rPr>
                <w:sz w:val="16"/>
                <w:szCs w:val="16"/>
              </w:rPr>
              <w:t>Clarifications in documentation of method uicc.access.FileView.searchRecord()</w:t>
            </w:r>
          </w:p>
        </w:tc>
        <w:tc>
          <w:tcPr>
            <w:tcW w:w="896" w:type="dxa"/>
          </w:tcPr>
          <w:p w14:paraId="32CCE0C3" w14:textId="77777777" w:rsidR="0087313C" w:rsidRPr="003F1D58" w:rsidRDefault="0087313C">
            <w:pPr>
              <w:pStyle w:val="TAL"/>
              <w:keepNext w:val="0"/>
              <w:keepLines w:val="0"/>
              <w:rPr>
                <w:sz w:val="16"/>
              </w:rPr>
            </w:pPr>
          </w:p>
        </w:tc>
      </w:tr>
      <w:tr w:rsidR="00270310" w:rsidRPr="003F1D58" w14:paraId="3E4B9E4E" w14:textId="77777777" w:rsidTr="00CA5927">
        <w:trPr>
          <w:jc w:val="center"/>
        </w:trPr>
        <w:tc>
          <w:tcPr>
            <w:tcW w:w="792" w:type="dxa"/>
            <w:tcMar>
              <w:right w:w="28" w:type="dxa"/>
            </w:tcMar>
          </w:tcPr>
          <w:p w14:paraId="7CC1AA18" w14:textId="77777777" w:rsidR="0087313C" w:rsidRPr="003F1D58" w:rsidRDefault="0087313C">
            <w:pPr>
              <w:pStyle w:val="TAC"/>
              <w:rPr>
                <w:sz w:val="16"/>
              </w:rPr>
            </w:pPr>
          </w:p>
        </w:tc>
        <w:tc>
          <w:tcPr>
            <w:tcW w:w="1596" w:type="dxa"/>
            <w:tcMar>
              <w:right w:w="28" w:type="dxa"/>
            </w:tcMar>
          </w:tcPr>
          <w:p w14:paraId="2CA75B86" w14:textId="77777777" w:rsidR="0087313C" w:rsidRPr="003F1D58" w:rsidRDefault="0087313C">
            <w:pPr>
              <w:pStyle w:val="TAL"/>
              <w:rPr>
                <w:sz w:val="16"/>
              </w:rPr>
            </w:pPr>
          </w:p>
        </w:tc>
        <w:tc>
          <w:tcPr>
            <w:tcW w:w="602" w:type="dxa"/>
            <w:tcMar>
              <w:right w:w="28" w:type="dxa"/>
            </w:tcMar>
          </w:tcPr>
          <w:p w14:paraId="2B6EE073" w14:textId="77777777" w:rsidR="0087313C" w:rsidRPr="003F1D58" w:rsidRDefault="0087313C">
            <w:pPr>
              <w:pStyle w:val="TAL"/>
              <w:rPr>
                <w:sz w:val="16"/>
              </w:rPr>
            </w:pPr>
          </w:p>
        </w:tc>
        <w:tc>
          <w:tcPr>
            <w:tcW w:w="440" w:type="dxa"/>
            <w:tcMar>
              <w:right w:w="28" w:type="dxa"/>
            </w:tcMar>
          </w:tcPr>
          <w:p w14:paraId="57A55B2A" w14:textId="77777777" w:rsidR="0087313C" w:rsidRPr="003F1D58" w:rsidRDefault="0087313C">
            <w:pPr>
              <w:pStyle w:val="TAL"/>
              <w:rPr>
                <w:sz w:val="16"/>
              </w:rPr>
            </w:pPr>
            <w:r w:rsidRPr="003F1D58">
              <w:rPr>
                <w:sz w:val="16"/>
              </w:rPr>
              <w:t>046</w:t>
            </w:r>
          </w:p>
        </w:tc>
        <w:tc>
          <w:tcPr>
            <w:tcW w:w="426" w:type="dxa"/>
            <w:tcMar>
              <w:right w:w="28" w:type="dxa"/>
            </w:tcMar>
          </w:tcPr>
          <w:p w14:paraId="7DA74DB8" w14:textId="77777777" w:rsidR="0087313C" w:rsidRPr="003F1D58" w:rsidRDefault="0087313C">
            <w:pPr>
              <w:pStyle w:val="TAL"/>
              <w:rPr>
                <w:sz w:val="16"/>
              </w:rPr>
            </w:pPr>
          </w:p>
        </w:tc>
        <w:tc>
          <w:tcPr>
            <w:tcW w:w="414" w:type="dxa"/>
            <w:tcMar>
              <w:right w:w="28" w:type="dxa"/>
            </w:tcMar>
          </w:tcPr>
          <w:p w14:paraId="165D8887" w14:textId="77777777" w:rsidR="0087313C" w:rsidRPr="003F1D58" w:rsidRDefault="0087313C">
            <w:pPr>
              <w:pStyle w:val="TAL"/>
              <w:rPr>
                <w:sz w:val="16"/>
              </w:rPr>
            </w:pPr>
            <w:r w:rsidRPr="003F1D58">
              <w:rPr>
                <w:sz w:val="16"/>
              </w:rPr>
              <w:t>F</w:t>
            </w:r>
          </w:p>
        </w:tc>
        <w:tc>
          <w:tcPr>
            <w:tcW w:w="4233" w:type="dxa"/>
          </w:tcPr>
          <w:p w14:paraId="1D4B601D" w14:textId="77777777" w:rsidR="0087313C" w:rsidRPr="003F1D58" w:rsidRDefault="0087313C">
            <w:pPr>
              <w:pStyle w:val="TAL"/>
              <w:rPr>
                <w:sz w:val="16"/>
                <w:szCs w:val="16"/>
              </w:rPr>
            </w:pPr>
            <w:r w:rsidRPr="003F1D58">
              <w:rPr>
                <w:sz w:val="16"/>
                <w:szCs w:val="16"/>
              </w:rPr>
              <w:t>Clarification about capacity parameter of buildTLVHandler() methods</w:t>
            </w:r>
          </w:p>
        </w:tc>
        <w:tc>
          <w:tcPr>
            <w:tcW w:w="896" w:type="dxa"/>
          </w:tcPr>
          <w:p w14:paraId="6FB2ED6F" w14:textId="77777777" w:rsidR="0087313C" w:rsidRPr="003F1D58" w:rsidRDefault="0087313C">
            <w:pPr>
              <w:pStyle w:val="TAL"/>
              <w:rPr>
                <w:sz w:val="16"/>
              </w:rPr>
            </w:pPr>
          </w:p>
        </w:tc>
      </w:tr>
      <w:tr w:rsidR="00270310" w:rsidRPr="003F1D58" w14:paraId="4B0171FB" w14:textId="77777777" w:rsidTr="00CA5927">
        <w:trPr>
          <w:jc w:val="center"/>
        </w:trPr>
        <w:tc>
          <w:tcPr>
            <w:tcW w:w="792" w:type="dxa"/>
            <w:tcMar>
              <w:right w:w="28" w:type="dxa"/>
            </w:tcMar>
          </w:tcPr>
          <w:p w14:paraId="7604EE39" w14:textId="77777777" w:rsidR="0087313C" w:rsidRPr="003F1D58" w:rsidRDefault="0087313C">
            <w:pPr>
              <w:pStyle w:val="TAC"/>
              <w:keepNext w:val="0"/>
              <w:keepLines w:val="0"/>
              <w:rPr>
                <w:sz w:val="16"/>
              </w:rPr>
            </w:pPr>
          </w:p>
        </w:tc>
        <w:tc>
          <w:tcPr>
            <w:tcW w:w="1596" w:type="dxa"/>
            <w:tcMar>
              <w:right w:w="28" w:type="dxa"/>
            </w:tcMar>
          </w:tcPr>
          <w:p w14:paraId="36340362" w14:textId="77777777" w:rsidR="0087313C" w:rsidRPr="003F1D58" w:rsidRDefault="0087313C">
            <w:pPr>
              <w:pStyle w:val="TAL"/>
              <w:keepNext w:val="0"/>
              <w:keepLines w:val="0"/>
              <w:rPr>
                <w:sz w:val="16"/>
              </w:rPr>
            </w:pPr>
          </w:p>
        </w:tc>
        <w:tc>
          <w:tcPr>
            <w:tcW w:w="602" w:type="dxa"/>
            <w:tcMar>
              <w:right w:w="28" w:type="dxa"/>
            </w:tcMar>
          </w:tcPr>
          <w:p w14:paraId="0472980D" w14:textId="77777777" w:rsidR="0087313C" w:rsidRPr="003F1D58" w:rsidRDefault="0087313C">
            <w:pPr>
              <w:pStyle w:val="TAL"/>
              <w:keepNext w:val="0"/>
              <w:keepLines w:val="0"/>
              <w:rPr>
                <w:sz w:val="16"/>
              </w:rPr>
            </w:pPr>
          </w:p>
        </w:tc>
        <w:tc>
          <w:tcPr>
            <w:tcW w:w="440" w:type="dxa"/>
            <w:tcMar>
              <w:right w:w="28" w:type="dxa"/>
            </w:tcMar>
          </w:tcPr>
          <w:p w14:paraId="3B3FEF35" w14:textId="77777777" w:rsidR="0087313C" w:rsidRPr="003F1D58" w:rsidRDefault="0087313C">
            <w:pPr>
              <w:pStyle w:val="TAL"/>
              <w:keepNext w:val="0"/>
              <w:keepLines w:val="0"/>
              <w:rPr>
                <w:sz w:val="16"/>
              </w:rPr>
            </w:pPr>
            <w:r w:rsidRPr="003F1D58">
              <w:rPr>
                <w:sz w:val="16"/>
              </w:rPr>
              <w:t>048</w:t>
            </w:r>
          </w:p>
        </w:tc>
        <w:tc>
          <w:tcPr>
            <w:tcW w:w="426" w:type="dxa"/>
            <w:tcMar>
              <w:right w:w="28" w:type="dxa"/>
            </w:tcMar>
          </w:tcPr>
          <w:p w14:paraId="1EC89ED8" w14:textId="77777777" w:rsidR="0087313C" w:rsidRPr="003F1D58" w:rsidRDefault="0087313C">
            <w:pPr>
              <w:pStyle w:val="TAL"/>
              <w:keepNext w:val="0"/>
              <w:keepLines w:val="0"/>
              <w:rPr>
                <w:sz w:val="16"/>
              </w:rPr>
            </w:pPr>
          </w:p>
        </w:tc>
        <w:tc>
          <w:tcPr>
            <w:tcW w:w="414" w:type="dxa"/>
            <w:tcMar>
              <w:right w:w="28" w:type="dxa"/>
            </w:tcMar>
          </w:tcPr>
          <w:p w14:paraId="11828F1A" w14:textId="77777777" w:rsidR="0087313C" w:rsidRPr="003F1D58" w:rsidRDefault="0087313C">
            <w:pPr>
              <w:pStyle w:val="TAL"/>
              <w:keepNext w:val="0"/>
              <w:keepLines w:val="0"/>
              <w:rPr>
                <w:sz w:val="16"/>
              </w:rPr>
            </w:pPr>
            <w:r w:rsidRPr="003F1D58">
              <w:rPr>
                <w:sz w:val="16"/>
              </w:rPr>
              <w:t>F</w:t>
            </w:r>
          </w:p>
        </w:tc>
        <w:tc>
          <w:tcPr>
            <w:tcW w:w="4233" w:type="dxa"/>
          </w:tcPr>
          <w:p w14:paraId="58B8889F" w14:textId="77777777" w:rsidR="0087313C" w:rsidRPr="003F1D58" w:rsidRDefault="0087313C">
            <w:pPr>
              <w:pStyle w:val="TAL"/>
              <w:keepNext w:val="0"/>
              <w:keepLines w:val="0"/>
              <w:rPr>
                <w:sz w:val="16"/>
                <w:szCs w:val="16"/>
              </w:rPr>
            </w:pPr>
            <w:r w:rsidRPr="003F1D58">
              <w:rPr>
                <w:sz w:val="16"/>
                <w:szCs w:val="16"/>
              </w:rPr>
              <w:t>Correction of erroneous constant definitions in uicc.access.UICCConstants.java</w:t>
            </w:r>
          </w:p>
        </w:tc>
        <w:tc>
          <w:tcPr>
            <w:tcW w:w="896" w:type="dxa"/>
          </w:tcPr>
          <w:p w14:paraId="3A5E3419" w14:textId="77777777" w:rsidR="0087313C" w:rsidRPr="003F1D58" w:rsidRDefault="0087313C">
            <w:pPr>
              <w:pStyle w:val="TAL"/>
              <w:keepNext w:val="0"/>
              <w:keepLines w:val="0"/>
              <w:rPr>
                <w:sz w:val="16"/>
              </w:rPr>
            </w:pPr>
          </w:p>
        </w:tc>
      </w:tr>
      <w:tr w:rsidR="00270310" w:rsidRPr="003F1D58" w14:paraId="46172043" w14:textId="77777777" w:rsidTr="00CA5927">
        <w:trPr>
          <w:jc w:val="center"/>
        </w:trPr>
        <w:tc>
          <w:tcPr>
            <w:tcW w:w="792" w:type="dxa"/>
            <w:tcMar>
              <w:right w:w="28" w:type="dxa"/>
            </w:tcMar>
          </w:tcPr>
          <w:p w14:paraId="117E8E4A" w14:textId="77777777" w:rsidR="0087313C" w:rsidRPr="003F1D58" w:rsidRDefault="0087313C">
            <w:pPr>
              <w:pStyle w:val="TAC"/>
              <w:keepNext w:val="0"/>
              <w:keepLines w:val="0"/>
              <w:rPr>
                <w:sz w:val="16"/>
              </w:rPr>
            </w:pPr>
            <w:r w:rsidRPr="003F1D58">
              <w:rPr>
                <w:sz w:val="16"/>
              </w:rPr>
              <w:t>SCP</w:t>
            </w:r>
            <w:r w:rsidRPr="003F1D58">
              <w:rPr>
                <w:sz w:val="16"/>
              </w:rPr>
              <w:noBreakHyphen/>
              <w:t>19</w:t>
            </w:r>
          </w:p>
        </w:tc>
        <w:tc>
          <w:tcPr>
            <w:tcW w:w="1596" w:type="dxa"/>
            <w:tcMar>
              <w:right w:w="28" w:type="dxa"/>
            </w:tcMar>
          </w:tcPr>
          <w:p w14:paraId="3F257A22" w14:textId="77777777" w:rsidR="0087313C" w:rsidRPr="003F1D58" w:rsidRDefault="0087313C">
            <w:pPr>
              <w:pStyle w:val="TAL"/>
              <w:keepNext w:val="0"/>
              <w:keepLines w:val="0"/>
              <w:rPr>
                <w:sz w:val="16"/>
              </w:rPr>
            </w:pPr>
            <w:r w:rsidRPr="003F1D58">
              <w:rPr>
                <w:sz w:val="16"/>
              </w:rPr>
              <w:t>SCP</w:t>
            </w:r>
            <w:r w:rsidRPr="003F1D58">
              <w:rPr>
                <w:sz w:val="16"/>
              </w:rPr>
              <w:noBreakHyphen/>
              <w:t>040432</w:t>
            </w:r>
          </w:p>
        </w:tc>
        <w:tc>
          <w:tcPr>
            <w:tcW w:w="602" w:type="dxa"/>
            <w:tcMar>
              <w:right w:w="28" w:type="dxa"/>
            </w:tcMar>
          </w:tcPr>
          <w:p w14:paraId="1BCB4E9C" w14:textId="77777777" w:rsidR="0087313C" w:rsidRPr="003F1D58" w:rsidRDefault="0087313C">
            <w:pPr>
              <w:pStyle w:val="TAL"/>
              <w:keepNext w:val="0"/>
              <w:keepLines w:val="0"/>
              <w:rPr>
                <w:sz w:val="16"/>
              </w:rPr>
            </w:pPr>
            <w:r w:rsidRPr="003F1D58">
              <w:rPr>
                <w:sz w:val="16"/>
              </w:rPr>
              <w:t>6.5.0</w:t>
            </w:r>
          </w:p>
        </w:tc>
        <w:tc>
          <w:tcPr>
            <w:tcW w:w="440" w:type="dxa"/>
            <w:tcMar>
              <w:right w:w="28" w:type="dxa"/>
            </w:tcMar>
          </w:tcPr>
          <w:p w14:paraId="61936B7F" w14:textId="77777777" w:rsidR="0087313C" w:rsidRPr="003F1D58" w:rsidRDefault="000631F5">
            <w:pPr>
              <w:pStyle w:val="TAL"/>
              <w:keepNext w:val="0"/>
              <w:keepLines w:val="0"/>
              <w:rPr>
                <w:sz w:val="16"/>
              </w:rPr>
            </w:pPr>
            <w:r w:rsidRPr="003F1D58">
              <w:rPr>
                <w:sz w:val="16"/>
              </w:rPr>
              <w:t>0</w:t>
            </w:r>
            <w:r w:rsidR="0087313C" w:rsidRPr="003F1D58">
              <w:rPr>
                <w:sz w:val="16"/>
              </w:rPr>
              <w:t>49</w:t>
            </w:r>
          </w:p>
        </w:tc>
        <w:tc>
          <w:tcPr>
            <w:tcW w:w="426" w:type="dxa"/>
            <w:tcMar>
              <w:right w:w="28" w:type="dxa"/>
            </w:tcMar>
          </w:tcPr>
          <w:p w14:paraId="6F8FC325" w14:textId="77777777" w:rsidR="0087313C" w:rsidRPr="003F1D58" w:rsidRDefault="0087313C">
            <w:pPr>
              <w:pStyle w:val="TAL"/>
              <w:keepNext w:val="0"/>
              <w:keepLines w:val="0"/>
              <w:rPr>
                <w:sz w:val="16"/>
              </w:rPr>
            </w:pPr>
          </w:p>
        </w:tc>
        <w:tc>
          <w:tcPr>
            <w:tcW w:w="414" w:type="dxa"/>
            <w:tcMar>
              <w:right w:w="28" w:type="dxa"/>
            </w:tcMar>
          </w:tcPr>
          <w:p w14:paraId="793E64BD" w14:textId="77777777" w:rsidR="0087313C" w:rsidRPr="003F1D58" w:rsidRDefault="0087313C">
            <w:pPr>
              <w:pStyle w:val="TAL"/>
              <w:keepNext w:val="0"/>
              <w:keepLines w:val="0"/>
              <w:rPr>
                <w:sz w:val="16"/>
              </w:rPr>
            </w:pPr>
            <w:r w:rsidRPr="003F1D58">
              <w:rPr>
                <w:sz w:val="16"/>
              </w:rPr>
              <w:t>F</w:t>
            </w:r>
          </w:p>
        </w:tc>
        <w:tc>
          <w:tcPr>
            <w:tcW w:w="4233" w:type="dxa"/>
          </w:tcPr>
          <w:p w14:paraId="69ABA211" w14:textId="77777777" w:rsidR="0087313C" w:rsidRPr="003F1D58" w:rsidRDefault="0087313C">
            <w:pPr>
              <w:pStyle w:val="TAL"/>
              <w:keepNext w:val="0"/>
              <w:keepLines w:val="0"/>
              <w:rPr>
                <w:sz w:val="16"/>
                <w:szCs w:val="16"/>
              </w:rPr>
            </w:pPr>
            <w:r w:rsidRPr="003F1D58">
              <w:rPr>
                <w:sz w:val="16"/>
                <w:szCs w:val="16"/>
              </w:rPr>
              <w:t>Clarification for non</w:t>
            </w:r>
            <w:r w:rsidRPr="003F1D58">
              <w:rPr>
                <w:sz w:val="16"/>
                <w:szCs w:val="16"/>
              </w:rPr>
              <w:noBreakHyphen/>
              <w:t>specific references</w:t>
            </w:r>
          </w:p>
        </w:tc>
        <w:tc>
          <w:tcPr>
            <w:tcW w:w="896" w:type="dxa"/>
          </w:tcPr>
          <w:p w14:paraId="7875464E" w14:textId="77777777" w:rsidR="0087313C" w:rsidRPr="003F1D58" w:rsidRDefault="0087313C">
            <w:pPr>
              <w:pStyle w:val="TAL"/>
              <w:keepNext w:val="0"/>
              <w:keepLines w:val="0"/>
              <w:rPr>
                <w:sz w:val="16"/>
              </w:rPr>
            </w:pPr>
            <w:r w:rsidRPr="003F1D58">
              <w:rPr>
                <w:sz w:val="16"/>
              </w:rPr>
              <w:t>6.6.0</w:t>
            </w:r>
          </w:p>
        </w:tc>
      </w:tr>
      <w:tr w:rsidR="00270310" w:rsidRPr="003F1D58" w14:paraId="4926667F" w14:textId="77777777" w:rsidTr="00CA5927">
        <w:trPr>
          <w:jc w:val="center"/>
        </w:trPr>
        <w:tc>
          <w:tcPr>
            <w:tcW w:w="792" w:type="dxa"/>
            <w:tcMar>
              <w:right w:w="28" w:type="dxa"/>
            </w:tcMar>
          </w:tcPr>
          <w:p w14:paraId="003D82FC" w14:textId="77777777" w:rsidR="0087313C" w:rsidRPr="003F1D58" w:rsidRDefault="0087313C">
            <w:pPr>
              <w:pStyle w:val="TAC"/>
              <w:keepNext w:val="0"/>
              <w:keepLines w:val="0"/>
              <w:rPr>
                <w:sz w:val="16"/>
              </w:rPr>
            </w:pPr>
          </w:p>
        </w:tc>
        <w:tc>
          <w:tcPr>
            <w:tcW w:w="1596" w:type="dxa"/>
            <w:tcMar>
              <w:right w:w="28" w:type="dxa"/>
            </w:tcMar>
          </w:tcPr>
          <w:p w14:paraId="52D6AC73" w14:textId="77777777" w:rsidR="0087313C" w:rsidRPr="003F1D58" w:rsidRDefault="0087313C">
            <w:pPr>
              <w:pStyle w:val="TAL"/>
              <w:keepNext w:val="0"/>
              <w:keepLines w:val="0"/>
              <w:rPr>
                <w:sz w:val="16"/>
              </w:rPr>
            </w:pPr>
          </w:p>
        </w:tc>
        <w:tc>
          <w:tcPr>
            <w:tcW w:w="602" w:type="dxa"/>
            <w:tcMar>
              <w:right w:w="28" w:type="dxa"/>
            </w:tcMar>
          </w:tcPr>
          <w:p w14:paraId="10A2ACBF" w14:textId="77777777" w:rsidR="0087313C" w:rsidRPr="003F1D58" w:rsidRDefault="0087313C">
            <w:pPr>
              <w:pStyle w:val="TAL"/>
              <w:keepNext w:val="0"/>
              <w:keepLines w:val="0"/>
              <w:rPr>
                <w:sz w:val="16"/>
              </w:rPr>
            </w:pPr>
          </w:p>
        </w:tc>
        <w:tc>
          <w:tcPr>
            <w:tcW w:w="440" w:type="dxa"/>
            <w:tcMar>
              <w:right w:w="28" w:type="dxa"/>
            </w:tcMar>
          </w:tcPr>
          <w:p w14:paraId="4BC9CBA4" w14:textId="77777777" w:rsidR="0087313C" w:rsidRPr="003F1D58" w:rsidRDefault="000631F5">
            <w:pPr>
              <w:pStyle w:val="TAL"/>
              <w:keepNext w:val="0"/>
              <w:keepLines w:val="0"/>
              <w:rPr>
                <w:sz w:val="16"/>
              </w:rPr>
            </w:pPr>
            <w:r w:rsidRPr="003F1D58">
              <w:rPr>
                <w:sz w:val="16"/>
              </w:rPr>
              <w:t>0</w:t>
            </w:r>
            <w:r w:rsidR="0087313C" w:rsidRPr="003F1D58">
              <w:rPr>
                <w:sz w:val="16"/>
              </w:rPr>
              <w:t>50</w:t>
            </w:r>
          </w:p>
        </w:tc>
        <w:tc>
          <w:tcPr>
            <w:tcW w:w="426" w:type="dxa"/>
            <w:tcMar>
              <w:right w:w="28" w:type="dxa"/>
            </w:tcMar>
          </w:tcPr>
          <w:p w14:paraId="17962B85" w14:textId="77777777" w:rsidR="0087313C" w:rsidRPr="003F1D58" w:rsidRDefault="0087313C">
            <w:pPr>
              <w:pStyle w:val="TAL"/>
              <w:keepNext w:val="0"/>
              <w:keepLines w:val="0"/>
              <w:rPr>
                <w:sz w:val="16"/>
              </w:rPr>
            </w:pPr>
          </w:p>
        </w:tc>
        <w:tc>
          <w:tcPr>
            <w:tcW w:w="414" w:type="dxa"/>
            <w:tcMar>
              <w:right w:w="28" w:type="dxa"/>
            </w:tcMar>
          </w:tcPr>
          <w:p w14:paraId="77105818" w14:textId="77777777" w:rsidR="0087313C" w:rsidRPr="003F1D58" w:rsidRDefault="0087313C">
            <w:pPr>
              <w:pStyle w:val="TAL"/>
              <w:keepNext w:val="0"/>
              <w:keepLines w:val="0"/>
              <w:rPr>
                <w:sz w:val="16"/>
              </w:rPr>
            </w:pPr>
            <w:r w:rsidRPr="003F1D58">
              <w:rPr>
                <w:sz w:val="16"/>
              </w:rPr>
              <w:t>F</w:t>
            </w:r>
          </w:p>
        </w:tc>
        <w:tc>
          <w:tcPr>
            <w:tcW w:w="4233" w:type="dxa"/>
          </w:tcPr>
          <w:p w14:paraId="49107533" w14:textId="0186D82B" w:rsidR="0087313C" w:rsidRPr="003F1D58" w:rsidRDefault="0087313C">
            <w:pPr>
              <w:pStyle w:val="TAL"/>
              <w:keepNext w:val="0"/>
              <w:keepLines w:val="0"/>
              <w:rPr>
                <w:sz w:val="16"/>
                <w:szCs w:val="16"/>
              </w:rPr>
            </w:pPr>
            <w:r w:rsidRPr="003F1D58">
              <w:rPr>
                <w:sz w:val="16"/>
                <w:szCs w:val="16"/>
              </w:rPr>
              <w:t xml:space="preserve">Terminal Profile update to the latest changes in </w:t>
            </w:r>
            <w:r w:rsidR="00473E31" w:rsidRPr="008562E2">
              <w:rPr>
                <w:rFonts w:cs="Arial"/>
                <w:sz w:val="16"/>
                <w:szCs w:val="16"/>
              </w:rPr>
              <w:t>ETSI TS</w:t>
            </w:r>
            <w:r w:rsidR="002F1D57" w:rsidRPr="008562E2">
              <w:rPr>
                <w:rFonts w:cs="Arial"/>
                <w:sz w:val="16"/>
                <w:szCs w:val="16"/>
              </w:rPr>
              <w:t> </w:t>
            </w:r>
            <w:r w:rsidRPr="008562E2">
              <w:rPr>
                <w:sz w:val="16"/>
                <w:szCs w:val="16"/>
              </w:rPr>
              <w:t>102 223</w:t>
            </w:r>
          </w:p>
        </w:tc>
        <w:tc>
          <w:tcPr>
            <w:tcW w:w="896" w:type="dxa"/>
          </w:tcPr>
          <w:p w14:paraId="176CEF56" w14:textId="77777777" w:rsidR="0087313C" w:rsidRPr="003F1D58" w:rsidRDefault="0087313C">
            <w:pPr>
              <w:pStyle w:val="TAL"/>
              <w:keepNext w:val="0"/>
              <w:keepLines w:val="0"/>
              <w:rPr>
                <w:sz w:val="16"/>
              </w:rPr>
            </w:pPr>
          </w:p>
        </w:tc>
      </w:tr>
      <w:tr w:rsidR="00270310" w:rsidRPr="003F1D58" w14:paraId="3A12D796" w14:textId="77777777" w:rsidTr="00CA5927">
        <w:trPr>
          <w:jc w:val="center"/>
        </w:trPr>
        <w:tc>
          <w:tcPr>
            <w:tcW w:w="792" w:type="dxa"/>
            <w:tcMar>
              <w:right w:w="28" w:type="dxa"/>
            </w:tcMar>
          </w:tcPr>
          <w:p w14:paraId="6136EF13" w14:textId="77777777" w:rsidR="0087313C" w:rsidRPr="003F1D58" w:rsidRDefault="0087313C">
            <w:pPr>
              <w:pStyle w:val="TAC"/>
              <w:keepNext w:val="0"/>
              <w:keepLines w:val="0"/>
              <w:rPr>
                <w:sz w:val="16"/>
              </w:rPr>
            </w:pPr>
          </w:p>
        </w:tc>
        <w:tc>
          <w:tcPr>
            <w:tcW w:w="1596" w:type="dxa"/>
            <w:tcMar>
              <w:right w:w="28" w:type="dxa"/>
            </w:tcMar>
          </w:tcPr>
          <w:p w14:paraId="137E9D0C" w14:textId="77777777" w:rsidR="0087313C" w:rsidRPr="003F1D58" w:rsidRDefault="0087313C">
            <w:pPr>
              <w:pStyle w:val="TAL"/>
              <w:keepNext w:val="0"/>
              <w:keepLines w:val="0"/>
              <w:rPr>
                <w:sz w:val="16"/>
              </w:rPr>
            </w:pPr>
          </w:p>
        </w:tc>
        <w:tc>
          <w:tcPr>
            <w:tcW w:w="602" w:type="dxa"/>
            <w:tcMar>
              <w:right w:w="28" w:type="dxa"/>
            </w:tcMar>
          </w:tcPr>
          <w:p w14:paraId="7B5B9379" w14:textId="77777777" w:rsidR="0087313C" w:rsidRPr="003F1D58" w:rsidRDefault="0087313C">
            <w:pPr>
              <w:pStyle w:val="TAL"/>
              <w:keepNext w:val="0"/>
              <w:keepLines w:val="0"/>
              <w:rPr>
                <w:sz w:val="16"/>
              </w:rPr>
            </w:pPr>
          </w:p>
        </w:tc>
        <w:tc>
          <w:tcPr>
            <w:tcW w:w="440" w:type="dxa"/>
            <w:tcMar>
              <w:right w:w="28" w:type="dxa"/>
            </w:tcMar>
          </w:tcPr>
          <w:p w14:paraId="0335790E" w14:textId="77777777" w:rsidR="0087313C" w:rsidRPr="003F1D58" w:rsidRDefault="000631F5">
            <w:pPr>
              <w:pStyle w:val="TAL"/>
              <w:keepNext w:val="0"/>
              <w:keepLines w:val="0"/>
              <w:rPr>
                <w:sz w:val="16"/>
              </w:rPr>
            </w:pPr>
            <w:r w:rsidRPr="003F1D58">
              <w:rPr>
                <w:sz w:val="16"/>
              </w:rPr>
              <w:t>0</w:t>
            </w:r>
            <w:r w:rsidR="0087313C" w:rsidRPr="003F1D58">
              <w:rPr>
                <w:sz w:val="16"/>
              </w:rPr>
              <w:t>52</w:t>
            </w:r>
          </w:p>
        </w:tc>
        <w:tc>
          <w:tcPr>
            <w:tcW w:w="426" w:type="dxa"/>
            <w:tcMar>
              <w:right w:w="28" w:type="dxa"/>
            </w:tcMar>
          </w:tcPr>
          <w:p w14:paraId="3571B75F" w14:textId="77777777" w:rsidR="0087313C" w:rsidRPr="003F1D58" w:rsidRDefault="0087313C">
            <w:pPr>
              <w:pStyle w:val="TAL"/>
              <w:keepNext w:val="0"/>
              <w:keepLines w:val="0"/>
              <w:rPr>
                <w:sz w:val="16"/>
              </w:rPr>
            </w:pPr>
          </w:p>
        </w:tc>
        <w:tc>
          <w:tcPr>
            <w:tcW w:w="414" w:type="dxa"/>
            <w:tcMar>
              <w:right w:w="28" w:type="dxa"/>
            </w:tcMar>
          </w:tcPr>
          <w:p w14:paraId="66949493" w14:textId="77777777" w:rsidR="0087313C" w:rsidRPr="003F1D58" w:rsidRDefault="0087313C">
            <w:pPr>
              <w:pStyle w:val="TAL"/>
              <w:keepNext w:val="0"/>
              <w:keepLines w:val="0"/>
              <w:rPr>
                <w:sz w:val="16"/>
              </w:rPr>
            </w:pPr>
            <w:r w:rsidRPr="003F1D58">
              <w:rPr>
                <w:sz w:val="16"/>
              </w:rPr>
              <w:t>F</w:t>
            </w:r>
          </w:p>
        </w:tc>
        <w:tc>
          <w:tcPr>
            <w:tcW w:w="4233" w:type="dxa"/>
          </w:tcPr>
          <w:p w14:paraId="6D14ACCF" w14:textId="77777777" w:rsidR="0087313C" w:rsidRPr="003F1D58" w:rsidRDefault="0087313C">
            <w:pPr>
              <w:pStyle w:val="TAL"/>
              <w:keepNext w:val="0"/>
              <w:keepLines w:val="0"/>
              <w:rPr>
                <w:sz w:val="16"/>
                <w:szCs w:val="16"/>
              </w:rPr>
            </w:pPr>
            <w:r w:rsidRPr="003F1D58">
              <w:rPr>
                <w:sz w:val="16"/>
                <w:szCs w:val="16"/>
              </w:rPr>
              <w:t>Definition of TAR_NOT_DEFINED for ToolkitException</w:t>
            </w:r>
          </w:p>
        </w:tc>
        <w:tc>
          <w:tcPr>
            <w:tcW w:w="896" w:type="dxa"/>
          </w:tcPr>
          <w:p w14:paraId="4D366022" w14:textId="77777777" w:rsidR="0087313C" w:rsidRPr="003F1D58" w:rsidRDefault="0087313C">
            <w:pPr>
              <w:pStyle w:val="TAL"/>
              <w:keepNext w:val="0"/>
              <w:keepLines w:val="0"/>
              <w:rPr>
                <w:sz w:val="16"/>
              </w:rPr>
            </w:pPr>
          </w:p>
        </w:tc>
      </w:tr>
      <w:tr w:rsidR="00270310" w:rsidRPr="003F1D58" w14:paraId="6029B82F" w14:textId="77777777" w:rsidTr="00CA5927">
        <w:trPr>
          <w:jc w:val="center"/>
        </w:trPr>
        <w:tc>
          <w:tcPr>
            <w:tcW w:w="792" w:type="dxa"/>
            <w:tcMar>
              <w:right w:w="28" w:type="dxa"/>
            </w:tcMar>
          </w:tcPr>
          <w:p w14:paraId="7FE56A28" w14:textId="77777777" w:rsidR="0087313C" w:rsidRPr="003F1D58" w:rsidRDefault="0087313C">
            <w:pPr>
              <w:pStyle w:val="TAC"/>
              <w:keepNext w:val="0"/>
              <w:keepLines w:val="0"/>
              <w:rPr>
                <w:sz w:val="16"/>
              </w:rPr>
            </w:pPr>
          </w:p>
        </w:tc>
        <w:tc>
          <w:tcPr>
            <w:tcW w:w="1596" w:type="dxa"/>
            <w:tcMar>
              <w:right w:w="28" w:type="dxa"/>
            </w:tcMar>
          </w:tcPr>
          <w:p w14:paraId="1F268A7A" w14:textId="77777777" w:rsidR="0087313C" w:rsidRPr="003F1D58" w:rsidRDefault="0087313C">
            <w:pPr>
              <w:pStyle w:val="TAL"/>
              <w:keepNext w:val="0"/>
              <w:keepLines w:val="0"/>
              <w:rPr>
                <w:sz w:val="16"/>
              </w:rPr>
            </w:pPr>
          </w:p>
        </w:tc>
        <w:tc>
          <w:tcPr>
            <w:tcW w:w="602" w:type="dxa"/>
            <w:tcMar>
              <w:right w:w="28" w:type="dxa"/>
            </w:tcMar>
          </w:tcPr>
          <w:p w14:paraId="249B2D3C" w14:textId="77777777" w:rsidR="0087313C" w:rsidRPr="003F1D58" w:rsidRDefault="0087313C">
            <w:pPr>
              <w:pStyle w:val="TAL"/>
              <w:keepNext w:val="0"/>
              <w:keepLines w:val="0"/>
              <w:rPr>
                <w:sz w:val="16"/>
              </w:rPr>
            </w:pPr>
          </w:p>
        </w:tc>
        <w:tc>
          <w:tcPr>
            <w:tcW w:w="440" w:type="dxa"/>
            <w:tcMar>
              <w:right w:w="28" w:type="dxa"/>
            </w:tcMar>
          </w:tcPr>
          <w:p w14:paraId="70231223" w14:textId="77777777" w:rsidR="0087313C" w:rsidRPr="003F1D58" w:rsidRDefault="000631F5">
            <w:pPr>
              <w:pStyle w:val="TAL"/>
              <w:keepNext w:val="0"/>
              <w:keepLines w:val="0"/>
              <w:rPr>
                <w:sz w:val="16"/>
              </w:rPr>
            </w:pPr>
            <w:r w:rsidRPr="003F1D58">
              <w:rPr>
                <w:sz w:val="16"/>
              </w:rPr>
              <w:t>0</w:t>
            </w:r>
            <w:r w:rsidR="0087313C" w:rsidRPr="003F1D58">
              <w:rPr>
                <w:sz w:val="16"/>
              </w:rPr>
              <w:t>53</w:t>
            </w:r>
          </w:p>
        </w:tc>
        <w:tc>
          <w:tcPr>
            <w:tcW w:w="426" w:type="dxa"/>
            <w:tcMar>
              <w:right w:w="28" w:type="dxa"/>
            </w:tcMar>
          </w:tcPr>
          <w:p w14:paraId="0C7BC387" w14:textId="77777777" w:rsidR="0087313C" w:rsidRPr="003F1D58" w:rsidRDefault="0087313C">
            <w:pPr>
              <w:pStyle w:val="TAL"/>
              <w:keepNext w:val="0"/>
              <w:keepLines w:val="0"/>
              <w:rPr>
                <w:sz w:val="16"/>
              </w:rPr>
            </w:pPr>
          </w:p>
        </w:tc>
        <w:tc>
          <w:tcPr>
            <w:tcW w:w="414" w:type="dxa"/>
            <w:tcMar>
              <w:right w:w="28" w:type="dxa"/>
            </w:tcMar>
          </w:tcPr>
          <w:p w14:paraId="0308BA6F" w14:textId="77777777" w:rsidR="0087313C" w:rsidRPr="003F1D58" w:rsidRDefault="0087313C">
            <w:pPr>
              <w:pStyle w:val="TAL"/>
              <w:keepNext w:val="0"/>
              <w:keepLines w:val="0"/>
              <w:rPr>
                <w:sz w:val="16"/>
              </w:rPr>
            </w:pPr>
            <w:r w:rsidRPr="003F1D58">
              <w:rPr>
                <w:sz w:val="16"/>
              </w:rPr>
              <w:t>F</w:t>
            </w:r>
          </w:p>
        </w:tc>
        <w:tc>
          <w:tcPr>
            <w:tcW w:w="4233" w:type="dxa"/>
          </w:tcPr>
          <w:p w14:paraId="00E4E422" w14:textId="77777777" w:rsidR="0087313C" w:rsidRPr="003F1D58" w:rsidRDefault="0087313C">
            <w:pPr>
              <w:pStyle w:val="TAL"/>
              <w:keepNext w:val="0"/>
              <w:keepLines w:val="0"/>
              <w:rPr>
                <w:sz w:val="16"/>
                <w:szCs w:val="16"/>
              </w:rPr>
            </w:pPr>
            <w:r w:rsidRPr="003F1D58">
              <w:rPr>
                <w:rFonts w:cs="Arial"/>
                <w:sz w:val="16"/>
                <w:szCs w:val="16"/>
              </w:rPr>
              <w:t>Clarification for Exception in case capacity is negative</w:t>
            </w:r>
          </w:p>
        </w:tc>
        <w:tc>
          <w:tcPr>
            <w:tcW w:w="896" w:type="dxa"/>
          </w:tcPr>
          <w:p w14:paraId="68109B7B" w14:textId="77777777" w:rsidR="0087313C" w:rsidRPr="003F1D58" w:rsidRDefault="0087313C">
            <w:pPr>
              <w:pStyle w:val="TAL"/>
              <w:keepNext w:val="0"/>
              <w:keepLines w:val="0"/>
              <w:rPr>
                <w:sz w:val="16"/>
              </w:rPr>
            </w:pPr>
          </w:p>
        </w:tc>
      </w:tr>
      <w:tr w:rsidR="00270310" w:rsidRPr="003F1D58" w14:paraId="2E16A419" w14:textId="77777777" w:rsidTr="00CA5927">
        <w:trPr>
          <w:jc w:val="center"/>
        </w:trPr>
        <w:tc>
          <w:tcPr>
            <w:tcW w:w="792" w:type="dxa"/>
            <w:tcMar>
              <w:right w:w="28" w:type="dxa"/>
            </w:tcMar>
          </w:tcPr>
          <w:p w14:paraId="3B8BCF7F" w14:textId="77777777" w:rsidR="0087313C" w:rsidRPr="003F1D58" w:rsidRDefault="0087313C">
            <w:pPr>
              <w:pStyle w:val="TAC"/>
              <w:keepNext w:val="0"/>
              <w:keepLines w:val="0"/>
              <w:rPr>
                <w:sz w:val="16"/>
              </w:rPr>
            </w:pPr>
          </w:p>
        </w:tc>
        <w:tc>
          <w:tcPr>
            <w:tcW w:w="1596" w:type="dxa"/>
            <w:tcMar>
              <w:right w:w="28" w:type="dxa"/>
            </w:tcMar>
          </w:tcPr>
          <w:p w14:paraId="7DA40E9A" w14:textId="77777777" w:rsidR="0087313C" w:rsidRPr="003F1D58" w:rsidRDefault="0087313C">
            <w:pPr>
              <w:pStyle w:val="TAL"/>
              <w:keepNext w:val="0"/>
              <w:keepLines w:val="0"/>
              <w:rPr>
                <w:sz w:val="16"/>
              </w:rPr>
            </w:pPr>
          </w:p>
        </w:tc>
        <w:tc>
          <w:tcPr>
            <w:tcW w:w="602" w:type="dxa"/>
            <w:tcMar>
              <w:right w:w="28" w:type="dxa"/>
            </w:tcMar>
          </w:tcPr>
          <w:p w14:paraId="19D1377D" w14:textId="77777777" w:rsidR="0087313C" w:rsidRPr="003F1D58" w:rsidRDefault="0087313C">
            <w:pPr>
              <w:pStyle w:val="TAL"/>
              <w:keepNext w:val="0"/>
              <w:keepLines w:val="0"/>
              <w:rPr>
                <w:sz w:val="16"/>
              </w:rPr>
            </w:pPr>
          </w:p>
        </w:tc>
        <w:tc>
          <w:tcPr>
            <w:tcW w:w="440" w:type="dxa"/>
            <w:tcMar>
              <w:right w:w="28" w:type="dxa"/>
            </w:tcMar>
          </w:tcPr>
          <w:p w14:paraId="0A4A6E89" w14:textId="77777777" w:rsidR="0087313C" w:rsidRPr="003F1D58" w:rsidRDefault="000631F5">
            <w:pPr>
              <w:pStyle w:val="TAL"/>
              <w:keepNext w:val="0"/>
              <w:keepLines w:val="0"/>
              <w:rPr>
                <w:sz w:val="16"/>
              </w:rPr>
            </w:pPr>
            <w:r w:rsidRPr="003F1D58">
              <w:rPr>
                <w:sz w:val="16"/>
              </w:rPr>
              <w:t>0</w:t>
            </w:r>
            <w:r w:rsidR="0087313C" w:rsidRPr="003F1D58">
              <w:rPr>
                <w:sz w:val="16"/>
              </w:rPr>
              <w:t>54</w:t>
            </w:r>
          </w:p>
        </w:tc>
        <w:tc>
          <w:tcPr>
            <w:tcW w:w="426" w:type="dxa"/>
            <w:tcMar>
              <w:right w:w="28" w:type="dxa"/>
            </w:tcMar>
          </w:tcPr>
          <w:p w14:paraId="647F331E" w14:textId="77777777" w:rsidR="0087313C" w:rsidRPr="003F1D58" w:rsidRDefault="0087313C">
            <w:pPr>
              <w:pStyle w:val="TAL"/>
              <w:keepNext w:val="0"/>
              <w:keepLines w:val="0"/>
              <w:rPr>
                <w:sz w:val="16"/>
              </w:rPr>
            </w:pPr>
          </w:p>
        </w:tc>
        <w:tc>
          <w:tcPr>
            <w:tcW w:w="414" w:type="dxa"/>
            <w:tcMar>
              <w:right w:w="28" w:type="dxa"/>
            </w:tcMar>
          </w:tcPr>
          <w:p w14:paraId="7ED8EC52" w14:textId="77777777" w:rsidR="0087313C" w:rsidRPr="003F1D58" w:rsidRDefault="0087313C">
            <w:pPr>
              <w:pStyle w:val="TAL"/>
              <w:keepNext w:val="0"/>
              <w:keepLines w:val="0"/>
              <w:rPr>
                <w:sz w:val="16"/>
              </w:rPr>
            </w:pPr>
            <w:r w:rsidRPr="003F1D58">
              <w:rPr>
                <w:sz w:val="16"/>
              </w:rPr>
              <w:t>F</w:t>
            </w:r>
          </w:p>
        </w:tc>
        <w:tc>
          <w:tcPr>
            <w:tcW w:w="4233" w:type="dxa"/>
          </w:tcPr>
          <w:p w14:paraId="62EF119A" w14:textId="77777777" w:rsidR="0087313C" w:rsidRPr="003F1D58" w:rsidRDefault="0087313C">
            <w:pPr>
              <w:pStyle w:val="TAL"/>
              <w:keepNext w:val="0"/>
              <w:keepLines w:val="0"/>
              <w:rPr>
                <w:rFonts w:cs="Arial"/>
                <w:sz w:val="16"/>
                <w:szCs w:val="16"/>
              </w:rPr>
            </w:pPr>
            <w:r w:rsidRPr="003F1D58">
              <w:rPr>
                <w:sz w:val="16"/>
                <w:szCs w:val="16"/>
              </w:rPr>
              <w:t xml:space="preserve">Clarification for the </w:t>
            </w:r>
            <w:r w:rsidRPr="003F1D58">
              <w:rPr>
                <w:i/>
                <w:sz w:val="16"/>
                <w:szCs w:val="16"/>
              </w:rPr>
              <w:t>EVENT_EXTERNAL_FILE_UPDATE</w:t>
            </w:r>
          </w:p>
        </w:tc>
        <w:tc>
          <w:tcPr>
            <w:tcW w:w="896" w:type="dxa"/>
          </w:tcPr>
          <w:p w14:paraId="08833F0E" w14:textId="77777777" w:rsidR="0087313C" w:rsidRPr="003F1D58" w:rsidRDefault="0087313C">
            <w:pPr>
              <w:pStyle w:val="TAL"/>
              <w:keepNext w:val="0"/>
              <w:keepLines w:val="0"/>
              <w:rPr>
                <w:sz w:val="16"/>
              </w:rPr>
            </w:pPr>
          </w:p>
        </w:tc>
      </w:tr>
      <w:tr w:rsidR="00270310" w:rsidRPr="003F1D58" w14:paraId="0D841388" w14:textId="77777777" w:rsidTr="00CA5927">
        <w:trPr>
          <w:jc w:val="center"/>
        </w:trPr>
        <w:tc>
          <w:tcPr>
            <w:tcW w:w="792" w:type="dxa"/>
            <w:tcMar>
              <w:right w:w="28" w:type="dxa"/>
            </w:tcMar>
          </w:tcPr>
          <w:p w14:paraId="35A22CC6" w14:textId="77777777" w:rsidR="0087313C" w:rsidRPr="003F1D58" w:rsidRDefault="0087313C">
            <w:pPr>
              <w:pStyle w:val="TAC"/>
              <w:keepNext w:val="0"/>
              <w:keepLines w:val="0"/>
              <w:rPr>
                <w:sz w:val="16"/>
              </w:rPr>
            </w:pPr>
          </w:p>
        </w:tc>
        <w:tc>
          <w:tcPr>
            <w:tcW w:w="1596" w:type="dxa"/>
            <w:tcMar>
              <w:right w:w="28" w:type="dxa"/>
            </w:tcMar>
          </w:tcPr>
          <w:p w14:paraId="299C6BAB" w14:textId="77777777" w:rsidR="0087313C" w:rsidRPr="003F1D58" w:rsidRDefault="0087313C">
            <w:pPr>
              <w:pStyle w:val="TAL"/>
              <w:keepNext w:val="0"/>
              <w:keepLines w:val="0"/>
              <w:rPr>
                <w:sz w:val="16"/>
              </w:rPr>
            </w:pPr>
          </w:p>
        </w:tc>
        <w:tc>
          <w:tcPr>
            <w:tcW w:w="602" w:type="dxa"/>
            <w:tcMar>
              <w:right w:w="28" w:type="dxa"/>
            </w:tcMar>
          </w:tcPr>
          <w:p w14:paraId="70DB3A63" w14:textId="77777777" w:rsidR="0087313C" w:rsidRPr="003F1D58" w:rsidRDefault="0087313C">
            <w:pPr>
              <w:pStyle w:val="TAL"/>
              <w:keepNext w:val="0"/>
              <w:keepLines w:val="0"/>
              <w:rPr>
                <w:sz w:val="16"/>
              </w:rPr>
            </w:pPr>
          </w:p>
        </w:tc>
        <w:tc>
          <w:tcPr>
            <w:tcW w:w="440" w:type="dxa"/>
            <w:tcMar>
              <w:right w:w="28" w:type="dxa"/>
            </w:tcMar>
          </w:tcPr>
          <w:p w14:paraId="255BDBCE" w14:textId="77777777" w:rsidR="0087313C" w:rsidRPr="003F1D58" w:rsidRDefault="000631F5">
            <w:pPr>
              <w:pStyle w:val="TAL"/>
              <w:keepNext w:val="0"/>
              <w:keepLines w:val="0"/>
              <w:rPr>
                <w:sz w:val="16"/>
              </w:rPr>
            </w:pPr>
            <w:r w:rsidRPr="003F1D58">
              <w:rPr>
                <w:sz w:val="16"/>
              </w:rPr>
              <w:t>0</w:t>
            </w:r>
            <w:r w:rsidR="0087313C" w:rsidRPr="003F1D58">
              <w:rPr>
                <w:sz w:val="16"/>
              </w:rPr>
              <w:t>55</w:t>
            </w:r>
          </w:p>
        </w:tc>
        <w:tc>
          <w:tcPr>
            <w:tcW w:w="426" w:type="dxa"/>
            <w:tcMar>
              <w:right w:w="28" w:type="dxa"/>
            </w:tcMar>
          </w:tcPr>
          <w:p w14:paraId="500C40C8" w14:textId="77777777" w:rsidR="0087313C" w:rsidRPr="003F1D58" w:rsidRDefault="0087313C">
            <w:pPr>
              <w:pStyle w:val="TAL"/>
              <w:keepNext w:val="0"/>
              <w:keepLines w:val="0"/>
              <w:rPr>
                <w:sz w:val="16"/>
              </w:rPr>
            </w:pPr>
          </w:p>
        </w:tc>
        <w:tc>
          <w:tcPr>
            <w:tcW w:w="414" w:type="dxa"/>
            <w:tcMar>
              <w:right w:w="28" w:type="dxa"/>
            </w:tcMar>
          </w:tcPr>
          <w:p w14:paraId="011E156C" w14:textId="77777777" w:rsidR="0087313C" w:rsidRPr="003F1D58" w:rsidRDefault="0087313C">
            <w:pPr>
              <w:pStyle w:val="TAL"/>
              <w:keepNext w:val="0"/>
              <w:keepLines w:val="0"/>
              <w:rPr>
                <w:sz w:val="16"/>
              </w:rPr>
            </w:pPr>
            <w:r w:rsidRPr="003F1D58">
              <w:rPr>
                <w:sz w:val="16"/>
              </w:rPr>
              <w:t>F</w:t>
            </w:r>
          </w:p>
        </w:tc>
        <w:tc>
          <w:tcPr>
            <w:tcW w:w="4233" w:type="dxa"/>
          </w:tcPr>
          <w:p w14:paraId="7A287EC3" w14:textId="77777777" w:rsidR="0087313C" w:rsidRPr="003F1D58" w:rsidRDefault="0087313C">
            <w:pPr>
              <w:pStyle w:val="TAL"/>
              <w:keepNext w:val="0"/>
              <w:keepLines w:val="0"/>
              <w:rPr>
                <w:sz w:val="16"/>
                <w:szCs w:val="16"/>
              </w:rPr>
            </w:pPr>
            <w:r w:rsidRPr="003F1D58">
              <w:rPr>
                <w:sz w:val="16"/>
                <w:szCs w:val="16"/>
              </w:rPr>
              <w:t>Terminal Profile update for text attribute features</w:t>
            </w:r>
          </w:p>
        </w:tc>
        <w:tc>
          <w:tcPr>
            <w:tcW w:w="896" w:type="dxa"/>
          </w:tcPr>
          <w:p w14:paraId="7E93F752" w14:textId="77777777" w:rsidR="0087313C" w:rsidRPr="003F1D58" w:rsidRDefault="0087313C">
            <w:pPr>
              <w:pStyle w:val="TAL"/>
              <w:keepNext w:val="0"/>
              <w:keepLines w:val="0"/>
              <w:rPr>
                <w:sz w:val="16"/>
              </w:rPr>
            </w:pPr>
          </w:p>
        </w:tc>
      </w:tr>
      <w:tr w:rsidR="00270310" w:rsidRPr="003F1D58" w14:paraId="72E36EB9" w14:textId="77777777" w:rsidTr="00CA5927">
        <w:trPr>
          <w:jc w:val="center"/>
        </w:trPr>
        <w:tc>
          <w:tcPr>
            <w:tcW w:w="792" w:type="dxa"/>
            <w:tcMar>
              <w:right w:w="28" w:type="dxa"/>
            </w:tcMar>
          </w:tcPr>
          <w:p w14:paraId="1EEDFCEF" w14:textId="77777777" w:rsidR="0087313C" w:rsidRPr="003F1D58" w:rsidRDefault="0087313C">
            <w:pPr>
              <w:pStyle w:val="TAC"/>
              <w:keepNext w:val="0"/>
              <w:keepLines w:val="0"/>
              <w:rPr>
                <w:sz w:val="16"/>
              </w:rPr>
            </w:pPr>
            <w:r w:rsidRPr="003F1D58">
              <w:rPr>
                <w:sz w:val="16"/>
              </w:rPr>
              <w:t>SCP</w:t>
            </w:r>
            <w:r w:rsidRPr="003F1D58">
              <w:rPr>
                <w:sz w:val="16"/>
              </w:rPr>
              <w:noBreakHyphen/>
              <w:t>19</w:t>
            </w:r>
          </w:p>
        </w:tc>
        <w:tc>
          <w:tcPr>
            <w:tcW w:w="1596" w:type="dxa"/>
            <w:tcMar>
              <w:right w:w="28" w:type="dxa"/>
            </w:tcMar>
          </w:tcPr>
          <w:p w14:paraId="2B0D1CF7" w14:textId="77777777" w:rsidR="0087313C" w:rsidRPr="003F1D58" w:rsidRDefault="0087313C">
            <w:pPr>
              <w:pStyle w:val="TAL"/>
              <w:keepNext w:val="0"/>
              <w:keepLines w:val="0"/>
              <w:rPr>
                <w:sz w:val="16"/>
              </w:rPr>
            </w:pPr>
            <w:r w:rsidRPr="003F1D58">
              <w:rPr>
                <w:sz w:val="16"/>
              </w:rPr>
              <w:t>SCP</w:t>
            </w:r>
            <w:r w:rsidRPr="003F1D58">
              <w:rPr>
                <w:sz w:val="16"/>
              </w:rPr>
              <w:noBreakHyphen/>
              <w:t>040432</w:t>
            </w:r>
          </w:p>
        </w:tc>
        <w:tc>
          <w:tcPr>
            <w:tcW w:w="602" w:type="dxa"/>
            <w:tcMar>
              <w:right w:w="28" w:type="dxa"/>
            </w:tcMar>
          </w:tcPr>
          <w:p w14:paraId="311CF5CA" w14:textId="77777777" w:rsidR="0087313C" w:rsidRPr="003F1D58" w:rsidRDefault="0087313C">
            <w:pPr>
              <w:pStyle w:val="TAL"/>
              <w:keepNext w:val="0"/>
              <w:keepLines w:val="0"/>
              <w:rPr>
                <w:sz w:val="16"/>
              </w:rPr>
            </w:pPr>
            <w:r w:rsidRPr="003F1D58">
              <w:rPr>
                <w:sz w:val="16"/>
              </w:rPr>
              <w:t>6.6.0</w:t>
            </w:r>
          </w:p>
        </w:tc>
        <w:tc>
          <w:tcPr>
            <w:tcW w:w="440" w:type="dxa"/>
            <w:tcMar>
              <w:right w:w="28" w:type="dxa"/>
            </w:tcMar>
          </w:tcPr>
          <w:p w14:paraId="3F0E19DA" w14:textId="77777777" w:rsidR="0087313C" w:rsidRPr="003F1D58" w:rsidRDefault="000631F5">
            <w:pPr>
              <w:pStyle w:val="TAL"/>
              <w:keepNext w:val="0"/>
              <w:keepLines w:val="0"/>
              <w:rPr>
                <w:sz w:val="16"/>
              </w:rPr>
            </w:pPr>
            <w:r w:rsidRPr="003F1D58">
              <w:rPr>
                <w:sz w:val="16"/>
              </w:rPr>
              <w:t>0</w:t>
            </w:r>
            <w:r w:rsidR="0087313C" w:rsidRPr="003F1D58">
              <w:rPr>
                <w:sz w:val="16"/>
              </w:rPr>
              <w:t>51</w:t>
            </w:r>
          </w:p>
        </w:tc>
        <w:tc>
          <w:tcPr>
            <w:tcW w:w="426" w:type="dxa"/>
            <w:tcMar>
              <w:right w:w="28" w:type="dxa"/>
            </w:tcMar>
          </w:tcPr>
          <w:p w14:paraId="1B02A760" w14:textId="77777777" w:rsidR="0087313C" w:rsidRPr="003F1D58" w:rsidRDefault="0087313C">
            <w:pPr>
              <w:pStyle w:val="TAL"/>
              <w:keepNext w:val="0"/>
              <w:keepLines w:val="0"/>
              <w:rPr>
                <w:sz w:val="16"/>
              </w:rPr>
            </w:pPr>
          </w:p>
        </w:tc>
        <w:tc>
          <w:tcPr>
            <w:tcW w:w="414" w:type="dxa"/>
            <w:tcMar>
              <w:right w:w="28" w:type="dxa"/>
            </w:tcMar>
          </w:tcPr>
          <w:p w14:paraId="4FDBC5EC" w14:textId="77777777" w:rsidR="0087313C" w:rsidRPr="003F1D58" w:rsidRDefault="0087313C">
            <w:pPr>
              <w:pStyle w:val="TAL"/>
              <w:keepNext w:val="0"/>
              <w:keepLines w:val="0"/>
              <w:rPr>
                <w:sz w:val="16"/>
              </w:rPr>
            </w:pPr>
            <w:r w:rsidRPr="003F1D58">
              <w:rPr>
                <w:sz w:val="16"/>
              </w:rPr>
              <w:t>D</w:t>
            </w:r>
          </w:p>
        </w:tc>
        <w:tc>
          <w:tcPr>
            <w:tcW w:w="4233" w:type="dxa"/>
          </w:tcPr>
          <w:p w14:paraId="3D44C37B" w14:textId="77777777" w:rsidR="0087313C" w:rsidRPr="003F1D58" w:rsidRDefault="0087313C">
            <w:pPr>
              <w:pStyle w:val="TAL"/>
              <w:keepNext w:val="0"/>
              <w:keepLines w:val="0"/>
              <w:rPr>
                <w:sz w:val="16"/>
                <w:szCs w:val="16"/>
              </w:rPr>
            </w:pPr>
            <w:r w:rsidRPr="003F1D58">
              <w:rPr>
                <w:sz w:val="16"/>
                <w:szCs w:val="16"/>
              </w:rPr>
              <w:t>Clarification in description of AdminFileView</w:t>
            </w:r>
          </w:p>
        </w:tc>
        <w:tc>
          <w:tcPr>
            <w:tcW w:w="896" w:type="dxa"/>
          </w:tcPr>
          <w:p w14:paraId="120C09DF" w14:textId="77777777" w:rsidR="0087313C" w:rsidRPr="003F1D58" w:rsidRDefault="0087313C">
            <w:pPr>
              <w:pStyle w:val="TAL"/>
              <w:keepNext w:val="0"/>
              <w:keepLines w:val="0"/>
              <w:rPr>
                <w:sz w:val="16"/>
              </w:rPr>
            </w:pPr>
            <w:r w:rsidRPr="003F1D58">
              <w:rPr>
                <w:sz w:val="16"/>
              </w:rPr>
              <w:t>7.0.0</w:t>
            </w:r>
          </w:p>
        </w:tc>
      </w:tr>
      <w:tr w:rsidR="00270310" w:rsidRPr="003F1D58" w14:paraId="746759E9" w14:textId="77777777" w:rsidTr="00CA5927">
        <w:trPr>
          <w:jc w:val="center"/>
        </w:trPr>
        <w:tc>
          <w:tcPr>
            <w:tcW w:w="792" w:type="dxa"/>
            <w:tcMar>
              <w:right w:w="28" w:type="dxa"/>
            </w:tcMar>
          </w:tcPr>
          <w:p w14:paraId="1A1BB0B0" w14:textId="77777777" w:rsidR="0087313C" w:rsidRPr="003F1D58" w:rsidRDefault="0087313C">
            <w:pPr>
              <w:pStyle w:val="TAC"/>
              <w:keepNext w:val="0"/>
              <w:keepLines w:val="0"/>
              <w:rPr>
                <w:sz w:val="16"/>
              </w:rPr>
            </w:pPr>
            <w:r w:rsidRPr="003F1D58">
              <w:rPr>
                <w:sz w:val="16"/>
              </w:rPr>
              <w:t>SCP-20</w:t>
            </w:r>
          </w:p>
        </w:tc>
        <w:tc>
          <w:tcPr>
            <w:tcW w:w="1596" w:type="dxa"/>
            <w:tcMar>
              <w:right w:w="28" w:type="dxa"/>
            </w:tcMar>
          </w:tcPr>
          <w:p w14:paraId="3355FE9E" w14:textId="77777777" w:rsidR="0087313C" w:rsidRPr="003F1D58" w:rsidRDefault="0087313C">
            <w:pPr>
              <w:pStyle w:val="TAL"/>
              <w:keepNext w:val="0"/>
              <w:keepLines w:val="0"/>
              <w:rPr>
                <w:sz w:val="16"/>
              </w:rPr>
            </w:pPr>
            <w:r w:rsidRPr="003F1D58">
              <w:rPr>
                <w:sz w:val="16"/>
              </w:rPr>
              <w:t>SCP-050019</w:t>
            </w:r>
          </w:p>
        </w:tc>
        <w:tc>
          <w:tcPr>
            <w:tcW w:w="602" w:type="dxa"/>
            <w:tcMar>
              <w:right w:w="28" w:type="dxa"/>
            </w:tcMar>
          </w:tcPr>
          <w:p w14:paraId="0515D376" w14:textId="77777777" w:rsidR="0087313C" w:rsidRPr="003F1D58" w:rsidRDefault="0087313C">
            <w:pPr>
              <w:pStyle w:val="TAL"/>
              <w:keepNext w:val="0"/>
              <w:keepLines w:val="0"/>
              <w:rPr>
                <w:sz w:val="16"/>
              </w:rPr>
            </w:pPr>
            <w:r w:rsidRPr="003F1D58">
              <w:rPr>
                <w:sz w:val="16"/>
              </w:rPr>
              <w:t>7.0.0</w:t>
            </w:r>
          </w:p>
        </w:tc>
        <w:tc>
          <w:tcPr>
            <w:tcW w:w="440" w:type="dxa"/>
            <w:tcMar>
              <w:right w:w="28" w:type="dxa"/>
            </w:tcMar>
          </w:tcPr>
          <w:p w14:paraId="315E0419" w14:textId="77777777" w:rsidR="0087313C" w:rsidRPr="003F1D58" w:rsidRDefault="000631F5">
            <w:pPr>
              <w:pStyle w:val="TAL"/>
              <w:keepNext w:val="0"/>
              <w:keepLines w:val="0"/>
              <w:rPr>
                <w:sz w:val="16"/>
              </w:rPr>
            </w:pPr>
            <w:r w:rsidRPr="003F1D58">
              <w:rPr>
                <w:sz w:val="16"/>
              </w:rPr>
              <w:t>0</w:t>
            </w:r>
            <w:r w:rsidR="0087313C" w:rsidRPr="003F1D58">
              <w:rPr>
                <w:sz w:val="16"/>
              </w:rPr>
              <w:t>57</w:t>
            </w:r>
          </w:p>
        </w:tc>
        <w:tc>
          <w:tcPr>
            <w:tcW w:w="426" w:type="dxa"/>
            <w:tcMar>
              <w:right w:w="28" w:type="dxa"/>
            </w:tcMar>
          </w:tcPr>
          <w:p w14:paraId="7ED00FB1" w14:textId="77777777" w:rsidR="0087313C" w:rsidRPr="003F1D58" w:rsidRDefault="0087313C">
            <w:pPr>
              <w:pStyle w:val="TAL"/>
              <w:keepNext w:val="0"/>
              <w:keepLines w:val="0"/>
              <w:rPr>
                <w:sz w:val="16"/>
              </w:rPr>
            </w:pPr>
          </w:p>
        </w:tc>
        <w:tc>
          <w:tcPr>
            <w:tcW w:w="414" w:type="dxa"/>
            <w:tcMar>
              <w:right w:w="28" w:type="dxa"/>
            </w:tcMar>
          </w:tcPr>
          <w:p w14:paraId="0EF6E6A0" w14:textId="77777777" w:rsidR="0087313C" w:rsidRPr="003F1D58" w:rsidRDefault="0087313C">
            <w:pPr>
              <w:pStyle w:val="TAL"/>
              <w:keepNext w:val="0"/>
              <w:keepLines w:val="0"/>
              <w:rPr>
                <w:sz w:val="16"/>
              </w:rPr>
            </w:pPr>
            <w:r w:rsidRPr="003F1D58">
              <w:rPr>
                <w:sz w:val="16"/>
              </w:rPr>
              <w:t>A</w:t>
            </w:r>
          </w:p>
        </w:tc>
        <w:tc>
          <w:tcPr>
            <w:tcW w:w="4233" w:type="dxa"/>
          </w:tcPr>
          <w:p w14:paraId="30FA3C34" w14:textId="77777777" w:rsidR="0087313C" w:rsidRPr="003F1D58" w:rsidRDefault="0087313C">
            <w:pPr>
              <w:pStyle w:val="TAL"/>
              <w:keepNext w:val="0"/>
              <w:keepLines w:val="0"/>
              <w:rPr>
                <w:sz w:val="16"/>
                <w:szCs w:val="16"/>
              </w:rPr>
            </w:pPr>
            <w:r w:rsidRPr="003F1D58">
              <w:rPr>
                <w:sz w:val="16"/>
                <w:szCs w:val="16"/>
              </w:rPr>
              <w:t>Corrections in documentation of Java methods for file event registration</w:t>
            </w:r>
          </w:p>
        </w:tc>
        <w:tc>
          <w:tcPr>
            <w:tcW w:w="896" w:type="dxa"/>
          </w:tcPr>
          <w:p w14:paraId="0AE45396" w14:textId="77777777" w:rsidR="0087313C" w:rsidRPr="003F1D58" w:rsidRDefault="0087313C">
            <w:pPr>
              <w:pStyle w:val="TAL"/>
              <w:keepNext w:val="0"/>
              <w:keepLines w:val="0"/>
              <w:rPr>
                <w:sz w:val="16"/>
              </w:rPr>
            </w:pPr>
            <w:r w:rsidRPr="003F1D58">
              <w:rPr>
                <w:sz w:val="16"/>
              </w:rPr>
              <w:t>7.1.0</w:t>
            </w:r>
          </w:p>
        </w:tc>
      </w:tr>
      <w:tr w:rsidR="00270310" w:rsidRPr="003F1D58" w14:paraId="365E88E4" w14:textId="77777777" w:rsidTr="00CA5927">
        <w:trPr>
          <w:jc w:val="center"/>
        </w:trPr>
        <w:tc>
          <w:tcPr>
            <w:tcW w:w="792" w:type="dxa"/>
            <w:tcMar>
              <w:right w:w="28" w:type="dxa"/>
            </w:tcMar>
          </w:tcPr>
          <w:p w14:paraId="3BF1373B" w14:textId="77777777" w:rsidR="0087313C" w:rsidRPr="003F1D58" w:rsidRDefault="0087313C">
            <w:pPr>
              <w:pStyle w:val="TAC"/>
              <w:keepNext w:val="0"/>
              <w:keepLines w:val="0"/>
              <w:rPr>
                <w:sz w:val="16"/>
              </w:rPr>
            </w:pPr>
          </w:p>
        </w:tc>
        <w:tc>
          <w:tcPr>
            <w:tcW w:w="1596" w:type="dxa"/>
            <w:tcMar>
              <w:right w:w="28" w:type="dxa"/>
            </w:tcMar>
          </w:tcPr>
          <w:p w14:paraId="2FE0A861" w14:textId="77777777" w:rsidR="0087313C" w:rsidRPr="003F1D58" w:rsidRDefault="0087313C">
            <w:pPr>
              <w:pStyle w:val="TAL"/>
              <w:keepNext w:val="0"/>
              <w:keepLines w:val="0"/>
              <w:rPr>
                <w:sz w:val="16"/>
              </w:rPr>
            </w:pPr>
          </w:p>
        </w:tc>
        <w:tc>
          <w:tcPr>
            <w:tcW w:w="602" w:type="dxa"/>
            <w:tcMar>
              <w:right w:w="28" w:type="dxa"/>
            </w:tcMar>
          </w:tcPr>
          <w:p w14:paraId="58A851D3" w14:textId="77777777" w:rsidR="0087313C" w:rsidRPr="003F1D58" w:rsidRDefault="0087313C">
            <w:pPr>
              <w:pStyle w:val="TAL"/>
              <w:keepNext w:val="0"/>
              <w:keepLines w:val="0"/>
              <w:rPr>
                <w:sz w:val="16"/>
              </w:rPr>
            </w:pPr>
          </w:p>
        </w:tc>
        <w:tc>
          <w:tcPr>
            <w:tcW w:w="440" w:type="dxa"/>
            <w:tcMar>
              <w:right w:w="28" w:type="dxa"/>
            </w:tcMar>
          </w:tcPr>
          <w:p w14:paraId="4C57FB85" w14:textId="77777777" w:rsidR="0087313C" w:rsidRPr="003F1D58" w:rsidRDefault="000631F5">
            <w:pPr>
              <w:pStyle w:val="TAL"/>
              <w:keepNext w:val="0"/>
              <w:keepLines w:val="0"/>
              <w:rPr>
                <w:sz w:val="16"/>
              </w:rPr>
            </w:pPr>
            <w:r w:rsidRPr="003F1D58">
              <w:rPr>
                <w:sz w:val="16"/>
              </w:rPr>
              <w:t>0</w:t>
            </w:r>
            <w:r w:rsidR="0087313C" w:rsidRPr="003F1D58">
              <w:rPr>
                <w:sz w:val="16"/>
              </w:rPr>
              <w:t>59</w:t>
            </w:r>
          </w:p>
        </w:tc>
        <w:tc>
          <w:tcPr>
            <w:tcW w:w="426" w:type="dxa"/>
            <w:tcMar>
              <w:right w:w="28" w:type="dxa"/>
            </w:tcMar>
          </w:tcPr>
          <w:p w14:paraId="6658FE6C" w14:textId="77777777" w:rsidR="0087313C" w:rsidRPr="003F1D58" w:rsidRDefault="0087313C">
            <w:pPr>
              <w:pStyle w:val="TAL"/>
              <w:keepNext w:val="0"/>
              <w:keepLines w:val="0"/>
              <w:rPr>
                <w:sz w:val="16"/>
              </w:rPr>
            </w:pPr>
          </w:p>
        </w:tc>
        <w:tc>
          <w:tcPr>
            <w:tcW w:w="414" w:type="dxa"/>
            <w:tcMar>
              <w:right w:w="28" w:type="dxa"/>
            </w:tcMar>
          </w:tcPr>
          <w:p w14:paraId="7F255EA8" w14:textId="77777777" w:rsidR="0087313C" w:rsidRPr="003F1D58" w:rsidRDefault="0087313C">
            <w:pPr>
              <w:pStyle w:val="TAL"/>
              <w:keepNext w:val="0"/>
              <w:keepLines w:val="0"/>
              <w:rPr>
                <w:sz w:val="16"/>
              </w:rPr>
            </w:pPr>
            <w:r w:rsidRPr="003F1D58">
              <w:rPr>
                <w:sz w:val="16"/>
              </w:rPr>
              <w:t>A</w:t>
            </w:r>
          </w:p>
        </w:tc>
        <w:tc>
          <w:tcPr>
            <w:tcW w:w="4233" w:type="dxa"/>
          </w:tcPr>
          <w:p w14:paraId="57AD42AC" w14:textId="77777777" w:rsidR="0087313C" w:rsidRPr="003F1D58" w:rsidRDefault="0087313C">
            <w:pPr>
              <w:pStyle w:val="TAL"/>
              <w:keepNext w:val="0"/>
              <w:keepLines w:val="0"/>
              <w:rPr>
                <w:sz w:val="16"/>
                <w:szCs w:val="16"/>
              </w:rPr>
            </w:pPr>
            <w:r w:rsidRPr="003F1D58">
              <w:rPr>
                <w:sz w:val="16"/>
                <w:szCs w:val="16"/>
              </w:rPr>
              <w:t>Access rights clarification for FileView and AdminFileView</w:t>
            </w:r>
          </w:p>
        </w:tc>
        <w:tc>
          <w:tcPr>
            <w:tcW w:w="896" w:type="dxa"/>
          </w:tcPr>
          <w:p w14:paraId="2CE3B333" w14:textId="77777777" w:rsidR="0087313C" w:rsidRPr="003F1D58" w:rsidRDefault="0087313C">
            <w:pPr>
              <w:pStyle w:val="TAL"/>
              <w:keepNext w:val="0"/>
              <w:keepLines w:val="0"/>
              <w:rPr>
                <w:sz w:val="16"/>
              </w:rPr>
            </w:pPr>
          </w:p>
        </w:tc>
      </w:tr>
      <w:tr w:rsidR="00270310" w:rsidRPr="003F1D58" w14:paraId="0FEC8804" w14:textId="77777777" w:rsidTr="00CA5927">
        <w:trPr>
          <w:jc w:val="center"/>
        </w:trPr>
        <w:tc>
          <w:tcPr>
            <w:tcW w:w="792" w:type="dxa"/>
            <w:tcMar>
              <w:right w:w="28" w:type="dxa"/>
            </w:tcMar>
          </w:tcPr>
          <w:p w14:paraId="63B652BD" w14:textId="77777777" w:rsidR="0087313C" w:rsidRPr="003F1D58" w:rsidRDefault="0087313C">
            <w:pPr>
              <w:pStyle w:val="TAC"/>
              <w:keepNext w:val="0"/>
              <w:keepLines w:val="0"/>
              <w:rPr>
                <w:sz w:val="16"/>
              </w:rPr>
            </w:pPr>
          </w:p>
        </w:tc>
        <w:tc>
          <w:tcPr>
            <w:tcW w:w="1596" w:type="dxa"/>
            <w:tcMar>
              <w:right w:w="28" w:type="dxa"/>
            </w:tcMar>
          </w:tcPr>
          <w:p w14:paraId="64911A8A" w14:textId="77777777" w:rsidR="0087313C" w:rsidRPr="003F1D58" w:rsidRDefault="0087313C">
            <w:pPr>
              <w:pStyle w:val="TAL"/>
              <w:keepNext w:val="0"/>
              <w:keepLines w:val="0"/>
              <w:rPr>
                <w:sz w:val="16"/>
              </w:rPr>
            </w:pPr>
          </w:p>
        </w:tc>
        <w:tc>
          <w:tcPr>
            <w:tcW w:w="602" w:type="dxa"/>
            <w:tcMar>
              <w:right w:w="28" w:type="dxa"/>
            </w:tcMar>
          </w:tcPr>
          <w:p w14:paraId="2DB3FFF8" w14:textId="77777777" w:rsidR="0087313C" w:rsidRPr="003F1D58" w:rsidRDefault="0087313C">
            <w:pPr>
              <w:pStyle w:val="TAL"/>
              <w:keepNext w:val="0"/>
              <w:keepLines w:val="0"/>
              <w:rPr>
                <w:sz w:val="16"/>
              </w:rPr>
            </w:pPr>
          </w:p>
        </w:tc>
        <w:tc>
          <w:tcPr>
            <w:tcW w:w="440" w:type="dxa"/>
            <w:tcMar>
              <w:right w:w="28" w:type="dxa"/>
            </w:tcMar>
          </w:tcPr>
          <w:p w14:paraId="6D6F8CC8" w14:textId="77777777" w:rsidR="0087313C" w:rsidRPr="003F1D58" w:rsidRDefault="000631F5">
            <w:pPr>
              <w:pStyle w:val="TAL"/>
              <w:keepNext w:val="0"/>
              <w:keepLines w:val="0"/>
              <w:rPr>
                <w:sz w:val="16"/>
              </w:rPr>
            </w:pPr>
            <w:r w:rsidRPr="003F1D58">
              <w:rPr>
                <w:sz w:val="16"/>
              </w:rPr>
              <w:t>0</w:t>
            </w:r>
            <w:r w:rsidR="0087313C" w:rsidRPr="003F1D58">
              <w:rPr>
                <w:sz w:val="16"/>
              </w:rPr>
              <w:t>61</w:t>
            </w:r>
          </w:p>
        </w:tc>
        <w:tc>
          <w:tcPr>
            <w:tcW w:w="426" w:type="dxa"/>
            <w:tcMar>
              <w:right w:w="28" w:type="dxa"/>
            </w:tcMar>
          </w:tcPr>
          <w:p w14:paraId="6B78BDA1" w14:textId="77777777" w:rsidR="0087313C" w:rsidRPr="003F1D58" w:rsidRDefault="0087313C">
            <w:pPr>
              <w:pStyle w:val="TAL"/>
              <w:keepNext w:val="0"/>
              <w:keepLines w:val="0"/>
              <w:rPr>
                <w:sz w:val="16"/>
              </w:rPr>
            </w:pPr>
          </w:p>
        </w:tc>
        <w:tc>
          <w:tcPr>
            <w:tcW w:w="414" w:type="dxa"/>
            <w:tcMar>
              <w:right w:w="28" w:type="dxa"/>
            </w:tcMar>
          </w:tcPr>
          <w:p w14:paraId="120FB5C3" w14:textId="77777777" w:rsidR="0087313C" w:rsidRPr="003F1D58" w:rsidRDefault="0087313C">
            <w:pPr>
              <w:pStyle w:val="TAL"/>
              <w:keepNext w:val="0"/>
              <w:keepLines w:val="0"/>
              <w:rPr>
                <w:sz w:val="16"/>
              </w:rPr>
            </w:pPr>
            <w:r w:rsidRPr="003F1D58">
              <w:rPr>
                <w:sz w:val="16"/>
              </w:rPr>
              <w:t>A</w:t>
            </w:r>
          </w:p>
        </w:tc>
        <w:tc>
          <w:tcPr>
            <w:tcW w:w="4233" w:type="dxa"/>
          </w:tcPr>
          <w:p w14:paraId="7FBCBF72" w14:textId="77777777" w:rsidR="0087313C" w:rsidRPr="003F1D58" w:rsidRDefault="0087313C">
            <w:pPr>
              <w:pStyle w:val="TAL"/>
              <w:keepNext w:val="0"/>
              <w:keepLines w:val="0"/>
              <w:rPr>
                <w:sz w:val="16"/>
                <w:szCs w:val="16"/>
              </w:rPr>
            </w:pPr>
            <w:r w:rsidRPr="003F1D58">
              <w:rPr>
                <w:sz w:val="16"/>
                <w:szCs w:val="16"/>
              </w:rPr>
              <w:t>Correction of SET UP EVENT LIST system command behaviour</w:t>
            </w:r>
          </w:p>
        </w:tc>
        <w:tc>
          <w:tcPr>
            <w:tcW w:w="896" w:type="dxa"/>
          </w:tcPr>
          <w:p w14:paraId="07096ECE" w14:textId="77777777" w:rsidR="0087313C" w:rsidRPr="003F1D58" w:rsidRDefault="0087313C">
            <w:pPr>
              <w:pStyle w:val="TAL"/>
              <w:keepNext w:val="0"/>
              <w:keepLines w:val="0"/>
              <w:rPr>
                <w:sz w:val="16"/>
              </w:rPr>
            </w:pPr>
          </w:p>
        </w:tc>
      </w:tr>
      <w:tr w:rsidR="00270310" w:rsidRPr="003F1D58" w14:paraId="5915AF34" w14:textId="77777777" w:rsidTr="00CA5927">
        <w:trPr>
          <w:jc w:val="center"/>
        </w:trPr>
        <w:tc>
          <w:tcPr>
            <w:tcW w:w="792" w:type="dxa"/>
            <w:tcMar>
              <w:right w:w="28" w:type="dxa"/>
            </w:tcMar>
          </w:tcPr>
          <w:p w14:paraId="002AB742" w14:textId="77777777" w:rsidR="0087313C" w:rsidRPr="003F1D58" w:rsidRDefault="0087313C">
            <w:pPr>
              <w:pStyle w:val="TAC"/>
              <w:keepNext w:val="0"/>
              <w:keepLines w:val="0"/>
              <w:rPr>
                <w:sz w:val="16"/>
              </w:rPr>
            </w:pPr>
          </w:p>
        </w:tc>
        <w:tc>
          <w:tcPr>
            <w:tcW w:w="1596" w:type="dxa"/>
            <w:tcMar>
              <w:right w:w="28" w:type="dxa"/>
            </w:tcMar>
          </w:tcPr>
          <w:p w14:paraId="01C4FC21" w14:textId="77777777" w:rsidR="0087313C" w:rsidRPr="003F1D58" w:rsidRDefault="0087313C">
            <w:pPr>
              <w:pStyle w:val="TAL"/>
              <w:keepNext w:val="0"/>
              <w:keepLines w:val="0"/>
              <w:rPr>
                <w:sz w:val="16"/>
              </w:rPr>
            </w:pPr>
          </w:p>
        </w:tc>
        <w:tc>
          <w:tcPr>
            <w:tcW w:w="602" w:type="dxa"/>
            <w:tcMar>
              <w:right w:w="28" w:type="dxa"/>
            </w:tcMar>
          </w:tcPr>
          <w:p w14:paraId="7D09245A" w14:textId="77777777" w:rsidR="0087313C" w:rsidRPr="003F1D58" w:rsidRDefault="0087313C">
            <w:pPr>
              <w:pStyle w:val="TAL"/>
              <w:keepNext w:val="0"/>
              <w:keepLines w:val="0"/>
              <w:rPr>
                <w:sz w:val="16"/>
              </w:rPr>
            </w:pPr>
          </w:p>
        </w:tc>
        <w:tc>
          <w:tcPr>
            <w:tcW w:w="440" w:type="dxa"/>
            <w:tcMar>
              <w:right w:w="28" w:type="dxa"/>
            </w:tcMar>
          </w:tcPr>
          <w:p w14:paraId="62C478E8" w14:textId="77777777" w:rsidR="0087313C" w:rsidRPr="003F1D58" w:rsidRDefault="000631F5">
            <w:pPr>
              <w:pStyle w:val="TAL"/>
              <w:keepNext w:val="0"/>
              <w:keepLines w:val="0"/>
              <w:rPr>
                <w:sz w:val="16"/>
              </w:rPr>
            </w:pPr>
            <w:r w:rsidRPr="003F1D58">
              <w:rPr>
                <w:sz w:val="16"/>
              </w:rPr>
              <w:t>0</w:t>
            </w:r>
            <w:r w:rsidR="0087313C" w:rsidRPr="003F1D58">
              <w:rPr>
                <w:sz w:val="16"/>
              </w:rPr>
              <w:t>63</w:t>
            </w:r>
          </w:p>
        </w:tc>
        <w:tc>
          <w:tcPr>
            <w:tcW w:w="426" w:type="dxa"/>
            <w:tcMar>
              <w:right w:w="28" w:type="dxa"/>
            </w:tcMar>
          </w:tcPr>
          <w:p w14:paraId="265F4FBF" w14:textId="77777777" w:rsidR="0087313C" w:rsidRPr="003F1D58" w:rsidRDefault="0087313C">
            <w:pPr>
              <w:pStyle w:val="TAL"/>
              <w:keepNext w:val="0"/>
              <w:keepLines w:val="0"/>
              <w:rPr>
                <w:sz w:val="16"/>
              </w:rPr>
            </w:pPr>
          </w:p>
        </w:tc>
        <w:tc>
          <w:tcPr>
            <w:tcW w:w="414" w:type="dxa"/>
            <w:tcMar>
              <w:right w:w="28" w:type="dxa"/>
            </w:tcMar>
          </w:tcPr>
          <w:p w14:paraId="318328B5" w14:textId="77777777" w:rsidR="0087313C" w:rsidRPr="003F1D58" w:rsidRDefault="0087313C">
            <w:pPr>
              <w:pStyle w:val="TAL"/>
              <w:keepNext w:val="0"/>
              <w:keepLines w:val="0"/>
              <w:rPr>
                <w:sz w:val="16"/>
              </w:rPr>
            </w:pPr>
            <w:r w:rsidRPr="003F1D58">
              <w:rPr>
                <w:sz w:val="16"/>
              </w:rPr>
              <w:t>A</w:t>
            </w:r>
          </w:p>
        </w:tc>
        <w:tc>
          <w:tcPr>
            <w:tcW w:w="4233" w:type="dxa"/>
          </w:tcPr>
          <w:p w14:paraId="0FBD64D3" w14:textId="77777777" w:rsidR="0087313C" w:rsidRPr="003F1D58" w:rsidRDefault="0087313C">
            <w:pPr>
              <w:pStyle w:val="TAL"/>
              <w:keepNext w:val="0"/>
              <w:keepLines w:val="0"/>
              <w:rPr>
                <w:sz w:val="16"/>
                <w:szCs w:val="16"/>
              </w:rPr>
            </w:pPr>
            <w:r w:rsidRPr="003F1D58">
              <w:rPr>
                <w:sz w:val="16"/>
                <w:szCs w:val="16"/>
              </w:rPr>
              <w:t>Clarification of file event deregistration</w:t>
            </w:r>
          </w:p>
        </w:tc>
        <w:tc>
          <w:tcPr>
            <w:tcW w:w="896" w:type="dxa"/>
          </w:tcPr>
          <w:p w14:paraId="6FD1A78D" w14:textId="77777777" w:rsidR="0087313C" w:rsidRPr="003F1D58" w:rsidRDefault="0087313C">
            <w:pPr>
              <w:pStyle w:val="TAL"/>
              <w:keepNext w:val="0"/>
              <w:keepLines w:val="0"/>
              <w:rPr>
                <w:sz w:val="16"/>
              </w:rPr>
            </w:pPr>
          </w:p>
        </w:tc>
      </w:tr>
      <w:tr w:rsidR="00270310" w:rsidRPr="003F1D58" w14:paraId="76192227" w14:textId="77777777" w:rsidTr="00CA5927">
        <w:trPr>
          <w:jc w:val="center"/>
        </w:trPr>
        <w:tc>
          <w:tcPr>
            <w:tcW w:w="792" w:type="dxa"/>
            <w:vMerge w:val="restart"/>
            <w:tcMar>
              <w:right w:w="28" w:type="dxa"/>
            </w:tcMar>
          </w:tcPr>
          <w:p w14:paraId="2FEF35C8" w14:textId="77777777" w:rsidR="0087313C" w:rsidRPr="003F1D58" w:rsidRDefault="0087313C">
            <w:pPr>
              <w:pStyle w:val="TAC"/>
              <w:keepNext w:val="0"/>
              <w:keepLines w:val="0"/>
              <w:rPr>
                <w:sz w:val="16"/>
              </w:rPr>
            </w:pPr>
            <w:r w:rsidRPr="003F1D58">
              <w:rPr>
                <w:sz w:val="16"/>
              </w:rPr>
              <w:t>SCP-22</w:t>
            </w:r>
          </w:p>
        </w:tc>
        <w:tc>
          <w:tcPr>
            <w:tcW w:w="1596" w:type="dxa"/>
            <w:tcMar>
              <w:right w:w="28" w:type="dxa"/>
            </w:tcMar>
          </w:tcPr>
          <w:p w14:paraId="06EF15F9" w14:textId="77777777" w:rsidR="0087313C" w:rsidRPr="003F1D58" w:rsidRDefault="0087313C">
            <w:pPr>
              <w:pStyle w:val="TAL"/>
              <w:keepNext w:val="0"/>
              <w:keepLines w:val="0"/>
              <w:rPr>
                <w:sz w:val="16"/>
              </w:rPr>
            </w:pPr>
            <w:r w:rsidRPr="003F1D58">
              <w:rPr>
                <w:sz w:val="16"/>
              </w:rPr>
              <w:t>SCP-050244</w:t>
            </w:r>
          </w:p>
        </w:tc>
        <w:tc>
          <w:tcPr>
            <w:tcW w:w="602" w:type="dxa"/>
            <w:tcMar>
              <w:right w:w="28" w:type="dxa"/>
            </w:tcMar>
          </w:tcPr>
          <w:p w14:paraId="1D2A9C8B" w14:textId="77777777" w:rsidR="0087313C" w:rsidRPr="003F1D58" w:rsidRDefault="0087313C">
            <w:pPr>
              <w:pStyle w:val="TAL"/>
              <w:keepNext w:val="0"/>
              <w:keepLines w:val="0"/>
              <w:rPr>
                <w:sz w:val="16"/>
              </w:rPr>
            </w:pPr>
            <w:r w:rsidRPr="003F1D58">
              <w:rPr>
                <w:sz w:val="16"/>
              </w:rPr>
              <w:t>7.1.0</w:t>
            </w:r>
          </w:p>
        </w:tc>
        <w:tc>
          <w:tcPr>
            <w:tcW w:w="440" w:type="dxa"/>
            <w:tcMar>
              <w:right w:w="28" w:type="dxa"/>
            </w:tcMar>
          </w:tcPr>
          <w:p w14:paraId="06C444FC" w14:textId="77777777" w:rsidR="0087313C" w:rsidRPr="003F1D58" w:rsidRDefault="0087313C">
            <w:pPr>
              <w:pStyle w:val="TAL"/>
              <w:keepNext w:val="0"/>
              <w:keepLines w:val="0"/>
              <w:rPr>
                <w:sz w:val="16"/>
              </w:rPr>
            </w:pPr>
            <w:r w:rsidRPr="003F1D58">
              <w:rPr>
                <w:sz w:val="16"/>
              </w:rPr>
              <w:t>065</w:t>
            </w:r>
          </w:p>
        </w:tc>
        <w:tc>
          <w:tcPr>
            <w:tcW w:w="426" w:type="dxa"/>
            <w:tcMar>
              <w:right w:w="28" w:type="dxa"/>
            </w:tcMar>
          </w:tcPr>
          <w:p w14:paraId="32972BC6" w14:textId="77777777" w:rsidR="0087313C" w:rsidRPr="003F1D58" w:rsidRDefault="0087313C">
            <w:pPr>
              <w:pStyle w:val="TAL"/>
              <w:keepNext w:val="0"/>
              <w:keepLines w:val="0"/>
              <w:rPr>
                <w:sz w:val="16"/>
              </w:rPr>
            </w:pPr>
          </w:p>
        </w:tc>
        <w:tc>
          <w:tcPr>
            <w:tcW w:w="414" w:type="dxa"/>
            <w:tcMar>
              <w:right w:w="28" w:type="dxa"/>
            </w:tcMar>
          </w:tcPr>
          <w:p w14:paraId="6C77158E" w14:textId="77777777" w:rsidR="0087313C" w:rsidRPr="003F1D58" w:rsidRDefault="0087313C">
            <w:pPr>
              <w:pStyle w:val="TAL"/>
              <w:keepNext w:val="0"/>
              <w:keepLines w:val="0"/>
              <w:rPr>
                <w:sz w:val="16"/>
              </w:rPr>
            </w:pPr>
            <w:r w:rsidRPr="003F1D58">
              <w:rPr>
                <w:sz w:val="16"/>
              </w:rPr>
              <w:t>A</w:t>
            </w:r>
          </w:p>
        </w:tc>
        <w:tc>
          <w:tcPr>
            <w:tcW w:w="4233" w:type="dxa"/>
          </w:tcPr>
          <w:p w14:paraId="2F82E57E" w14:textId="77777777" w:rsidR="0087313C" w:rsidRPr="003F1D58" w:rsidRDefault="0087313C">
            <w:pPr>
              <w:pStyle w:val="TAL"/>
              <w:keepNext w:val="0"/>
              <w:keepLines w:val="0"/>
              <w:rPr>
                <w:sz w:val="16"/>
                <w:szCs w:val="16"/>
              </w:rPr>
            </w:pPr>
            <w:r w:rsidRPr="003F1D58">
              <w:rPr>
                <w:sz w:val="16"/>
                <w:szCs w:val="16"/>
              </w:rPr>
              <w:t>Clarification of envelope response handling in case of EVENT_CALL_CONTROL_BY_NAA</w:t>
            </w:r>
          </w:p>
        </w:tc>
        <w:tc>
          <w:tcPr>
            <w:tcW w:w="896" w:type="dxa"/>
            <w:vMerge w:val="restart"/>
          </w:tcPr>
          <w:p w14:paraId="4BAAE4D2" w14:textId="77777777" w:rsidR="0087313C" w:rsidRPr="003F1D58" w:rsidRDefault="0087313C">
            <w:pPr>
              <w:pStyle w:val="TAL"/>
              <w:keepNext w:val="0"/>
              <w:keepLines w:val="0"/>
              <w:rPr>
                <w:sz w:val="16"/>
              </w:rPr>
            </w:pPr>
            <w:r w:rsidRPr="003F1D58">
              <w:rPr>
                <w:sz w:val="16"/>
              </w:rPr>
              <w:t>7.2.0</w:t>
            </w:r>
          </w:p>
        </w:tc>
      </w:tr>
      <w:tr w:rsidR="00270310" w:rsidRPr="003F1D58" w14:paraId="29094C68" w14:textId="77777777" w:rsidTr="00CA5927">
        <w:trPr>
          <w:jc w:val="center"/>
        </w:trPr>
        <w:tc>
          <w:tcPr>
            <w:tcW w:w="792" w:type="dxa"/>
            <w:vMerge/>
            <w:tcMar>
              <w:right w:w="28" w:type="dxa"/>
            </w:tcMar>
          </w:tcPr>
          <w:p w14:paraId="3D403884" w14:textId="77777777" w:rsidR="0087313C" w:rsidRPr="003F1D58" w:rsidRDefault="0087313C">
            <w:pPr>
              <w:pStyle w:val="TAC"/>
              <w:keepNext w:val="0"/>
              <w:keepLines w:val="0"/>
              <w:rPr>
                <w:sz w:val="16"/>
              </w:rPr>
            </w:pPr>
          </w:p>
        </w:tc>
        <w:tc>
          <w:tcPr>
            <w:tcW w:w="1596" w:type="dxa"/>
            <w:vMerge w:val="restart"/>
            <w:tcMar>
              <w:right w:w="28" w:type="dxa"/>
            </w:tcMar>
          </w:tcPr>
          <w:p w14:paraId="63C4EDA7" w14:textId="77777777" w:rsidR="0087313C" w:rsidRPr="003F1D58" w:rsidRDefault="0087313C">
            <w:pPr>
              <w:pStyle w:val="TAL"/>
              <w:keepNext w:val="0"/>
              <w:keepLines w:val="0"/>
              <w:rPr>
                <w:sz w:val="16"/>
              </w:rPr>
            </w:pPr>
          </w:p>
        </w:tc>
        <w:tc>
          <w:tcPr>
            <w:tcW w:w="602" w:type="dxa"/>
            <w:vMerge w:val="restart"/>
            <w:tcMar>
              <w:right w:w="28" w:type="dxa"/>
            </w:tcMar>
          </w:tcPr>
          <w:p w14:paraId="14DE075F" w14:textId="77777777" w:rsidR="0087313C" w:rsidRPr="003F1D58" w:rsidRDefault="0087313C">
            <w:pPr>
              <w:pStyle w:val="TAL"/>
              <w:keepNext w:val="0"/>
              <w:keepLines w:val="0"/>
              <w:rPr>
                <w:sz w:val="16"/>
              </w:rPr>
            </w:pPr>
          </w:p>
        </w:tc>
        <w:tc>
          <w:tcPr>
            <w:tcW w:w="440" w:type="dxa"/>
            <w:tcMar>
              <w:right w:w="28" w:type="dxa"/>
            </w:tcMar>
          </w:tcPr>
          <w:p w14:paraId="24CD89FA" w14:textId="77777777" w:rsidR="0087313C" w:rsidRPr="003F1D58" w:rsidRDefault="0087313C">
            <w:pPr>
              <w:pStyle w:val="TAL"/>
              <w:keepNext w:val="0"/>
              <w:keepLines w:val="0"/>
              <w:rPr>
                <w:sz w:val="16"/>
              </w:rPr>
            </w:pPr>
            <w:r w:rsidRPr="003F1D58">
              <w:rPr>
                <w:sz w:val="16"/>
              </w:rPr>
              <w:t>067</w:t>
            </w:r>
          </w:p>
        </w:tc>
        <w:tc>
          <w:tcPr>
            <w:tcW w:w="426" w:type="dxa"/>
            <w:tcMar>
              <w:right w:w="28" w:type="dxa"/>
            </w:tcMar>
          </w:tcPr>
          <w:p w14:paraId="7C32F3B7" w14:textId="77777777" w:rsidR="0087313C" w:rsidRPr="003F1D58" w:rsidRDefault="0087313C">
            <w:pPr>
              <w:pStyle w:val="TAL"/>
              <w:keepNext w:val="0"/>
              <w:keepLines w:val="0"/>
              <w:rPr>
                <w:sz w:val="16"/>
              </w:rPr>
            </w:pPr>
          </w:p>
        </w:tc>
        <w:tc>
          <w:tcPr>
            <w:tcW w:w="414" w:type="dxa"/>
            <w:tcMar>
              <w:right w:w="28" w:type="dxa"/>
            </w:tcMar>
          </w:tcPr>
          <w:p w14:paraId="49BCA0A7" w14:textId="77777777" w:rsidR="0087313C" w:rsidRPr="003F1D58" w:rsidRDefault="0087313C">
            <w:pPr>
              <w:pStyle w:val="TAL"/>
              <w:keepNext w:val="0"/>
              <w:keepLines w:val="0"/>
              <w:rPr>
                <w:sz w:val="16"/>
              </w:rPr>
            </w:pPr>
            <w:r w:rsidRPr="003F1D58">
              <w:rPr>
                <w:sz w:val="16"/>
              </w:rPr>
              <w:t>A</w:t>
            </w:r>
          </w:p>
        </w:tc>
        <w:tc>
          <w:tcPr>
            <w:tcW w:w="4233" w:type="dxa"/>
          </w:tcPr>
          <w:p w14:paraId="646BF32B" w14:textId="77777777" w:rsidR="0087313C" w:rsidRPr="003F1D58" w:rsidRDefault="0087313C">
            <w:pPr>
              <w:pStyle w:val="TAL"/>
              <w:keepNext w:val="0"/>
              <w:keepLines w:val="0"/>
              <w:rPr>
                <w:sz w:val="16"/>
                <w:szCs w:val="16"/>
              </w:rPr>
            </w:pPr>
            <w:r w:rsidRPr="003F1D58">
              <w:rPr>
                <w:sz w:val="16"/>
                <w:szCs w:val="16"/>
              </w:rPr>
              <w:t>Addition of missing OUT_OF_TLV_BOUNDARIES ToolkitException in getChannelIdentifier() method definition of ProactiveResponseHandler interface</w:t>
            </w:r>
          </w:p>
        </w:tc>
        <w:tc>
          <w:tcPr>
            <w:tcW w:w="896" w:type="dxa"/>
            <w:vMerge/>
          </w:tcPr>
          <w:p w14:paraId="1C5CA3EC" w14:textId="77777777" w:rsidR="0087313C" w:rsidRPr="003F1D58" w:rsidRDefault="0087313C">
            <w:pPr>
              <w:pStyle w:val="TAL"/>
              <w:keepNext w:val="0"/>
              <w:keepLines w:val="0"/>
              <w:rPr>
                <w:sz w:val="16"/>
              </w:rPr>
            </w:pPr>
          </w:p>
        </w:tc>
      </w:tr>
      <w:tr w:rsidR="00270310" w:rsidRPr="003F1D58" w14:paraId="19DE5E1A" w14:textId="77777777" w:rsidTr="00CA5927">
        <w:trPr>
          <w:jc w:val="center"/>
        </w:trPr>
        <w:tc>
          <w:tcPr>
            <w:tcW w:w="792" w:type="dxa"/>
            <w:vMerge/>
            <w:tcMar>
              <w:right w:w="28" w:type="dxa"/>
            </w:tcMar>
          </w:tcPr>
          <w:p w14:paraId="64C50A0B" w14:textId="77777777" w:rsidR="0087313C" w:rsidRPr="003F1D58" w:rsidRDefault="0087313C">
            <w:pPr>
              <w:pStyle w:val="TAC"/>
              <w:keepNext w:val="0"/>
              <w:keepLines w:val="0"/>
              <w:rPr>
                <w:sz w:val="16"/>
              </w:rPr>
            </w:pPr>
          </w:p>
        </w:tc>
        <w:tc>
          <w:tcPr>
            <w:tcW w:w="1596" w:type="dxa"/>
            <w:vMerge/>
            <w:tcMar>
              <w:right w:w="28" w:type="dxa"/>
            </w:tcMar>
          </w:tcPr>
          <w:p w14:paraId="761F4725" w14:textId="77777777" w:rsidR="0087313C" w:rsidRPr="003F1D58" w:rsidRDefault="0087313C">
            <w:pPr>
              <w:pStyle w:val="TAL"/>
              <w:keepNext w:val="0"/>
              <w:keepLines w:val="0"/>
              <w:rPr>
                <w:sz w:val="16"/>
              </w:rPr>
            </w:pPr>
          </w:p>
        </w:tc>
        <w:tc>
          <w:tcPr>
            <w:tcW w:w="602" w:type="dxa"/>
            <w:vMerge/>
            <w:tcMar>
              <w:right w:w="28" w:type="dxa"/>
            </w:tcMar>
          </w:tcPr>
          <w:p w14:paraId="28F96003" w14:textId="77777777" w:rsidR="0087313C" w:rsidRPr="003F1D58" w:rsidRDefault="0087313C">
            <w:pPr>
              <w:pStyle w:val="TAL"/>
              <w:keepNext w:val="0"/>
              <w:keepLines w:val="0"/>
              <w:rPr>
                <w:sz w:val="16"/>
              </w:rPr>
            </w:pPr>
          </w:p>
        </w:tc>
        <w:tc>
          <w:tcPr>
            <w:tcW w:w="440" w:type="dxa"/>
            <w:tcMar>
              <w:right w:w="28" w:type="dxa"/>
            </w:tcMar>
          </w:tcPr>
          <w:p w14:paraId="01E51974" w14:textId="77777777" w:rsidR="0087313C" w:rsidRPr="003F1D58" w:rsidRDefault="0087313C">
            <w:pPr>
              <w:pStyle w:val="TAL"/>
              <w:keepNext w:val="0"/>
              <w:keepLines w:val="0"/>
              <w:rPr>
                <w:sz w:val="16"/>
              </w:rPr>
            </w:pPr>
            <w:r w:rsidRPr="003F1D58">
              <w:rPr>
                <w:sz w:val="16"/>
              </w:rPr>
              <w:t>069</w:t>
            </w:r>
          </w:p>
        </w:tc>
        <w:tc>
          <w:tcPr>
            <w:tcW w:w="426" w:type="dxa"/>
            <w:tcMar>
              <w:right w:w="28" w:type="dxa"/>
            </w:tcMar>
          </w:tcPr>
          <w:p w14:paraId="4D0E19C2" w14:textId="77777777" w:rsidR="0087313C" w:rsidRPr="003F1D58" w:rsidRDefault="0087313C">
            <w:pPr>
              <w:pStyle w:val="TAL"/>
              <w:keepNext w:val="0"/>
              <w:keepLines w:val="0"/>
              <w:rPr>
                <w:sz w:val="16"/>
              </w:rPr>
            </w:pPr>
          </w:p>
        </w:tc>
        <w:tc>
          <w:tcPr>
            <w:tcW w:w="414" w:type="dxa"/>
            <w:tcMar>
              <w:right w:w="28" w:type="dxa"/>
            </w:tcMar>
          </w:tcPr>
          <w:p w14:paraId="30FEFE2C" w14:textId="77777777" w:rsidR="0087313C" w:rsidRPr="003F1D58" w:rsidRDefault="0087313C">
            <w:pPr>
              <w:pStyle w:val="TAL"/>
              <w:keepNext w:val="0"/>
              <w:keepLines w:val="0"/>
              <w:rPr>
                <w:sz w:val="16"/>
              </w:rPr>
            </w:pPr>
            <w:r w:rsidRPr="003F1D58">
              <w:rPr>
                <w:sz w:val="16"/>
              </w:rPr>
              <w:t>F</w:t>
            </w:r>
          </w:p>
        </w:tc>
        <w:tc>
          <w:tcPr>
            <w:tcW w:w="4233" w:type="dxa"/>
          </w:tcPr>
          <w:p w14:paraId="4169AE88" w14:textId="77777777" w:rsidR="0087313C" w:rsidRPr="003F1D58" w:rsidRDefault="0087313C">
            <w:pPr>
              <w:pStyle w:val="TAL"/>
              <w:keepNext w:val="0"/>
              <w:keepLines w:val="0"/>
              <w:rPr>
                <w:sz w:val="16"/>
                <w:szCs w:val="16"/>
              </w:rPr>
            </w:pPr>
            <w:r w:rsidRPr="003F1D58">
              <w:rPr>
                <w:sz w:val="16"/>
                <w:szCs w:val="16"/>
              </w:rPr>
              <w:t xml:space="preserve">Delete the reference to </w:t>
            </w:r>
            <w:r w:rsidRPr="008562E2">
              <w:rPr>
                <w:sz w:val="16"/>
                <w:szCs w:val="16"/>
              </w:rPr>
              <w:t>ISO/IEC 7816-3</w:t>
            </w:r>
          </w:p>
        </w:tc>
        <w:tc>
          <w:tcPr>
            <w:tcW w:w="896" w:type="dxa"/>
            <w:vMerge/>
          </w:tcPr>
          <w:p w14:paraId="0E597B5D" w14:textId="77777777" w:rsidR="0087313C" w:rsidRPr="003F1D58" w:rsidRDefault="0087313C">
            <w:pPr>
              <w:pStyle w:val="TAL"/>
              <w:keepNext w:val="0"/>
              <w:keepLines w:val="0"/>
              <w:rPr>
                <w:sz w:val="16"/>
              </w:rPr>
            </w:pPr>
          </w:p>
        </w:tc>
      </w:tr>
      <w:tr w:rsidR="00270310" w:rsidRPr="003F1D58" w14:paraId="0A1CF6FA" w14:textId="77777777" w:rsidTr="00CA5927">
        <w:trPr>
          <w:jc w:val="center"/>
        </w:trPr>
        <w:tc>
          <w:tcPr>
            <w:tcW w:w="792" w:type="dxa"/>
            <w:vMerge/>
            <w:tcMar>
              <w:right w:w="28" w:type="dxa"/>
            </w:tcMar>
          </w:tcPr>
          <w:p w14:paraId="02CCD195" w14:textId="77777777" w:rsidR="0087313C" w:rsidRPr="003F1D58" w:rsidRDefault="0087313C">
            <w:pPr>
              <w:pStyle w:val="TAC"/>
              <w:keepNext w:val="0"/>
              <w:keepLines w:val="0"/>
              <w:rPr>
                <w:sz w:val="16"/>
              </w:rPr>
            </w:pPr>
          </w:p>
        </w:tc>
        <w:tc>
          <w:tcPr>
            <w:tcW w:w="1596" w:type="dxa"/>
            <w:vMerge w:val="restart"/>
            <w:tcMar>
              <w:right w:w="28" w:type="dxa"/>
            </w:tcMar>
          </w:tcPr>
          <w:p w14:paraId="0690F535" w14:textId="77777777" w:rsidR="0087313C" w:rsidRPr="003F1D58" w:rsidRDefault="0087313C">
            <w:pPr>
              <w:pStyle w:val="TAL"/>
              <w:keepNext w:val="0"/>
              <w:keepLines w:val="0"/>
              <w:rPr>
                <w:sz w:val="16"/>
              </w:rPr>
            </w:pPr>
            <w:r w:rsidRPr="003F1D58">
              <w:rPr>
                <w:sz w:val="16"/>
              </w:rPr>
              <w:t>SCP-050231</w:t>
            </w:r>
          </w:p>
        </w:tc>
        <w:tc>
          <w:tcPr>
            <w:tcW w:w="602" w:type="dxa"/>
            <w:vMerge/>
            <w:tcMar>
              <w:right w:w="28" w:type="dxa"/>
            </w:tcMar>
          </w:tcPr>
          <w:p w14:paraId="021BAEF4" w14:textId="77777777" w:rsidR="0087313C" w:rsidRPr="003F1D58" w:rsidRDefault="0087313C">
            <w:pPr>
              <w:pStyle w:val="TAL"/>
              <w:keepNext w:val="0"/>
              <w:keepLines w:val="0"/>
              <w:rPr>
                <w:sz w:val="16"/>
              </w:rPr>
            </w:pPr>
          </w:p>
        </w:tc>
        <w:tc>
          <w:tcPr>
            <w:tcW w:w="440" w:type="dxa"/>
            <w:tcMar>
              <w:right w:w="28" w:type="dxa"/>
            </w:tcMar>
          </w:tcPr>
          <w:p w14:paraId="7B136FB0" w14:textId="77777777" w:rsidR="0087313C" w:rsidRPr="003F1D58" w:rsidRDefault="0087313C">
            <w:pPr>
              <w:pStyle w:val="TAL"/>
              <w:keepNext w:val="0"/>
              <w:keepLines w:val="0"/>
              <w:rPr>
                <w:sz w:val="16"/>
              </w:rPr>
            </w:pPr>
            <w:r w:rsidRPr="003F1D58">
              <w:rPr>
                <w:sz w:val="16"/>
              </w:rPr>
              <w:t>077</w:t>
            </w:r>
          </w:p>
        </w:tc>
        <w:tc>
          <w:tcPr>
            <w:tcW w:w="426" w:type="dxa"/>
            <w:tcMar>
              <w:right w:w="28" w:type="dxa"/>
            </w:tcMar>
          </w:tcPr>
          <w:p w14:paraId="33B0B891" w14:textId="77777777" w:rsidR="0087313C" w:rsidRPr="003F1D58" w:rsidRDefault="0087313C">
            <w:pPr>
              <w:pStyle w:val="TAL"/>
              <w:keepNext w:val="0"/>
              <w:keepLines w:val="0"/>
              <w:rPr>
                <w:sz w:val="16"/>
              </w:rPr>
            </w:pPr>
          </w:p>
        </w:tc>
        <w:tc>
          <w:tcPr>
            <w:tcW w:w="414" w:type="dxa"/>
            <w:tcMar>
              <w:right w:w="28" w:type="dxa"/>
            </w:tcMar>
          </w:tcPr>
          <w:p w14:paraId="1DA55F7B" w14:textId="77777777" w:rsidR="0087313C" w:rsidRPr="003F1D58" w:rsidRDefault="0087313C">
            <w:pPr>
              <w:pStyle w:val="TAL"/>
              <w:keepNext w:val="0"/>
              <w:keepLines w:val="0"/>
              <w:rPr>
                <w:sz w:val="16"/>
              </w:rPr>
            </w:pPr>
            <w:r w:rsidRPr="003F1D58">
              <w:rPr>
                <w:sz w:val="16"/>
              </w:rPr>
              <w:t>A</w:t>
            </w:r>
          </w:p>
        </w:tc>
        <w:tc>
          <w:tcPr>
            <w:tcW w:w="4233" w:type="dxa"/>
          </w:tcPr>
          <w:p w14:paraId="6C4CAC20" w14:textId="77777777" w:rsidR="0087313C" w:rsidRPr="003F1D58" w:rsidRDefault="0087313C">
            <w:pPr>
              <w:pStyle w:val="TAL"/>
              <w:keepNext w:val="0"/>
              <w:keepLines w:val="0"/>
              <w:rPr>
                <w:sz w:val="16"/>
                <w:szCs w:val="16"/>
              </w:rPr>
            </w:pPr>
            <w:r w:rsidRPr="003F1D58">
              <w:rPr>
                <w:rFonts w:cs="Arial"/>
                <w:sz w:val="16"/>
                <w:szCs w:val="16"/>
              </w:rPr>
              <w:t xml:space="preserve">Addition of missing </w:t>
            </w:r>
            <w:r w:rsidRPr="003F1D58">
              <w:rPr>
                <w:sz w:val="16"/>
                <w:szCs w:val="16"/>
              </w:rPr>
              <w:t xml:space="preserve">AdminException.INCORRECT_PARAMETERS exception </w:t>
            </w:r>
            <w:r w:rsidRPr="003F1D58">
              <w:rPr>
                <w:rFonts w:cs="Arial"/>
                <w:sz w:val="16"/>
                <w:szCs w:val="16"/>
              </w:rPr>
              <w:t xml:space="preserve">in </w:t>
            </w:r>
            <w:r w:rsidRPr="003F1D58">
              <w:rPr>
                <w:sz w:val="16"/>
                <w:szCs w:val="16"/>
              </w:rPr>
              <w:t>resizeFile() method definition</w:t>
            </w:r>
          </w:p>
        </w:tc>
        <w:tc>
          <w:tcPr>
            <w:tcW w:w="896" w:type="dxa"/>
            <w:vMerge/>
          </w:tcPr>
          <w:p w14:paraId="54743B8A" w14:textId="77777777" w:rsidR="0087313C" w:rsidRPr="003F1D58" w:rsidRDefault="0087313C">
            <w:pPr>
              <w:pStyle w:val="TAL"/>
              <w:keepNext w:val="0"/>
              <w:keepLines w:val="0"/>
              <w:rPr>
                <w:sz w:val="16"/>
              </w:rPr>
            </w:pPr>
          </w:p>
        </w:tc>
      </w:tr>
      <w:tr w:rsidR="00270310" w:rsidRPr="003F1D58" w14:paraId="1959C456" w14:textId="77777777" w:rsidTr="00CA5927">
        <w:trPr>
          <w:jc w:val="center"/>
        </w:trPr>
        <w:tc>
          <w:tcPr>
            <w:tcW w:w="792" w:type="dxa"/>
            <w:vMerge/>
            <w:tcMar>
              <w:right w:w="28" w:type="dxa"/>
            </w:tcMar>
          </w:tcPr>
          <w:p w14:paraId="143B8022" w14:textId="77777777" w:rsidR="0087313C" w:rsidRPr="003F1D58" w:rsidRDefault="0087313C">
            <w:pPr>
              <w:pStyle w:val="TAC"/>
              <w:keepNext w:val="0"/>
              <w:keepLines w:val="0"/>
              <w:rPr>
                <w:sz w:val="16"/>
              </w:rPr>
            </w:pPr>
          </w:p>
        </w:tc>
        <w:tc>
          <w:tcPr>
            <w:tcW w:w="1596" w:type="dxa"/>
            <w:vMerge/>
            <w:tcMar>
              <w:right w:w="28" w:type="dxa"/>
            </w:tcMar>
          </w:tcPr>
          <w:p w14:paraId="49AF4B61" w14:textId="77777777" w:rsidR="0087313C" w:rsidRPr="003F1D58" w:rsidRDefault="0087313C">
            <w:pPr>
              <w:pStyle w:val="TAL"/>
              <w:keepNext w:val="0"/>
              <w:keepLines w:val="0"/>
              <w:rPr>
                <w:sz w:val="16"/>
              </w:rPr>
            </w:pPr>
          </w:p>
        </w:tc>
        <w:tc>
          <w:tcPr>
            <w:tcW w:w="602" w:type="dxa"/>
            <w:vMerge/>
            <w:tcMar>
              <w:right w:w="28" w:type="dxa"/>
            </w:tcMar>
          </w:tcPr>
          <w:p w14:paraId="64EB9676" w14:textId="77777777" w:rsidR="0087313C" w:rsidRPr="003F1D58" w:rsidRDefault="0087313C">
            <w:pPr>
              <w:pStyle w:val="TAL"/>
              <w:keepNext w:val="0"/>
              <w:keepLines w:val="0"/>
              <w:rPr>
                <w:sz w:val="16"/>
              </w:rPr>
            </w:pPr>
          </w:p>
        </w:tc>
        <w:tc>
          <w:tcPr>
            <w:tcW w:w="440" w:type="dxa"/>
            <w:tcMar>
              <w:right w:w="28" w:type="dxa"/>
            </w:tcMar>
          </w:tcPr>
          <w:p w14:paraId="3CF81EFC" w14:textId="77777777" w:rsidR="0087313C" w:rsidRPr="003F1D58" w:rsidRDefault="0087313C">
            <w:pPr>
              <w:pStyle w:val="TAL"/>
              <w:keepNext w:val="0"/>
              <w:keepLines w:val="0"/>
              <w:rPr>
                <w:sz w:val="16"/>
              </w:rPr>
            </w:pPr>
            <w:r w:rsidRPr="003F1D58">
              <w:rPr>
                <w:sz w:val="16"/>
              </w:rPr>
              <w:t>079</w:t>
            </w:r>
          </w:p>
        </w:tc>
        <w:tc>
          <w:tcPr>
            <w:tcW w:w="426" w:type="dxa"/>
            <w:tcMar>
              <w:right w:w="28" w:type="dxa"/>
            </w:tcMar>
          </w:tcPr>
          <w:p w14:paraId="15C97587" w14:textId="77777777" w:rsidR="0087313C" w:rsidRPr="003F1D58" w:rsidRDefault="0087313C">
            <w:pPr>
              <w:pStyle w:val="TAL"/>
              <w:keepNext w:val="0"/>
              <w:keepLines w:val="0"/>
              <w:rPr>
                <w:sz w:val="16"/>
              </w:rPr>
            </w:pPr>
          </w:p>
        </w:tc>
        <w:tc>
          <w:tcPr>
            <w:tcW w:w="414" w:type="dxa"/>
            <w:tcMar>
              <w:right w:w="28" w:type="dxa"/>
            </w:tcMar>
          </w:tcPr>
          <w:p w14:paraId="6CAE768F" w14:textId="77777777" w:rsidR="0087313C" w:rsidRPr="003F1D58" w:rsidRDefault="0087313C">
            <w:pPr>
              <w:pStyle w:val="TAL"/>
              <w:keepNext w:val="0"/>
              <w:keepLines w:val="0"/>
              <w:rPr>
                <w:sz w:val="16"/>
              </w:rPr>
            </w:pPr>
            <w:r w:rsidRPr="003F1D58">
              <w:rPr>
                <w:sz w:val="16"/>
              </w:rPr>
              <w:t>A</w:t>
            </w:r>
          </w:p>
        </w:tc>
        <w:tc>
          <w:tcPr>
            <w:tcW w:w="4233" w:type="dxa"/>
          </w:tcPr>
          <w:p w14:paraId="7C0746D4" w14:textId="77777777" w:rsidR="0087313C" w:rsidRPr="003F1D58" w:rsidRDefault="0087313C">
            <w:pPr>
              <w:pStyle w:val="TAL"/>
              <w:keepNext w:val="0"/>
              <w:keepLines w:val="0"/>
              <w:rPr>
                <w:sz w:val="16"/>
                <w:szCs w:val="16"/>
              </w:rPr>
            </w:pPr>
            <w:r w:rsidRPr="003F1D58">
              <w:rPr>
                <w:sz w:val="16"/>
                <w:szCs w:val="16"/>
              </w:rPr>
              <w:t>Correction of description for SET UP MENU</w:t>
            </w:r>
          </w:p>
        </w:tc>
        <w:tc>
          <w:tcPr>
            <w:tcW w:w="896" w:type="dxa"/>
            <w:vMerge/>
          </w:tcPr>
          <w:p w14:paraId="3E352F06" w14:textId="77777777" w:rsidR="0087313C" w:rsidRPr="003F1D58" w:rsidRDefault="0087313C">
            <w:pPr>
              <w:pStyle w:val="TAL"/>
              <w:keepNext w:val="0"/>
              <w:keepLines w:val="0"/>
              <w:rPr>
                <w:sz w:val="16"/>
              </w:rPr>
            </w:pPr>
          </w:p>
        </w:tc>
      </w:tr>
      <w:tr w:rsidR="00270310" w:rsidRPr="003F1D58" w14:paraId="61F3DFF0" w14:textId="77777777" w:rsidTr="00CA5927">
        <w:trPr>
          <w:jc w:val="center"/>
        </w:trPr>
        <w:tc>
          <w:tcPr>
            <w:tcW w:w="792" w:type="dxa"/>
            <w:vMerge w:val="restart"/>
            <w:tcMar>
              <w:right w:w="28" w:type="dxa"/>
            </w:tcMar>
          </w:tcPr>
          <w:p w14:paraId="23CDD1D7" w14:textId="77777777" w:rsidR="0087313C" w:rsidRPr="003F1D58" w:rsidRDefault="0087313C">
            <w:pPr>
              <w:pStyle w:val="TAC"/>
              <w:keepNext w:val="0"/>
              <w:keepLines w:val="0"/>
              <w:rPr>
                <w:sz w:val="16"/>
              </w:rPr>
            </w:pPr>
            <w:r w:rsidRPr="003F1D58">
              <w:rPr>
                <w:sz w:val="16"/>
              </w:rPr>
              <w:t>SCP-23</w:t>
            </w:r>
          </w:p>
        </w:tc>
        <w:tc>
          <w:tcPr>
            <w:tcW w:w="1596" w:type="dxa"/>
            <w:tcMar>
              <w:right w:w="28" w:type="dxa"/>
            </w:tcMar>
          </w:tcPr>
          <w:p w14:paraId="29F7DA3B" w14:textId="77777777" w:rsidR="0087313C" w:rsidRPr="003F1D58" w:rsidRDefault="0087313C">
            <w:pPr>
              <w:pStyle w:val="TAL"/>
              <w:keepNext w:val="0"/>
              <w:keepLines w:val="0"/>
              <w:rPr>
                <w:sz w:val="16"/>
              </w:rPr>
            </w:pPr>
            <w:r w:rsidRPr="003F1D58">
              <w:rPr>
                <w:sz w:val="16"/>
              </w:rPr>
              <w:t>SCP-050484</w:t>
            </w:r>
          </w:p>
        </w:tc>
        <w:tc>
          <w:tcPr>
            <w:tcW w:w="602" w:type="dxa"/>
            <w:tcMar>
              <w:right w:w="28" w:type="dxa"/>
            </w:tcMar>
          </w:tcPr>
          <w:p w14:paraId="247BDAF5" w14:textId="77777777" w:rsidR="0087313C" w:rsidRPr="003F1D58" w:rsidRDefault="0087313C">
            <w:pPr>
              <w:pStyle w:val="TAL"/>
              <w:keepNext w:val="0"/>
              <w:keepLines w:val="0"/>
              <w:rPr>
                <w:sz w:val="16"/>
              </w:rPr>
            </w:pPr>
            <w:r w:rsidRPr="003F1D58">
              <w:rPr>
                <w:sz w:val="16"/>
              </w:rPr>
              <w:t>7.2.0</w:t>
            </w:r>
          </w:p>
        </w:tc>
        <w:tc>
          <w:tcPr>
            <w:tcW w:w="440" w:type="dxa"/>
            <w:tcMar>
              <w:right w:w="28" w:type="dxa"/>
            </w:tcMar>
          </w:tcPr>
          <w:p w14:paraId="3E8BB475" w14:textId="77777777" w:rsidR="0087313C" w:rsidRPr="003F1D58" w:rsidRDefault="0087313C">
            <w:pPr>
              <w:pStyle w:val="TAL"/>
              <w:keepNext w:val="0"/>
              <w:keepLines w:val="0"/>
              <w:rPr>
                <w:sz w:val="16"/>
              </w:rPr>
            </w:pPr>
            <w:r w:rsidRPr="003F1D58">
              <w:rPr>
                <w:sz w:val="16"/>
              </w:rPr>
              <w:t>071</w:t>
            </w:r>
          </w:p>
        </w:tc>
        <w:tc>
          <w:tcPr>
            <w:tcW w:w="426" w:type="dxa"/>
            <w:tcMar>
              <w:right w:w="28" w:type="dxa"/>
            </w:tcMar>
          </w:tcPr>
          <w:p w14:paraId="1096C2F9"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02C29577" w14:textId="77777777" w:rsidR="0087313C" w:rsidRPr="003F1D58" w:rsidRDefault="0087313C">
            <w:pPr>
              <w:pStyle w:val="TAL"/>
              <w:keepNext w:val="0"/>
              <w:keepLines w:val="0"/>
              <w:rPr>
                <w:sz w:val="16"/>
              </w:rPr>
            </w:pPr>
            <w:r w:rsidRPr="003F1D58">
              <w:rPr>
                <w:sz w:val="16"/>
              </w:rPr>
              <w:t>A</w:t>
            </w:r>
          </w:p>
        </w:tc>
        <w:tc>
          <w:tcPr>
            <w:tcW w:w="4233" w:type="dxa"/>
          </w:tcPr>
          <w:p w14:paraId="7DECA2E2" w14:textId="77777777" w:rsidR="0087313C" w:rsidRPr="003F1D58" w:rsidRDefault="0087313C">
            <w:pPr>
              <w:pStyle w:val="TAL"/>
              <w:keepNext w:val="0"/>
              <w:keepLines w:val="0"/>
              <w:rPr>
                <w:rFonts w:cs="Arial"/>
                <w:sz w:val="16"/>
                <w:szCs w:val="16"/>
              </w:rPr>
            </w:pPr>
            <w:r w:rsidRPr="003F1D58">
              <w:rPr>
                <w:rFonts w:cs="Arial"/>
                <w:sz w:val="16"/>
                <w:szCs w:val="16"/>
              </w:rPr>
              <w:t>Clarifications and corrections in FileView interface of uicc.access package</w:t>
            </w:r>
          </w:p>
        </w:tc>
        <w:tc>
          <w:tcPr>
            <w:tcW w:w="896" w:type="dxa"/>
            <w:vMerge w:val="restart"/>
          </w:tcPr>
          <w:p w14:paraId="7A31C232" w14:textId="77777777" w:rsidR="0087313C" w:rsidRPr="003F1D58" w:rsidRDefault="0087313C">
            <w:pPr>
              <w:pStyle w:val="TAL"/>
              <w:keepNext w:val="0"/>
              <w:keepLines w:val="0"/>
              <w:rPr>
                <w:sz w:val="16"/>
              </w:rPr>
            </w:pPr>
            <w:r w:rsidRPr="003F1D58">
              <w:rPr>
                <w:sz w:val="16"/>
              </w:rPr>
              <w:t>7.3.0</w:t>
            </w:r>
          </w:p>
        </w:tc>
      </w:tr>
      <w:tr w:rsidR="00270310" w:rsidRPr="003F1D58" w14:paraId="2CB9CD43" w14:textId="77777777" w:rsidTr="00CA5927">
        <w:trPr>
          <w:jc w:val="center"/>
        </w:trPr>
        <w:tc>
          <w:tcPr>
            <w:tcW w:w="792" w:type="dxa"/>
            <w:vMerge/>
            <w:tcMar>
              <w:right w:w="28" w:type="dxa"/>
            </w:tcMar>
          </w:tcPr>
          <w:p w14:paraId="63E2EA0E" w14:textId="77777777" w:rsidR="0087313C" w:rsidRPr="003F1D58" w:rsidRDefault="0087313C">
            <w:pPr>
              <w:pStyle w:val="TAC"/>
              <w:keepNext w:val="0"/>
              <w:keepLines w:val="0"/>
              <w:rPr>
                <w:sz w:val="16"/>
              </w:rPr>
            </w:pPr>
          </w:p>
        </w:tc>
        <w:tc>
          <w:tcPr>
            <w:tcW w:w="1596" w:type="dxa"/>
            <w:vMerge w:val="restart"/>
            <w:tcMar>
              <w:right w:w="28" w:type="dxa"/>
            </w:tcMar>
          </w:tcPr>
          <w:p w14:paraId="1339FC32" w14:textId="77777777" w:rsidR="0087313C" w:rsidRPr="003F1D58" w:rsidRDefault="0087313C">
            <w:pPr>
              <w:pStyle w:val="TAL"/>
              <w:keepNext w:val="0"/>
              <w:keepLines w:val="0"/>
              <w:rPr>
                <w:sz w:val="16"/>
              </w:rPr>
            </w:pPr>
          </w:p>
        </w:tc>
        <w:tc>
          <w:tcPr>
            <w:tcW w:w="602" w:type="dxa"/>
            <w:vMerge w:val="restart"/>
            <w:tcMar>
              <w:right w:w="28" w:type="dxa"/>
            </w:tcMar>
          </w:tcPr>
          <w:p w14:paraId="328CCD3A" w14:textId="77777777" w:rsidR="0087313C" w:rsidRPr="003F1D58" w:rsidRDefault="0087313C">
            <w:pPr>
              <w:pStyle w:val="TAL"/>
              <w:keepNext w:val="0"/>
              <w:keepLines w:val="0"/>
              <w:rPr>
                <w:sz w:val="16"/>
              </w:rPr>
            </w:pPr>
          </w:p>
        </w:tc>
        <w:tc>
          <w:tcPr>
            <w:tcW w:w="440" w:type="dxa"/>
            <w:tcMar>
              <w:right w:w="28" w:type="dxa"/>
            </w:tcMar>
          </w:tcPr>
          <w:p w14:paraId="5EA9F359" w14:textId="77777777" w:rsidR="0087313C" w:rsidRPr="003F1D58" w:rsidRDefault="0087313C">
            <w:pPr>
              <w:pStyle w:val="TAL"/>
              <w:keepNext w:val="0"/>
              <w:keepLines w:val="0"/>
              <w:rPr>
                <w:sz w:val="16"/>
              </w:rPr>
            </w:pPr>
            <w:r w:rsidRPr="003F1D58">
              <w:rPr>
                <w:sz w:val="16"/>
              </w:rPr>
              <w:t>080</w:t>
            </w:r>
          </w:p>
        </w:tc>
        <w:tc>
          <w:tcPr>
            <w:tcW w:w="426" w:type="dxa"/>
            <w:tcMar>
              <w:right w:w="28" w:type="dxa"/>
            </w:tcMar>
          </w:tcPr>
          <w:p w14:paraId="38E98FE6" w14:textId="77777777" w:rsidR="0087313C" w:rsidRPr="003F1D58" w:rsidRDefault="0087313C">
            <w:pPr>
              <w:pStyle w:val="TAL"/>
              <w:keepNext w:val="0"/>
              <w:keepLines w:val="0"/>
              <w:rPr>
                <w:sz w:val="16"/>
              </w:rPr>
            </w:pPr>
          </w:p>
        </w:tc>
        <w:tc>
          <w:tcPr>
            <w:tcW w:w="414" w:type="dxa"/>
            <w:tcMar>
              <w:right w:w="28" w:type="dxa"/>
            </w:tcMar>
          </w:tcPr>
          <w:p w14:paraId="734239FA" w14:textId="77777777" w:rsidR="0087313C" w:rsidRPr="003F1D58" w:rsidRDefault="0087313C">
            <w:pPr>
              <w:pStyle w:val="TAL"/>
              <w:keepNext w:val="0"/>
              <w:keepLines w:val="0"/>
              <w:rPr>
                <w:sz w:val="16"/>
              </w:rPr>
            </w:pPr>
            <w:r w:rsidRPr="003F1D58">
              <w:rPr>
                <w:sz w:val="16"/>
              </w:rPr>
              <w:t>D</w:t>
            </w:r>
          </w:p>
        </w:tc>
        <w:tc>
          <w:tcPr>
            <w:tcW w:w="4233" w:type="dxa"/>
          </w:tcPr>
          <w:p w14:paraId="4EB71A57" w14:textId="77777777" w:rsidR="0087313C" w:rsidRPr="003F1D58" w:rsidRDefault="0087313C">
            <w:pPr>
              <w:pStyle w:val="TAL"/>
              <w:keepNext w:val="0"/>
              <w:keepLines w:val="0"/>
              <w:rPr>
                <w:rFonts w:cs="Arial"/>
                <w:sz w:val="16"/>
                <w:szCs w:val="16"/>
              </w:rPr>
            </w:pPr>
            <w:r w:rsidRPr="003F1D58">
              <w:rPr>
                <w:rFonts w:cs="Arial"/>
                <w:sz w:val="16"/>
                <w:szCs w:val="16"/>
              </w:rPr>
              <w:t>Corrections in the description of the method HandlerBuilder.buildTLVHandler()</w:t>
            </w:r>
          </w:p>
        </w:tc>
        <w:tc>
          <w:tcPr>
            <w:tcW w:w="896" w:type="dxa"/>
            <w:vMerge/>
          </w:tcPr>
          <w:p w14:paraId="617A5272" w14:textId="77777777" w:rsidR="0087313C" w:rsidRPr="003F1D58" w:rsidRDefault="0087313C">
            <w:pPr>
              <w:pStyle w:val="TAL"/>
              <w:keepNext w:val="0"/>
              <w:keepLines w:val="0"/>
              <w:rPr>
                <w:sz w:val="16"/>
              </w:rPr>
            </w:pPr>
          </w:p>
        </w:tc>
      </w:tr>
      <w:tr w:rsidR="00270310" w:rsidRPr="003F1D58" w14:paraId="1DD75317" w14:textId="77777777" w:rsidTr="00CA5927">
        <w:trPr>
          <w:jc w:val="center"/>
        </w:trPr>
        <w:tc>
          <w:tcPr>
            <w:tcW w:w="792" w:type="dxa"/>
            <w:vMerge/>
            <w:tcMar>
              <w:right w:w="28" w:type="dxa"/>
            </w:tcMar>
          </w:tcPr>
          <w:p w14:paraId="6F0441C1" w14:textId="77777777" w:rsidR="0087313C" w:rsidRPr="003F1D58" w:rsidRDefault="0087313C">
            <w:pPr>
              <w:pStyle w:val="TAC"/>
              <w:keepNext w:val="0"/>
              <w:keepLines w:val="0"/>
              <w:rPr>
                <w:sz w:val="16"/>
              </w:rPr>
            </w:pPr>
          </w:p>
        </w:tc>
        <w:tc>
          <w:tcPr>
            <w:tcW w:w="1596" w:type="dxa"/>
            <w:vMerge/>
            <w:tcMar>
              <w:right w:w="28" w:type="dxa"/>
            </w:tcMar>
          </w:tcPr>
          <w:p w14:paraId="115B6EB8" w14:textId="77777777" w:rsidR="0087313C" w:rsidRPr="003F1D58" w:rsidRDefault="0087313C">
            <w:pPr>
              <w:pStyle w:val="TAL"/>
              <w:keepNext w:val="0"/>
              <w:keepLines w:val="0"/>
              <w:rPr>
                <w:sz w:val="16"/>
              </w:rPr>
            </w:pPr>
          </w:p>
        </w:tc>
        <w:tc>
          <w:tcPr>
            <w:tcW w:w="602" w:type="dxa"/>
            <w:vMerge/>
            <w:tcMar>
              <w:right w:w="28" w:type="dxa"/>
            </w:tcMar>
          </w:tcPr>
          <w:p w14:paraId="7BB34801" w14:textId="77777777" w:rsidR="0087313C" w:rsidRPr="003F1D58" w:rsidRDefault="0087313C">
            <w:pPr>
              <w:pStyle w:val="TAL"/>
              <w:keepNext w:val="0"/>
              <w:keepLines w:val="0"/>
              <w:rPr>
                <w:sz w:val="16"/>
              </w:rPr>
            </w:pPr>
          </w:p>
        </w:tc>
        <w:tc>
          <w:tcPr>
            <w:tcW w:w="440" w:type="dxa"/>
            <w:tcMar>
              <w:right w:w="28" w:type="dxa"/>
            </w:tcMar>
          </w:tcPr>
          <w:p w14:paraId="27DE534A" w14:textId="77777777" w:rsidR="0087313C" w:rsidRPr="003F1D58" w:rsidRDefault="0087313C">
            <w:pPr>
              <w:pStyle w:val="TAL"/>
              <w:keepNext w:val="0"/>
              <w:keepLines w:val="0"/>
              <w:rPr>
                <w:sz w:val="16"/>
              </w:rPr>
            </w:pPr>
            <w:r w:rsidRPr="003F1D58">
              <w:rPr>
                <w:sz w:val="16"/>
              </w:rPr>
              <w:t>087</w:t>
            </w:r>
          </w:p>
        </w:tc>
        <w:tc>
          <w:tcPr>
            <w:tcW w:w="426" w:type="dxa"/>
            <w:tcMar>
              <w:right w:w="28" w:type="dxa"/>
            </w:tcMar>
          </w:tcPr>
          <w:p w14:paraId="172DFA5A" w14:textId="77777777" w:rsidR="0087313C" w:rsidRPr="003F1D58" w:rsidRDefault="0087313C">
            <w:pPr>
              <w:pStyle w:val="TAL"/>
              <w:keepNext w:val="0"/>
              <w:keepLines w:val="0"/>
              <w:rPr>
                <w:sz w:val="16"/>
              </w:rPr>
            </w:pPr>
          </w:p>
        </w:tc>
        <w:tc>
          <w:tcPr>
            <w:tcW w:w="414" w:type="dxa"/>
            <w:tcMar>
              <w:right w:w="28" w:type="dxa"/>
            </w:tcMar>
          </w:tcPr>
          <w:p w14:paraId="59EA1893" w14:textId="77777777" w:rsidR="0087313C" w:rsidRPr="003F1D58" w:rsidRDefault="0087313C">
            <w:pPr>
              <w:pStyle w:val="TAL"/>
              <w:keepNext w:val="0"/>
              <w:keepLines w:val="0"/>
              <w:rPr>
                <w:sz w:val="16"/>
              </w:rPr>
            </w:pPr>
            <w:r w:rsidRPr="003F1D58">
              <w:rPr>
                <w:sz w:val="16"/>
              </w:rPr>
              <w:t>B</w:t>
            </w:r>
          </w:p>
        </w:tc>
        <w:tc>
          <w:tcPr>
            <w:tcW w:w="4233" w:type="dxa"/>
          </w:tcPr>
          <w:p w14:paraId="04BD9CFE" w14:textId="77777777" w:rsidR="0087313C" w:rsidRPr="003F1D58" w:rsidRDefault="0087313C">
            <w:pPr>
              <w:pStyle w:val="TAL"/>
              <w:keepNext w:val="0"/>
              <w:keepLines w:val="0"/>
              <w:rPr>
                <w:rFonts w:cs="Arial"/>
                <w:sz w:val="16"/>
                <w:szCs w:val="16"/>
              </w:rPr>
            </w:pPr>
            <w:r w:rsidRPr="003F1D58">
              <w:rPr>
                <w:rFonts w:cs="Arial"/>
                <w:sz w:val="16"/>
                <w:szCs w:val="16"/>
              </w:rPr>
              <w:t>Reservation of events values "121" and "122" for 3GPP</w:t>
            </w:r>
          </w:p>
        </w:tc>
        <w:tc>
          <w:tcPr>
            <w:tcW w:w="896" w:type="dxa"/>
            <w:vMerge/>
          </w:tcPr>
          <w:p w14:paraId="793C6ABA" w14:textId="77777777" w:rsidR="0087313C" w:rsidRPr="003F1D58" w:rsidRDefault="0087313C">
            <w:pPr>
              <w:pStyle w:val="TAL"/>
              <w:keepNext w:val="0"/>
              <w:keepLines w:val="0"/>
              <w:rPr>
                <w:sz w:val="16"/>
              </w:rPr>
            </w:pPr>
          </w:p>
        </w:tc>
      </w:tr>
      <w:tr w:rsidR="00270310" w:rsidRPr="003F1D58" w14:paraId="40F9CEC1" w14:textId="77777777" w:rsidTr="00CA5927">
        <w:trPr>
          <w:jc w:val="center"/>
        </w:trPr>
        <w:tc>
          <w:tcPr>
            <w:tcW w:w="792" w:type="dxa"/>
            <w:vMerge/>
            <w:tcMar>
              <w:right w:w="28" w:type="dxa"/>
            </w:tcMar>
          </w:tcPr>
          <w:p w14:paraId="689B5406" w14:textId="77777777" w:rsidR="0087313C" w:rsidRPr="003F1D58" w:rsidRDefault="0087313C">
            <w:pPr>
              <w:pStyle w:val="TAC"/>
              <w:keepNext w:val="0"/>
              <w:keepLines w:val="0"/>
              <w:rPr>
                <w:sz w:val="16"/>
              </w:rPr>
            </w:pPr>
          </w:p>
        </w:tc>
        <w:tc>
          <w:tcPr>
            <w:tcW w:w="1596" w:type="dxa"/>
            <w:vMerge/>
            <w:tcMar>
              <w:right w:w="28" w:type="dxa"/>
            </w:tcMar>
          </w:tcPr>
          <w:p w14:paraId="29F34CA3" w14:textId="77777777" w:rsidR="0087313C" w:rsidRPr="003F1D58" w:rsidRDefault="0087313C">
            <w:pPr>
              <w:pStyle w:val="TAL"/>
              <w:keepNext w:val="0"/>
              <w:keepLines w:val="0"/>
              <w:rPr>
                <w:sz w:val="16"/>
              </w:rPr>
            </w:pPr>
          </w:p>
        </w:tc>
        <w:tc>
          <w:tcPr>
            <w:tcW w:w="602" w:type="dxa"/>
            <w:vMerge/>
            <w:tcMar>
              <w:right w:w="28" w:type="dxa"/>
            </w:tcMar>
          </w:tcPr>
          <w:p w14:paraId="75CFD69D" w14:textId="77777777" w:rsidR="0087313C" w:rsidRPr="003F1D58" w:rsidRDefault="0087313C">
            <w:pPr>
              <w:pStyle w:val="TAL"/>
              <w:keepNext w:val="0"/>
              <w:keepLines w:val="0"/>
              <w:rPr>
                <w:sz w:val="16"/>
              </w:rPr>
            </w:pPr>
          </w:p>
        </w:tc>
        <w:tc>
          <w:tcPr>
            <w:tcW w:w="440" w:type="dxa"/>
            <w:tcMar>
              <w:right w:w="28" w:type="dxa"/>
            </w:tcMar>
          </w:tcPr>
          <w:p w14:paraId="4169373A" w14:textId="77777777" w:rsidR="0087313C" w:rsidRPr="003F1D58" w:rsidRDefault="0087313C">
            <w:pPr>
              <w:pStyle w:val="TAL"/>
              <w:keepNext w:val="0"/>
              <w:keepLines w:val="0"/>
              <w:rPr>
                <w:sz w:val="16"/>
              </w:rPr>
            </w:pPr>
            <w:r w:rsidRPr="003F1D58">
              <w:rPr>
                <w:sz w:val="16"/>
              </w:rPr>
              <w:t>089</w:t>
            </w:r>
          </w:p>
        </w:tc>
        <w:tc>
          <w:tcPr>
            <w:tcW w:w="426" w:type="dxa"/>
            <w:tcMar>
              <w:right w:w="28" w:type="dxa"/>
            </w:tcMar>
          </w:tcPr>
          <w:p w14:paraId="7C787F03" w14:textId="77777777" w:rsidR="0087313C" w:rsidRPr="003F1D58" w:rsidRDefault="0087313C">
            <w:pPr>
              <w:pStyle w:val="TAL"/>
              <w:keepNext w:val="0"/>
              <w:keepLines w:val="0"/>
              <w:rPr>
                <w:sz w:val="16"/>
              </w:rPr>
            </w:pPr>
          </w:p>
        </w:tc>
        <w:tc>
          <w:tcPr>
            <w:tcW w:w="414" w:type="dxa"/>
            <w:tcMar>
              <w:right w:w="28" w:type="dxa"/>
            </w:tcMar>
          </w:tcPr>
          <w:p w14:paraId="35AD9937" w14:textId="77777777" w:rsidR="0087313C" w:rsidRPr="003F1D58" w:rsidRDefault="0087313C">
            <w:pPr>
              <w:pStyle w:val="TAL"/>
              <w:keepNext w:val="0"/>
              <w:keepLines w:val="0"/>
              <w:rPr>
                <w:sz w:val="16"/>
              </w:rPr>
            </w:pPr>
            <w:r w:rsidRPr="003F1D58">
              <w:rPr>
                <w:sz w:val="16"/>
              </w:rPr>
              <w:t>A</w:t>
            </w:r>
          </w:p>
        </w:tc>
        <w:tc>
          <w:tcPr>
            <w:tcW w:w="4233" w:type="dxa"/>
          </w:tcPr>
          <w:p w14:paraId="5FDBA806" w14:textId="77777777" w:rsidR="0087313C" w:rsidRPr="003F1D58" w:rsidRDefault="0087313C">
            <w:pPr>
              <w:pStyle w:val="TAL"/>
              <w:keepNext w:val="0"/>
              <w:keepLines w:val="0"/>
              <w:rPr>
                <w:rFonts w:cs="Arial"/>
                <w:sz w:val="16"/>
                <w:szCs w:val="16"/>
              </w:rPr>
            </w:pPr>
            <w:r w:rsidRPr="003F1D58">
              <w:rPr>
                <w:rFonts w:cs="Arial"/>
                <w:sz w:val="16"/>
                <w:szCs w:val="16"/>
              </w:rPr>
              <w:t>Clarifications and corrections in FileView interface of uicc.access package</w:t>
            </w:r>
          </w:p>
        </w:tc>
        <w:tc>
          <w:tcPr>
            <w:tcW w:w="896" w:type="dxa"/>
            <w:vMerge/>
          </w:tcPr>
          <w:p w14:paraId="08C9CE3E" w14:textId="77777777" w:rsidR="0087313C" w:rsidRPr="003F1D58" w:rsidRDefault="0087313C">
            <w:pPr>
              <w:pStyle w:val="TAL"/>
              <w:keepNext w:val="0"/>
              <w:keepLines w:val="0"/>
              <w:rPr>
                <w:sz w:val="16"/>
              </w:rPr>
            </w:pPr>
          </w:p>
        </w:tc>
      </w:tr>
      <w:tr w:rsidR="00270310" w:rsidRPr="003F1D58" w14:paraId="0BE6AF24" w14:textId="77777777" w:rsidTr="00CA5927">
        <w:trPr>
          <w:jc w:val="center"/>
        </w:trPr>
        <w:tc>
          <w:tcPr>
            <w:tcW w:w="792" w:type="dxa"/>
            <w:vMerge/>
            <w:tcMar>
              <w:right w:w="28" w:type="dxa"/>
            </w:tcMar>
          </w:tcPr>
          <w:p w14:paraId="4A7D9EB9" w14:textId="77777777" w:rsidR="0087313C" w:rsidRPr="003F1D58" w:rsidRDefault="0087313C">
            <w:pPr>
              <w:pStyle w:val="TAC"/>
              <w:keepNext w:val="0"/>
              <w:keepLines w:val="0"/>
              <w:rPr>
                <w:sz w:val="16"/>
              </w:rPr>
            </w:pPr>
          </w:p>
        </w:tc>
        <w:tc>
          <w:tcPr>
            <w:tcW w:w="1596" w:type="dxa"/>
            <w:vMerge/>
            <w:tcMar>
              <w:right w:w="28" w:type="dxa"/>
            </w:tcMar>
          </w:tcPr>
          <w:p w14:paraId="503F0C87" w14:textId="77777777" w:rsidR="0087313C" w:rsidRPr="003F1D58" w:rsidRDefault="0087313C">
            <w:pPr>
              <w:pStyle w:val="TAL"/>
              <w:keepNext w:val="0"/>
              <w:keepLines w:val="0"/>
              <w:rPr>
                <w:sz w:val="16"/>
              </w:rPr>
            </w:pPr>
          </w:p>
        </w:tc>
        <w:tc>
          <w:tcPr>
            <w:tcW w:w="602" w:type="dxa"/>
            <w:vMerge/>
            <w:tcMar>
              <w:right w:w="28" w:type="dxa"/>
            </w:tcMar>
          </w:tcPr>
          <w:p w14:paraId="1DD07169" w14:textId="77777777" w:rsidR="0087313C" w:rsidRPr="003F1D58" w:rsidRDefault="0087313C">
            <w:pPr>
              <w:pStyle w:val="TAL"/>
              <w:keepNext w:val="0"/>
              <w:keepLines w:val="0"/>
              <w:rPr>
                <w:sz w:val="16"/>
              </w:rPr>
            </w:pPr>
          </w:p>
        </w:tc>
        <w:tc>
          <w:tcPr>
            <w:tcW w:w="440" w:type="dxa"/>
            <w:tcMar>
              <w:right w:w="28" w:type="dxa"/>
            </w:tcMar>
          </w:tcPr>
          <w:p w14:paraId="609B7EDE" w14:textId="77777777" w:rsidR="0087313C" w:rsidRPr="003F1D58" w:rsidRDefault="0087313C">
            <w:pPr>
              <w:pStyle w:val="TAL"/>
              <w:keepNext w:val="0"/>
              <w:keepLines w:val="0"/>
              <w:rPr>
                <w:sz w:val="16"/>
              </w:rPr>
            </w:pPr>
            <w:r w:rsidRPr="003F1D58">
              <w:rPr>
                <w:sz w:val="16"/>
              </w:rPr>
              <w:t>090</w:t>
            </w:r>
          </w:p>
        </w:tc>
        <w:tc>
          <w:tcPr>
            <w:tcW w:w="426" w:type="dxa"/>
            <w:tcMar>
              <w:right w:w="28" w:type="dxa"/>
            </w:tcMar>
          </w:tcPr>
          <w:p w14:paraId="485EED8E" w14:textId="77777777" w:rsidR="0087313C" w:rsidRPr="003F1D58" w:rsidRDefault="0087313C">
            <w:pPr>
              <w:pStyle w:val="TAL"/>
              <w:keepNext w:val="0"/>
              <w:keepLines w:val="0"/>
              <w:rPr>
                <w:sz w:val="16"/>
              </w:rPr>
            </w:pPr>
          </w:p>
        </w:tc>
        <w:tc>
          <w:tcPr>
            <w:tcW w:w="414" w:type="dxa"/>
            <w:tcMar>
              <w:right w:w="28" w:type="dxa"/>
            </w:tcMar>
          </w:tcPr>
          <w:p w14:paraId="7CCC316E" w14:textId="77777777" w:rsidR="0087313C" w:rsidRPr="003F1D58" w:rsidRDefault="0087313C">
            <w:pPr>
              <w:pStyle w:val="TAL"/>
              <w:keepNext w:val="0"/>
              <w:keepLines w:val="0"/>
              <w:rPr>
                <w:sz w:val="16"/>
              </w:rPr>
            </w:pPr>
            <w:r w:rsidRPr="003F1D58">
              <w:rPr>
                <w:sz w:val="16"/>
              </w:rPr>
              <w:t>D</w:t>
            </w:r>
          </w:p>
        </w:tc>
        <w:tc>
          <w:tcPr>
            <w:tcW w:w="4233" w:type="dxa"/>
          </w:tcPr>
          <w:p w14:paraId="409148CA" w14:textId="77777777" w:rsidR="0087313C" w:rsidRPr="003F1D58" w:rsidRDefault="0087313C">
            <w:pPr>
              <w:pStyle w:val="TAL"/>
              <w:keepNext w:val="0"/>
              <w:keepLines w:val="0"/>
              <w:rPr>
                <w:rFonts w:cs="Arial"/>
                <w:sz w:val="16"/>
                <w:szCs w:val="16"/>
              </w:rPr>
            </w:pPr>
            <w:r w:rsidRPr="003F1D58">
              <w:rPr>
                <w:rFonts w:cs="Arial"/>
                <w:sz w:val="16"/>
                <w:szCs w:val="16"/>
              </w:rPr>
              <w:t>Corrections createFile and resizeFile method description</w:t>
            </w:r>
          </w:p>
        </w:tc>
        <w:tc>
          <w:tcPr>
            <w:tcW w:w="896" w:type="dxa"/>
            <w:vMerge/>
          </w:tcPr>
          <w:p w14:paraId="20A242BA" w14:textId="77777777" w:rsidR="0087313C" w:rsidRPr="003F1D58" w:rsidRDefault="0087313C">
            <w:pPr>
              <w:pStyle w:val="TAL"/>
              <w:keepNext w:val="0"/>
              <w:keepLines w:val="0"/>
              <w:rPr>
                <w:sz w:val="16"/>
              </w:rPr>
            </w:pPr>
          </w:p>
        </w:tc>
      </w:tr>
      <w:tr w:rsidR="00270310" w:rsidRPr="003F1D58" w14:paraId="219CBFD9" w14:textId="77777777" w:rsidTr="00CA5927">
        <w:trPr>
          <w:jc w:val="center"/>
        </w:trPr>
        <w:tc>
          <w:tcPr>
            <w:tcW w:w="792" w:type="dxa"/>
            <w:vMerge/>
            <w:tcMar>
              <w:right w:w="28" w:type="dxa"/>
            </w:tcMar>
          </w:tcPr>
          <w:p w14:paraId="2BD9BC31" w14:textId="77777777" w:rsidR="0087313C" w:rsidRPr="003F1D58" w:rsidRDefault="0087313C">
            <w:pPr>
              <w:pStyle w:val="TAC"/>
              <w:keepNext w:val="0"/>
              <w:keepLines w:val="0"/>
              <w:rPr>
                <w:sz w:val="16"/>
              </w:rPr>
            </w:pPr>
          </w:p>
        </w:tc>
        <w:tc>
          <w:tcPr>
            <w:tcW w:w="1596" w:type="dxa"/>
            <w:tcMar>
              <w:right w:w="28" w:type="dxa"/>
            </w:tcMar>
          </w:tcPr>
          <w:p w14:paraId="5B155B8C" w14:textId="77777777" w:rsidR="0087313C" w:rsidRPr="003F1D58" w:rsidRDefault="0087313C">
            <w:pPr>
              <w:pStyle w:val="TAL"/>
              <w:keepNext w:val="0"/>
              <w:keepLines w:val="0"/>
              <w:rPr>
                <w:sz w:val="16"/>
              </w:rPr>
            </w:pPr>
            <w:r w:rsidRPr="003F1D58">
              <w:rPr>
                <w:sz w:val="16"/>
              </w:rPr>
              <w:t>SCP-050493</w:t>
            </w:r>
          </w:p>
        </w:tc>
        <w:tc>
          <w:tcPr>
            <w:tcW w:w="602" w:type="dxa"/>
            <w:vMerge/>
            <w:tcMar>
              <w:right w:w="28" w:type="dxa"/>
            </w:tcMar>
          </w:tcPr>
          <w:p w14:paraId="5D65E917" w14:textId="77777777" w:rsidR="0087313C" w:rsidRPr="003F1D58" w:rsidRDefault="0087313C">
            <w:pPr>
              <w:pStyle w:val="TAL"/>
              <w:keepNext w:val="0"/>
              <w:keepLines w:val="0"/>
              <w:rPr>
                <w:sz w:val="16"/>
              </w:rPr>
            </w:pPr>
          </w:p>
        </w:tc>
        <w:tc>
          <w:tcPr>
            <w:tcW w:w="440" w:type="dxa"/>
            <w:tcMar>
              <w:right w:w="28" w:type="dxa"/>
            </w:tcMar>
          </w:tcPr>
          <w:p w14:paraId="29AC1264" w14:textId="77777777" w:rsidR="0087313C" w:rsidRPr="003F1D58" w:rsidRDefault="0087313C">
            <w:pPr>
              <w:pStyle w:val="TAL"/>
              <w:keepNext w:val="0"/>
              <w:keepLines w:val="0"/>
              <w:rPr>
                <w:sz w:val="16"/>
              </w:rPr>
            </w:pPr>
            <w:r w:rsidRPr="003F1D58">
              <w:rPr>
                <w:sz w:val="16"/>
              </w:rPr>
              <w:t>086</w:t>
            </w:r>
          </w:p>
        </w:tc>
        <w:tc>
          <w:tcPr>
            <w:tcW w:w="426" w:type="dxa"/>
            <w:tcMar>
              <w:right w:w="28" w:type="dxa"/>
            </w:tcMar>
          </w:tcPr>
          <w:p w14:paraId="494A438B" w14:textId="77777777" w:rsidR="0087313C" w:rsidRPr="003F1D58" w:rsidRDefault="0087313C">
            <w:pPr>
              <w:pStyle w:val="TAL"/>
              <w:keepNext w:val="0"/>
              <w:keepLines w:val="0"/>
              <w:rPr>
                <w:sz w:val="16"/>
              </w:rPr>
            </w:pPr>
          </w:p>
        </w:tc>
        <w:tc>
          <w:tcPr>
            <w:tcW w:w="414" w:type="dxa"/>
            <w:tcMar>
              <w:right w:w="28" w:type="dxa"/>
            </w:tcMar>
          </w:tcPr>
          <w:p w14:paraId="410E14B2" w14:textId="77777777" w:rsidR="0087313C" w:rsidRPr="003F1D58" w:rsidRDefault="0087313C">
            <w:pPr>
              <w:pStyle w:val="TAL"/>
              <w:keepNext w:val="0"/>
              <w:keepLines w:val="0"/>
              <w:rPr>
                <w:sz w:val="16"/>
              </w:rPr>
            </w:pPr>
            <w:r w:rsidRPr="003F1D58">
              <w:rPr>
                <w:sz w:val="16"/>
              </w:rPr>
              <w:t>A</w:t>
            </w:r>
          </w:p>
        </w:tc>
        <w:tc>
          <w:tcPr>
            <w:tcW w:w="4233" w:type="dxa"/>
          </w:tcPr>
          <w:p w14:paraId="543CCB67" w14:textId="77777777" w:rsidR="0087313C" w:rsidRPr="003F1D58" w:rsidRDefault="0087313C">
            <w:pPr>
              <w:pStyle w:val="TAL"/>
              <w:keepNext w:val="0"/>
              <w:keepLines w:val="0"/>
              <w:rPr>
                <w:rFonts w:cs="Arial"/>
                <w:sz w:val="16"/>
                <w:szCs w:val="16"/>
              </w:rPr>
            </w:pPr>
            <w:r w:rsidRPr="003F1D58">
              <w:rPr>
                <w:rFonts w:cs="Arial"/>
                <w:sz w:val="16"/>
                <w:szCs w:val="16"/>
              </w:rPr>
              <w:t>Clarify handler availability for EVENT_APPLICATION_DESELECT</w:t>
            </w:r>
          </w:p>
        </w:tc>
        <w:tc>
          <w:tcPr>
            <w:tcW w:w="896" w:type="dxa"/>
            <w:vMerge/>
          </w:tcPr>
          <w:p w14:paraId="3B5406FC" w14:textId="77777777" w:rsidR="0087313C" w:rsidRPr="003F1D58" w:rsidRDefault="0087313C">
            <w:pPr>
              <w:pStyle w:val="TAL"/>
              <w:keepNext w:val="0"/>
              <w:keepLines w:val="0"/>
              <w:rPr>
                <w:sz w:val="16"/>
              </w:rPr>
            </w:pPr>
          </w:p>
        </w:tc>
      </w:tr>
      <w:tr w:rsidR="00270310" w:rsidRPr="003F1D58" w14:paraId="5EFED4B1" w14:textId="77777777" w:rsidTr="00CA5927">
        <w:trPr>
          <w:jc w:val="center"/>
        </w:trPr>
        <w:tc>
          <w:tcPr>
            <w:tcW w:w="792" w:type="dxa"/>
            <w:vMerge/>
            <w:tcMar>
              <w:right w:w="28" w:type="dxa"/>
            </w:tcMar>
          </w:tcPr>
          <w:p w14:paraId="1578BA8E" w14:textId="77777777" w:rsidR="0087313C" w:rsidRPr="003F1D58" w:rsidRDefault="0087313C">
            <w:pPr>
              <w:pStyle w:val="TAC"/>
              <w:keepNext w:val="0"/>
              <w:keepLines w:val="0"/>
              <w:rPr>
                <w:sz w:val="16"/>
              </w:rPr>
            </w:pPr>
          </w:p>
        </w:tc>
        <w:tc>
          <w:tcPr>
            <w:tcW w:w="1596" w:type="dxa"/>
            <w:tcMar>
              <w:right w:w="28" w:type="dxa"/>
            </w:tcMar>
          </w:tcPr>
          <w:p w14:paraId="5399A171" w14:textId="77777777" w:rsidR="0087313C" w:rsidRPr="003F1D58" w:rsidRDefault="0087313C">
            <w:pPr>
              <w:pStyle w:val="TAL"/>
              <w:keepNext w:val="0"/>
              <w:keepLines w:val="0"/>
              <w:rPr>
                <w:sz w:val="16"/>
              </w:rPr>
            </w:pPr>
            <w:r w:rsidRPr="003F1D58">
              <w:rPr>
                <w:sz w:val="16"/>
              </w:rPr>
              <w:t>SCP-050500</w:t>
            </w:r>
          </w:p>
        </w:tc>
        <w:tc>
          <w:tcPr>
            <w:tcW w:w="602" w:type="dxa"/>
            <w:vMerge/>
            <w:tcMar>
              <w:right w:w="28" w:type="dxa"/>
            </w:tcMar>
          </w:tcPr>
          <w:p w14:paraId="47D34D4F" w14:textId="77777777" w:rsidR="0087313C" w:rsidRPr="003F1D58" w:rsidRDefault="0087313C">
            <w:pPr>
              <w:pStyle w:val="TAL"/>
              <w:keepNext w:val="0"/>
              <w:keepLines w:val="0"/>
              <w:rPr>
                <w:sz w:val="16"/>
              </w:rPr>
            </w:pPr>
          </w:p>
        </w:tc>
        <w:tc>
          <w:tcPr>
            <w:tcW w:w="440" w:type="dxa"/>
            <w:tcMar>
              <w:right w:w="28" w:type="dxa"/>
            </w:tcMar>
          </w:tcPr>
          <w:p w14:paraId="1049A0B3" w14:textId="77777777" w:rsidR="0087313C" w:rsidRPr="003F1D58" w:rsidRDefault="0087313C">
            <w:pPr>
              <w:pStyle w:val="TAL"/>
              <w:keepNext w:val="0"/>
              <w:keepLines w:val="0"/>
              <w:rPr>
                <w:sz w:val="16"/>
              </w:rPr>
            </w:pPr>
            <w:r w:rsidRPr="003F1D58">
              <w:rPr>
                <w:sz w:val="16"/>
              </w:rPr>
              <w:t>087</w:t>
            </w:r>
          </w:p>
        </w:tc>
        <w:tc>
          <w:tcPr>
            <w:tcW w:w="426" w:type="dxa"/>
            <w:tcMar>
              <w:right w:w="28" w:type="dxa"/>
            </w:tcMar>
          </w:tcPr>
          <w:p w14:paraId="73A6B410" w14:textId="77777777" w:rsidR="0087313C" w:rsidRPr="003F1D58" w:rsidRDefault="0087313C">
            <w:pPr>
              <w:pStyle w:val="TAL"/>
              <w:keepNext w:val="0"/>
              <w:keepLines w:val="0"/>
              <w:rPr>
                <w:sz w:val="16"/>
              </w:rPr>
            </w:pPr>
          </w:p>
        </w:tc>
        <w:tc>
          <w:tcPr>
            <w:tcW w:w="414" w:type="dxa"/>
            <w:tcMar>
              <w:right w:w="28" w:type="dxa"/>
            </w:tcMar>
          </w:tcPr>
          <w:p w14:paraId="5D56BD20" w14:textId="77777777" w:rsidR="0087313C" w:rsidRPr="003F1D58" w:rsidRDefault="0087313C">
            <w:pPr>
              <w:pStyle w:val="TAL"/>
              <w:keepNext w:val="0"/>
              <w:keepLines w:val="0"/>
              <w:rPr>
                <w:sz w:val="16"/>
              </w:rPr>
            </w:pPr>
            <w:r w:rsidRPr="003F1D58">
              <w:rPr>
                <w:sz w:val="16"/>
              </w:rPr>
              <w:t>B</w:t>
            </w:r>
          </w:p>
        </w:tc>
        <w:tc>
          <w:tcPr>
            <w:tcW w:w="4233" w:type="dxa"/>
          </w:tcPr>
          <w:p w14:paraId="63A26371" w14:textId="77777777" w:rsidR="0087313C" w:rsidRPr="003F1D58" w:rsidRDefault="0087313C">
            <w:pPr>
              <w:pStyle w:val="TAL"/>
              <w:keepNext w:val="0"/>
              <w:keepLines w:val="0"/>
              <w:rPr>
                <w:rFonts w:cs="Arial"/>
                <w:sz w:val="16"/>
                <w:szCs w:val="16"/>
              </w:rPr>
            </w:pPr>
            <w:r w:rsidRPr="003F1D58">
              <w:rPr>
                <w:rFonts w:cs="Arial"/>
                <w:sz w:val="16"/>
                <w:szCs w:val="16"/>
              </w:rPr>
              <w:t>Addition of UICCException reason code CONDITIONS_OF_USE_NOT_SATISFIED</w:t>
            </w:r>
          </w:p>
        </w:tc>
        <w:tc>
          <w:tcPr>
            <w:tcW w:w="896" w:type="dxa"/>
            <w:vMerge/>
          </w:tcPr>
          <w:p w14:paraId="67CDD8B0" w14:textId="77777777" w:rsidR="0087313C" w:rsidRPr="003F1D58" w:rsidRDefault="0087313C">
            <w:pPr>
              <w:pStyle w:val="TAL"/>
              <w:keepNext w:val="0"/>
              <w:keepLines w:val="0"/>
              <w:rPr>
                <w:sz w:val="16"/>
              </w:rPr>
            </w:pPr>
          </w:p>
        </w:tc>
      </w:tr>
      <w:tr w:rsidR="00270310" w:rsidRPr="003F1D58" w14:paraId="4497FAA2" w14:textId="77777777" w:rsidTr="00CA5927">
        <w:trPr>
          <w:jc w:val="center"/>
        </w:trPr>
        <w:tc>
          <w:tcPr>
            <w:tcW w:w="792" w:type="dxa"/>
            <w:vMerge/>
            <w:tcMar>
              <w:right w:w="28" w:type="dxa"/>
            </w:tcMar>
          </w:tcPr>
          <w:p w14:paraId="713274B2" w14:textId="77777777" w:rsidR="0087313C" w:rsidRPr="003F1D58" w:rsidRDefault="0087313C">
            <w:pPr>
              <w:pStyle w:val="TAC"/>
              <w:keepNext w:val="0"/>
              <w:keepLines w:val="0"/>
              <w:rPr>
                <w:sz w:val="16"/>
              </w:rPr>
            </w:pPr>
          </w:p>
        </w:tc>
        <w:tc>
          <w:tcPr>
            <w:tcW w:w="1596" w:type="dxa"/>
            <w:tcMar>
              <w:right w:w="28" w:type="dxa"/>
            </w:tcMar>
          </w:tcPr>
          <w:p w14:paraId="37B3CE2B" w14:textId="77777777" w:rsidR="0087313C" w:rsidRPr="003F1D58" w:rsidRDefault="0087313C">
            <w:pPr>
              <w:pStyle w:val="TAL"/>
              <w:keepNext w:val="0"/>
              <w:keepLines w:val="0"/>
              <w:rPr>
                <w:sz w:val="16"/>
              </w:rPr>
            </w:pPr>
            <w:r w:rsidRPr="003F1D58">
              <w:rPr>
                <w:sz w:val="16"/>
              </w:rPr>
              <w:t>SCP-050501</w:t>
            </w:r>
          </w:p>
        </w:tc>
        <w:tc>
          <w:tcPr>
            <w:tcW w:w="602" w:type="dxa"/>
            <w:vMerge/>
            <w:tcMar>
              <w:right w:w="28" w:type="dxa"/>
            </w:tcMar>
          </w:tcPr>
          <w:p w14:paraId="07F92B0E" w14:textId="77777777" w:rsidR="0087313C" w:rsidRPr="003F1D58" w:rsidRDefault="0087313C">
            <w:pPr>
              <w:pStyle w:val="TAL"/>
              <w:keepNext w:val="0"/>
              <w:keepLines w:val="0"/>
              <w:rPr>
                <w:sz w:val="16"/>
              </w:rPr>
            </w:pPr>
          </w:p>
        </w:tc>
        <w:tc>
          <w:tcPr>
            <w:tcW w:w="440" w:type="dxa"/>
            <w:tcMar>
              <w:right w:w="28" w:type="dxa"/>
            </w:tcMar>
          </w:tcPr>
          <w:p w14:paraId="7CF56CFB" w14:textId="77777777" w:rsidR="0087313C" w:rsidRPr="003F1D58" w:rsidRDefault="0087313C">
            <w:pPr>
              <w:pStyle w:val="TAL"/>
              <w:keepNext w:val="0"/>
              <w:keepLines w:val="0"/>
              <w:rPr>
                <w:sz w:val="16"/>
              </w:rPr>
            </w:pPr>
            <w:r w:rsidRPr="003F1D58">
              <w:rPr>
                <w:sz w:val="16"/>
              </w:rPr>
              <w:t>084</w:t>
            </w:r>
          </w:p>
        </w:tc>
        <w:tc>
          <w:tcPr>
            <w:tcW w:w="426" w:type="dxa"/>
            <w:tcMar>
              <w:right w:w="28" w:type="dxa"/>
            </w:tcMar>
          </w:tcPr>
          <w:p w14:paraId="6E62E286" w14:textId="77777777" w:rsidR="0087313C" w:rsidRPr="003F1D58" w:rsidRDefault="0087313C">
            <w:pPr>
              <w:pStyle w:val="TAL"/>
              <w:keepNext w:val="0"/>
              <w:keepLines w:val="0"/>
              <w:rPr>
                <w:sz w:val="16"/>
              </w:rPr>
            </w:pPr>
          </w:p>
        </w:tc>
        <w:tc>
          <w:tcPr>
            <w:tcW w:w="414" w:type="dxa"/>
            <w:tcMar>
              <w:right w:w="28" w:type="dxa"/>
            </w:tcMar>
          </w:tcPr>
          <w:p w14:paraId="62992CEF" w14:textId="77777777" w:rsidR="0087313C" w:rsidRPr="003F1D58" w:rsidRDefault="0087313C">
            <w:pPr>
              <w:pStyle w:val="TAL"/>
              <w:keepNext w:val="0"/>
              <w:keepLines w:val="0"/>
              <w:rPr>
                <w:sz w:val="16"/>
              </w:rPr>
            </w:pPr>
            <w:r w:rsidRPr="003F1D58">
              <w:rPr>
                <w:sz w:val="16"/>
              </w:rPr>
              <w:t>B</w:t>
            </w:r>
          </w:p>
        </w:tc>
        <w:tc>
          <w:tcPr>
            <w:tcW w:w="4233" w:type="dxa"/>
          </w:tcPr>
          <w:p w14:paraId="295DA936" w14:textId="77777777" w:rsidR="0087313C" w:rsidRPr="003F1D58" w:rsidRDefault="0087313C">
            <w:pPr>
              <w:pStyle w:val="TAL"/>
              <w:keepNext w:val="0"/>
              <w:keepLines w:val="0"/>
              <w:rPr>
                <w:rFonts w:cs="Arial"/>
                <w:sz w:val="16"/>
                <w:szCs w:val="16"/>
              </w:rPr>
            </w:pPr>
            <w:r w:rsidRPr="003F1D58">
              <w:rPr>
                <w:rFonts w:cs="Arial"/>
                <w:sz w:val="16"/>
                <w:szCs w:val="16"/>
              </w:rPr>
              <w:t>Define the constant for the proactive command send short message</w:t>
            </w:r>
          </w:p>
        </w:tc>
        <w:tc>
          <w:tcPr>
            <w:tcW w:w="896" w:type="dxa"/>
            <w:vMerge/>
          </w:tcPr>
          <w:p w14:paraId="09315509" w14:textId="77777777" w:rsidR="0087313C" w:rsidRPr="003F1D58" w:rsidRDefault="0087313C">
            <w:pPr>
              <w:pStyle w:val="TAL"/>
              <w:keepNext w:val="0"/>
              <w:keepLines w:val="0"/>
              <w:rPr>
                <w:sz w:val="16"/>
              </w:rPr>
            </w:pPr>
          </w:p>
        </w:tc>
      </w:tr>
      <w:tr w:rsidR="00270310" w:rsidRPr="003F1D58" w14:paraId="0D3A0C15" w14:textId="77777777" w:rsidTr="00CA5927">
        <w:trPr>
          <w:jc w:val="center"/>
        </w:trPr>
        <w:tc>
          <w:tcPr>
            <w:tcW w:w="792" w:type="dxa"/>
            <w:tcMar>
              <w:right w:w="28" w:type="dxa"/>
            </w:tcMar>
          </w:tcPr>
          <w:p w14:paraId="1576F3D1" w14:textId="77777777" w:rsidR="0087313C" w:rsidRPr="003F1D58" w:rsidRDefault="0087313C">
            <w:pPr>
              <w:pStyle w:val="TAC"/>
              <w:keepNext w:val="0"/>
              <w:keepLines w:val="0"/>
              <w:rPr>
                <w:sz w:val="16"/>
              </w:rPr>
            </w:pPr>
            <w:r w:rsidRPr="003F1D58">
              <w:rPr>
                <w:sz w:val="16"/>
              </w:rPr>
              <w:t>SCP-25</w:t>
            </w:r>
          </w:p>
        </w:tc>
        <w:tc>
          <w:tcPr>
            <w:tcW w:w="1596" w:type="dxa"/>
            <w:tcMar>
              <w:right w:w="28" w:type="dxa"/>
            </w:tcMar>
          </w:tcPr>
          <w:p w14:paraId="0F746009" w14:textId="77777777" w:rsidR="0087313C" w:rsidRPr="003F1D58" w:rsidRDefault="0087313C">
            <w:pPr>
              <w:pStyle w:val="TAL"/>
              <w:keepNext w:val="0"/>
              <w:keepLines w:val="0"/>
              <w:rPr>
                <w:sz w:val="16"/>
              </w:rPr>
            </w:pPr>
            <w:r w:rsidRPr="003F1D58">
              <w:rPr>
                <w:sz w:val="16"/>
              </w:rPr>
              <w:t>SCP-060154</w:t>
            </w:r>
          </w:p>
        </w:tc>
        <w:tc>
          <w:tcPr>
            <w:tcW w:w="602" w:type="dxa"/>
            <w:tcMar>
              <w:right w:w="28" w:type="dxa"/>
            </w:tcMar>
          </w:tcPr>
          <w:p w14:paraId="7E94FB34" w14:textId="77777777" w:rsidR="0087313C" w:rsidRPr="003F1D58" w:rsidRDefault="0087313C">
            <w:pPr>
              <w:pStyle w:val="TAL"/>
              <w:keepNext w:val="0"/>
              <w:keepLines w:val="0"/>
              <w:rPr>
                <w:sz w:val="16"/>
              </w:rPr>
            </w:pPr>
            <w:r w:rsidRPr="003F1D58">
              <w:rPr>
                <w:sz w:val="16"/>
              </w:rPr>
              <w:t>7.3.0</w:t>
            </w:r>
          </w:p>
        </w:tc>
        <w:tc>
          <w:tcPr>
            <w:tcW w:w="440" w:type="dxa"/>
            <w:tcMar>
              <w:right w:w="28" w:type="dxa"/>
            </w:tcMar>
          </w:tcPr>
          <w:p w14:paraId="3475F41A" w14:textId="77777777" w:rsidR="0087313C" w:rsidRPr="003F1D58" w:rsidRDefault="0087313C">
            <w:pPr>
              <w:pStyle w:val="TAL"/>
              <w:keepNext w:val="0"/>
              <w:keepLines w:val="0"/>
              <w:rPr>
                <w:sz w:val="16"/>
              </w:rPr>
            </w:pPr>
            <w:r w:rsidRPr="003F1D58">
              <w:rPr>
                <w:sz w:val="16"/>
              </w:rPr>
              <w:t>092</w:t>
            </w:r>
          </w:p>
        </w:tc>
        <w:tc>
          <w:tcPr>
            <w:tcW w:w="426" w:type="dxa"/>
            <w:tcMar>
              <w:right w:w="28" w:type="dxa"/>
            </w:tcMar>
          </w:tcPr>
          <w:p w14:paraId="2C2246D0"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3A036A56" w14:textId="77777777" w:rsidR="0087313C" w:rsidRPr="003F1D58" w:rsidRDefault="0087313C">
            <w:pPr>
              <w:pStyle w:val="TAL"/>
              <w:keepNext w:val="0"/>
              <w:keepLines w:val="0"/>
              <w:rPr>
                <w:sz w:val="16"/>
              </w:rPr>
            </w:pPr>
            <w:r w:rsidRPr="003F1D58">
              <w:rPr>
                <w:sz w:val="16"/>
              </w:rPr>
              <w:t>A</w:t>
            </w:r>
          </w:p>
        </w:tc>
        <w:tc>
          <w:tcPr>
            <w:tcW w:w="4233" w:type="dxa"/>
          </w:tcPr>
          <w:p w14:paraId="301337BD" w14:textId="77777777" w:rsidR="0087313C" w:rsidRPr="003F1D58" w:rsidRDefault="0087313C">
            <w:pPr>
              <w:pStyle w:val="TAL"/>
              <w:keepNext w:val="0"/>
              <w:keepLines w:val="0"/>
              <w:rPr>
                <w:rFonts w:cs="Arial"/>
                <w:sz w:val="16"/>
                <w:szCs w:val="16"/>
              </w:rPr>
            </w:pPr>
            <w:r w:rsidRPr="003F1D58">
              <w:rPr>
                <w:rFonts w:cs="Arial"/>
                <w:sz w:val="16"/>
                <w:szCs w:val="16"/>
              </w:rPr>
              <w:t>UICC API increase</w:t>
            </w:r>
          </w:p>
        </w:tc>
        <w:tc>
          <w:tcPr>
            <w:tcW w:w="896" w:type="dxa"/>
          </w:tcPr>
          <w:p w14:paraId="6C4E26F9" w14:textId="77777777" w:rsidR="0087313C" w:rsidRPr="003F1D58" w:rsidRDefault="0087313C">
            <w:pPr>
              <w:pStyle w:val="TAL"/>
              <w:keepNext w:val="0"/>
              <w:keepLines w:val="0"/>
              <w:rPr>
                <w:sz w:val="16"/>
              </w:rPr>
            </w:pPr>
            <w:r w:rsidRPr="003F1D58">
              <w:rPr>
                <w:sz w:val="16"/>
              </w:rPr>
              <w:t>7.4.0</w:t>
            </w:r>
          </w:p>
        </w:tc>
      </w:tr>
      <w:tr w:rsidR="00270310" w:rsidRPr="003F1D58" w14:paraId="412C8F84" w14:textId="77777777" w:rsidTr="00CA5927">
        <w:trPr>
          <w:jc w:val="center"/>
        </w:trPr>
        <w:tc>
          <w:tcPr>
            <w:tcW w:w="792" w:type="dxa"/>
            <w:vMerge w:val="restart"/>
            <w:tcMar>
              <w:right w:w="28" w:type="dxa"/>
            </w:tcMar>
          </w:tcPr>
          <w:p w14:paraId="06EE2B38" w14:textId="77777777" w:rsidR="0087313C" w:rsidRPr="003F1D58" w:rsidRDefault="0087313C">
            <w:pPr>
              <w:pStyle w:val="TAC"/>
              <w:keepNext w:val="0"/>
              <w:keepLines w:val="0"/>
              <w:rPr>
                <w:sz w:val="16"/>
              </w:rPr>
            </w:pPr>
            <w:r w:rsidRPr="003F1D58">
              <w:rPr>
                <w:sz w:val="16"/>
              </w:rPr>
              <w:t>SCP-26</w:t>
            </w:r>
          </w:p>
        </w:tc>
        <w:tc>
          <w:tcPr>
            <w:tcW w:w="1596" w:type="dxa"/>
            <w:tcMar>
              <w:right w:w="28" w:type="dxa"/>
            </w:tcMar>
          </w:tcPr>
          <w:p w14:paraId="79FCAF8C" w14:textId="77777777" w:rsidR="0087313C" w:rsidRPr="003F1D58" w:rsidRDefault="0087313C">
            <w:pPr>
              <w:pStyle w:val="TAL"/>
              <w:keepNext w:val="0"/>
              <w:keepLines w:val="0"/>
              <w:rPr>
                <w:sz w:val="16"/>
              </w:rPr>
            </w:pPr>
            <w:r w:rsidRPr="003F1D58">
              <w:rPr>
                <w:sz w:val="16"/>
              </w:rPr>
              <w:t>SCP-060286</w:t>
            </w:r>
          </w:p>
        </w:tc>
        <w:tc>
          <w:tcPr>
            <w:tcW w:w="602" w:type="dxa"/>
            <w:tcMar>
              <w:right w:w="28" w:type="dxa"/>
            </w:tcMar>
          </w:tcPr>
          <w:p w14:paraId="6DE79481" w14:textId="77777777" w:rsidR="0087313C" w:rsidRPr="003F1D58" w:rsidRDefault="0087313C">
            <w:pPr>
              <w:pStyle w:val="TAL"/>
              <w:keepNext w:val="0"/>
              <w:keepLines w:val="0"/>
              <w:rPr>
                <w:sz w:val="16"/>
              </w:rPr>
            </w:pPr>
            <w:r w:rsidRPr="003F1D58">
              <w:rPr>
                <w:sz w:val="16"/>
              </w:rPr>
              <w:t>7.4.0</w:t>
            </w:r>
          </w:p>
        </w:tc>
        <w:tc>
          <w:tcPr>
            <w:tcW w:w="440" w:type="dxa"/>
            <w:tcMar>
              <w:right w:w="28" w:type="dxa"/>
            </w:tcMar>
          </w:tcPr>
          <w:p w14:paraId="6839026F" w14:textId="77777777" w:rsidR="0087313C" w:rsidRPr="003F1D58" w:rsidRDefault="0087313C">
            <w:pPr>
              <w:pStyle w:val="TAL"/>
              <w:keepNext w:val="0"/>
              <w:keepLines w:val="0"/>
              <w:rPr>
                <w:sz w:val="16"/>
              </w:rPr>
            </w:pPr>
            <w:r w:rsidRPr="003F1D58">
              <w:rPr>
                <w:sz w:val="16"/>
              </w:rPr>
              <w:t>095</w:t>
            </w:r>
          </w:p>
        </w:tc>
        <w:tc>
          <w:tcPr>
            <w:tcW w:w="426" w:type="dxa"/>
            <w:tcMar>
              <w:right w:w="28" w:type="dxa"/>
            </w:tcMar>
          </w:tcPr>
          <w:p w14:paraId="6E1F59FA" w14:textId="77777777" w:rsidR="0087313C" w:rsidRPr="003F1D58" w:rsidRDefault="0087313C">
            <w:pPr>
              <w:pStyle w:val="TAL"/>
              <w:keepNext w:val="0"/>
              <w:keepLines w:val="0"/>
              <w:rPr>
                <w:sz w:val="16"/>
              </w:rPr>
            </w:pPr>
          </w:p>
        </w:tc>
        <w:tc>
          <w:tcPr>
            <w:tcW w:w="414" w:type="dxa"/>
            <w:tcMar>
              <w:right w:w="28" w:type="dxa"/>
            </w:tcMar>
          </w:tcPr>
          <w:p w14:paraId="43CBBD1D" w14:textId="77777777" w:rsidR="0087313C" w:rsidRPr="003F1D58" w:rsidRDefault="0087313C">
            <w:pPr>
              <w:pStyle w:val="TAL"/>
              <w:keepNext w:val="0"/>
              <w:keepLines w:val="0"/>
              <w:rPr>
                <w:sz w:val="16"/>
              </w:rPr>
            </w:pPr>
            <w:r w:rsidRPr="003F1D58">
              <w:rPr>
                <w:sz w:val="16"/>
              </w:rPr>
              <w:t>D</w:t>
            </w:r>
          </w:p>
        </w:tc>
        <w:tc>
          <w:tcPr>
            <w:tcW w:w="4233" w:type="dxa"/>
          </w:tcPr>
          <w:p w14:paraId="7A22CD96" w14:textId="77777777" w:rsidR="0087313C" w:rsidRPr="003F1D58" w:rsidRDefault="0087313C">
            <w:pPr>
              <w:pStyle w:val="TAL"/>
              <w:keepNext w:val="0"/>
              <w:keepLines w:val="0"/>
              <w:rPr>
                <w:rFonts w:cs="Arial"/>
                <w:sz w:val="16"/>
                <w:szCs w:val="16"/>
              </w:rPr>
            </w:pPr>
            <w:r w:rsidRPr="003F1D58">
              <w:rPr>
                <w:rFonts w:cs="Arial"/>
                <w:sz w:val="16"/>
                <w:szCs w:val="16"/>
              </w:rPr>
              <w:t>Correct a comment about TAG_FCP_LCS_INTEGER value</w:t>
            </w:r>
          </w:p>
        </w:tc>
        <w:tc>
          <w:tcPr>
            <w:tcW w:w="896" w:type="dxa"/>
            <w:vMerge w:val="restart"/>
          </w:tcPr>
          <w:p w14:paraId="2435DB58" w14:textId="77777777" w:rsidR="0087313C" w:rsidRPr="003F1D58" w:rsidRDefault="0087313C">
            <w:pPr>
              <w:pStyle w:val="TAL"/>
              <w:keepNext w:val="0"/>
              <w:keepLines w:val="0"/>
              <w:rPr>
                <w:sz w:val="16"/>
              </w:rPr>
            </w:pPr>
            <w:r w:rsidRPr="003F1D58">
              <w:rPr>
                <w:sz w:val="16"/>
              </w:rPr>
              <w:t>7.5.0</w:t>
            </w:r>
          </w:p>
        </w:tc>
      </w:tr>
      <w:tr w:rsidR="00270310" w:rsidRPr="003F1D58" w14:paraId="5C3BCDC4" w14:textId="77777777" w:rsidTr="00CA5927">
        <w:trPr>
          <w:jc w:val="center"/>
        </w:trPr>
        <w:tc>
          <w:tcPr>
            <w:tcW w:w="792" w:type="dxa"/>
            <w:vMerge/>
            <w:tcMar>
              <w:right w:w="28" w:type="dxa"/>
            </w:tcMar>
          </w:tcPr>
          <w:p w14:paraId="658A9EE8" w14:textId="77777777" w:rsidR="0087313C" w:rsidRPr="003F1D58" w:rsidRDefault="0087313C">
            <w:pPr>
              <w:pStyle w:val="TAC"/>
              <w:keepNext w:val="0"/>
              <w:keepLines w:val="0"/>
              <w:rPr>
                <w:sz w:val="16"/>
              </w:rPr>
            </w:pPr>
          </w:p>
        </w:tc>
        <w:tc>
          <w:tcPr>
            <w:tcW w:w="1596" w:type="dxa"/>
            <w:tcMar>
              <w:right w:w="28" w:type="dxa"/>
            </w:tcMar>
          </w:tcPr>
          <w:p w14:paraId="11FF0FF6" w14:textId="77777777" w:rsidR="0087313C" w:rsidRPr="003F1D58" w:rsidRDefault="0087313C">
            <w:pPr>
              <w:pStyle w:val="TAL"/>
              <w:keepNext w:val="0"/>
              <w:keepLines w:val="0"/>
              <w:rPr>
                <w:sz w:val="16"/>
              </w:rPr>
            </w:pPr>
          </w:p>
        </w:tc>
        <w:tc>
          <w:tcPr>
            <w:tcW w:w="602" w:type="dxa"/>
            <w:vMerge w:val="restart"/>
            <w:tcMar>
              <w:right w:w="28" w:type="dxa"/>
            </w:tcMar>
          </w:tcPr>
          <w:p w14:paraId="01141681" w14:textId="77777777" w:rsidR="0087313C" w:rsidRPr="003F1D58" w:rsidRDefault="0087313C">
            <w:pPr>
              <w:pStyle w:val="TAL"/>
              <w:keepNext w:val="0"/>
              <w:keepLines w:val="0"/>
              <w:rPr>
                <w:sz w:val="16"/>
              </w:rPr>
            </w:pPr>
          </w:p>
        </w:tc>
        <w:tc>
          <w:tcPr>
            <w:tcW w:w="440" w:type="dxa"/>
            <w:tcMar>
              <w:right w:w="28" w:type="dxa"/>
            </w:tcMar>
          </w:tcPr>
          <w:p w14:paraId="7AB006EF" w14:textId="77777777" w:rsidR="0087313C" w:rsidRPr="003F1D58" w:rsidRDefault="0087313C">
            <w:pPr>
              <w:pStyle w:val="TAL"/>
              <w:keepNext w:val="0"/>
              <w:keepLines w:val="0"/>
              <w:rPr>
                <w:sz w:val="16"/>
              </w:rPr>
            </w:pPr>
            <w:r w:rsidRPr="003F1D58">
              <w:rPr>
                <w:sz w:val="16"/>
              </w:rPr>
              <w:t>096</w:t>
            </w:r>
          </w:p>
        </w:tc>
        <w:tc>
          <w:tcPr>
            <w:tcW w:w="426" w:type="dxa"/>
            <w:tcMar>
              <w:right w:w="28" w:type="dxa"/>
            </w:tcMar>
          </w:tcPr>
          <w:p w14:paraId="4E07083E" w14:textId="77777777" w:rsidR="0087313C" w:rsidRPr="003F1D58" w:rsidRDefault="0087313C">
            <w:pPr>
              <w:pStyle w:val="TAL"/>
              <w:keepNext w:val="0"/>
              <w:keepLines w:val="0"/>
              <w:rPr>
                <w:sz w:val="16"/>
              </w:rPr>
            </w:pPr>
          </w:p>
        </w:tc>
        <w:tc>
          <w:tcPr>
            <w:tcW w:w="414" w:type="dxa"/>
            <w:tcMar>
              <w:right w:w="28" w:type="dxa"/>
            </w:tcMar>
          </w:tcPr>
          <w:p w14:paraId="7ED41CD8" w14:textId="77777777" w:rsidR="0087313C" w:rsidRPr="003F1D58" w:rsidRDefault="0087313C">
            <w:pPr>
              <w:pStyle w:val="TAL"/>
              <w:keepNext w:val="0"/>
              <w:keepLines w:val="0"/>
              <w:rPr>
                <w:sz w:val="16"/>
              </w:rPr>
            </w:pPr>
            <w:r w:rsidRPr="003F1D58">
              <w:rPr>
                <w:sz w:val="16"/>
              </w:rPr>
              <w:t>B</w:t>
            </w:r>
          </w:p>
        </w:tc>
        <w:tc>
          <w:tcPr>
            <w:tcW w:w="4233" w:type="dxa"/>
          </w:tcPr>
          <w:p w14:paraId="2A638102" w14:textId="77777777" w:rsidR="0087313C" w:rsidRPr="003F1D58" w:rsidRDefault="0087313C">
            <w:pPr>
              <w:pStyle w:val="TAL"/>
              <w:keepNext w:val="0"/>
              <w:keepLines w:val="0"/>
              <w:rPr>
                <w:rFonts w:cs="Arial"/>
                <w:sz w:val="16"/>
                <w:szCs w:val="16"/>
              </w:rPr>
            </w:pPr>
            <w:r w:rsidRPr="003F1D58">
              <w:rPr>
                <w:rFonts w:cs="Arial"/>
                <w:sz w:val="16"/>
                <w:szCs w:val="16"/>
              </w:rPr>
              <w:t>Event External File Update: support for BER-TLV files</w:t>
            </w:r>
          </w:p>
        </w:tc>
        <w:tc>
          <w:tcPr>
            <w:tcW w:w="896" w:type="dxa"/>
            <w:vMerge/>
          </w:tcPr>
          <w:p w14:paraId="4658EAFD" w14:textId="77777777" w:rsidR="0087313C" w:rsidRPr="003F1D58" w:rsidRDefault="0087313C">
            <w:pPr>
              <w:pStyle w:val="TAL"/>
              <w:keepNext w:val="0"/>
              <w:keepLines w:val="0"/>
              <w:rPr>
                <w:sz w:val="16"/>
              </w:rPr>
            </w:pPr>
          </w:p>
        </w:tc>
      </w:tr>
      <w:tr w:rsidR="00270310" w:rsidRPr="003F1D58" w14:paraId="40D93A2A" w14:textId="77777777" w:rsidTr="00CA5927">
        <w:trPr>
          <w:jc w:val="center"/>
        </w:trPr>
        <w:tc>
          <w:tcPr>
            <w:tcW w:w="792" w:type="dxa"/>
            <w:vMerge/>
            <w:tcMar>
              <w:right w:w="28" w:type="dxa"/>
            </w:tcMar>
          </w:tcPr>
          <w:p w14:paraId="7D51BA95" w14:textId="77777777" w:rsidR="0087313C" w:rsidRPr="003F1D58" w:rsidRDefault="0087313C">
            <w:pPr>
              <w:pStyle w:val="TAC"/>
              <w:keepNext w:val="0"/>
              <w:keepLines w:val="0"/>
              <w:rPr>
                <w:sz w:val="16"/>
              </w:rPr>
            </w:pPr>
          </w:p>
        </w:tc>
        <w:tc>
          <w:tcPr>
            <w:tcW w:w="1596" w:type="dxa"/>
            <w:tcMar>
              <w:right w:w="28" w:type="dxa"/>
            </w:tcMar>
          </w:tcPr>
          <w:p w14:paraId="436FD2ED" w14:textId="77777777" w:rsidR="0087313C" w:rsidRPr="003F1D58" w:rsidRDefault="0087313C">
            <w:pPr>
              <w:pStyle w:val="TAL"/>
              <w:keepNext w:val="0"/>
              <w:keepLines w:val="0"/>
              <w:rPr>
                <w:sz w:val="16"/>
              </w:rPr>
            </w:pPr>
            <w:r w:rsidRPr="003F1D58">
              <w:rPr>
                <w:sz w:val="16"/>
              </w:rPr>
              <w:t>SCP-060283</w:t>
            </w:r>
          </w:p>
        </w:tc>
        <w:tc>
          <w:tcPr>
            <w:tcW w:w="602" w:type="dxa"/>
            <w:vMerge/>
            <w:tcMar>
              <w:right w:w="28" w:type="dxa"/>
            </w:tcMar>
          </w:tcPr>
          <w:p w14:paraId="33FB9E0C" w14:textId="77777777" w:rsidR="0087313C" w:rsidRPr="003F1D58" w:rsidRDefault="0087313C">
            <w:pPr>
              <w:pStyle w:val="TAL"/>
              <w:keepNext w:val="0"/>
              <w:keepLines w:val="0"/>
              <w:rPr>
                <w:sz w:val="16"/>
              </w:rPr>
            </w:pPr>
          </w:p>
        </w:tc>
        <w:tc>
          <w:tcPr>
            <w:tcW w:w="440" w:type="dxa"/>
            <w:tcMar>
              <w:right w:w="28" w:type="dxa"/>
            </w:tcMar>
          </w:tcPr>
          <w:p w14:paraId="56EB04EE" w14:textId="77777777" w:rsidR="0087313C" w:rsidRPr="003F1D58" w:rsidRDefault="0087313C">
            <w:pPr>
              <w:pStyle w:val="TAL"/>
              <w:keepNext w:val="0"/>
              <w:keepLines w:val="0"/>
              <w:rPr>
                <w:sz w:val="16"/>
              </w:rPr>
            </w:pPr>
            <w:r w:rsidRPr="003F1D58">
              <w:rPr>
                <w:sz w:val="16"/>
              </w:rPr>
              <w:t>094</w:t>
            </w:r>
          </w:p>
        </w:tc>
        <w:tc>
          <w:tcPr>
            <w:tcW w:w="426" w:type="dxa"/>
            <w:tcMar>
              <w:right w:w="28" w:type="dxa"/>
            </w:tcMar>
          </w:tcPr>
          <w:p w14:paraId="1128FEBF" w14:textId="77777777" w:rsidR="0087313C" w:rsidRPr="003F1D58" w:rsidRDefault="0087313C">
            <w:pPr>
              <w:pStyle w:val="TAL"/>
              <w:keepNext w:val="0"/>
              <w:keepLines w:val="0"/>
              <w:rPr>
                <w:sz w:val="16"/>
              </w:rPr>
            </w:pPr>
            <w:r w:rsidRPr="003F1D58">
              <w:rPr>
                <w:sz w:val="16"/>
              </w:rPr>
              <w:t>2</w:t>
            </w:r>
          </w:p>
        </w:tc>
        <w:tc>
          <w:tcPr>
            <w:tcW w:w="414" w:type="dxa"/>
            <w:tcMar>
              <w:right w:w="28" w:type="dxa"/>
            </w:tcMar>
          </w:tcPr>
          <w:p w14:paraId="6CC1A885" w14:textId="77777777" w:rsidR="0087313C" w:rsidRPr="003F1D58" w:rsidRDefault="0087313C">
            <w:pPr>
              <w:pStyle w:val="TAL"/>
              <w:keepNext w:val="0"/>
              <w:keepLines w:val="0"/>
              <w:rPr>
                <w:sz w:val="16"/>
              </w:rPr>
            </w:pPr>
            <w:r w:rsidRPr="003F1D58">
              <w:rPr>
                <w:sz w:val="16"/>
              </w:rPr>
              <w:t>B</w:t>
            </w:r>
          </w:p>
        </w:tc>
        <w:tc>
          <w:tcPr>
            <w:tcW w:w="4233" w:type="dxa"/>
          </w:tcPr>
          <w:p w14:paraId="5C6AECED" w14:textId="77777777" w:rsidR="0087313C" w:rsidRPr="003F1D58" w:rsidRDefault="0087313C">
            <w:pPr>
              <w:pStyle w:val="TAL"/>
              <w:keepNext w:val="0"/>
              <w:keepLines w:val="0"/>
              <w:rPr>
                <w:rFonts w:cs="Arial"/>
                <w:sz w:val="16"/>
                <w:szCs w:val="16"/>
              </w:rPr>
            </w:pPr>
            <w:r w:rsidRPr="003F1D58">
              <w:rPr>
                <w:rFonts w:cs="Arial"/>
                <w:sz w:val="16"/>
                <w:szCs w:val="16"/>
              </w:rPr>
              <w:t xml:space="preserve">Introduction of new exceptions to reflect changes due to the introduction of the termination state for files in </w:t>
            </w:r>
            <w:r w:rsidR="00E74B69" w:rsidRPr="008562E2">
              <w:rPr>
                <w:rFonts w:cs="Arial"/>
                <w:sz w:val="16"/>
                <w:szCs w:val="16"/>
              </w:rPr>
              <w:t>ETSI TS 102 221</w:t>
            </w:r>
            <w:r w:rsidR="00395C4D" w:rsidRPr="003F1D58">
              <w:rPr>
                <w:rFonts w:cs="Arial"/>
                <w:sz w:val="16"/>
                <w:szCs w:val="16"/>
              </w:rPr>
              <w:t xml:space="preserve"> </w:t>
            </w:r>
            <w:r w:rsidRPr="003F1D58">
              <w:rPr>
                <w:rFonts w:cs="Arial"/>
                <w:sz w:val="16"/>
                <w:szCs w:val="16"/>
              </w:rPr>
              <w:t xml:space="preserve">and </w:t>
            </w:r>
            <w:r w:rsidR="00E74B69" w:rsidRPr="008562E2">
              <w:rPr>
                <w:rFonts w:cs="Arial"/>
                <w:sz w:val="16"/>
                <w:szCs w:val="16"/>
              </w:rPr>
              <w:t>ETSI TS 102 222</w:t>
            </w:r>
          </w:p>
        </w:tc>
        <w:tc>
          <w:tcPr>
            <w:tcW w:w="896" w:type="dxa"/>
            <w:vMerge/>
          </w:tcPr>
          <w:p w14:paraId="0D102E9F" w14:textId="77777777" w:rsidR="0087313C" w:rsidRPr="003F1D58" w:rsidRDefault="0087313C">
            <w:pPr>
              <w:pStyle w:val="TAL"/>
              <w:keepNext w:val="0"/>
              <w:keepLines w:val="0"/>
              <w:rPr>
                <w:sz w:val="16"/>
              </w:rPr>
            </w:pPr>
          </w:p>
        </w:tc>
      </w:tr>
      <w:tr w:rsidR="00270310" w:rsidRPr="003F1D58" w14:paraId="3AB8B3F8" w14:textId="77777777" w:rsidTr="00CA5927">
        <w:trPr>
          <w:jc w:val="center"/>
        </w:trPr>
        <w:tc>
          <w:tcPr>
            <w:tcW w:w="792" w:type="dxa"/>
            <w:vMerge w:val="restart"/>
            <w:tcMar>
              <w:right w:w="28" w:type="dxa"/>
            </w:tcMar>
          </w:tcPr>
          <w:p w14:paraId="68994422" w14:textId="77777777" w:rsidR="0087313C" w:rsidRPr="003F1D58" w:rsidRDefault="0087313C">
            <w:pPr>
              <w:pStyle w:val="TAC"/>
              <w:keepNext w:val="0"/>
              <w:keepLines w:val="0"/>
              <w:rPr>
                <w:sz w:val="16"/>
              </w:rPr>
            </w:pPr>
            <w:r w:rsidRPr="003F1D58">
              <w:rPr>
                <w:sz w:val="16"/>
              </w:rPr>
              <w:t>SCP-27</w:t>
            </w:r>
          </w:p>
        </w:tc>
        <w:tc>
          <w:tcPr>
            <w:tcW w:w="1596" w:type="dxa"/>
            <w:tcMar>
              <w:right w:w="28" w:type="dxa"/>
            </w:tcMar>
          </w:tcPr>
          <w:p w14:paraId="5AD7B540" w14:textId="77777777" w:rsidR="0087313C" w:rsidRPr="003F1D58" w:rsidRDefault="0087313C">
            <w:pPr>
              <w:pStyle w:val="TAL"/>
              <w:keepNext w:val="0"/>
              <w:keepLines w:val="0"/>
              <w:rPr>
                <w:sz w:val="16"/>
              </w:rPr>
            </w:pPr>
            <w:r w:rsidRPr="003F1D58">
              <w:rPr>
                <w:sz w:val="16"/>
              </w:rPr>
              <w:t>SCP-060445</w:t>
            </w:r>
          </w:p>
        </w:tc>
        <w:tc>
          <w:tcPr>
            <w:tcW w:w="602" w:type="dxa"/>
            <w:tcMar>
              <w:right w:w="28" w:type="dxa"/>
            </w:tcMar>
          </w:tcPr>
          <w:p w14:paraId="20513D7B" w14:textId="77777777" w:rsidR="0087313C" w:rsidRPr="003F1D58" w:rsidRDefault="0087313C">
            <w:pPr>
              <w:pStyle w:val="TAL"/>
              <w:keepNext w:val="0"/>
              <w:keepLines w:val="0"/>
              <w:rPr>
                <w:sz w:val="16"/>
              </w:rPr>
            </w:pPr>
            <w:r w:rsidRPr="003F1D58">
              <w:rPr>
                <w:sz w:val="16"/>
              </w:rPr>
              <w:t>7.5.0</w:t>
            </w:r>
          </w:p>
        </w:tc>
        <w:tc>
          <w:tcPr>
            <w:tcW w:w="440" w:type="dxa"/>
            <w:tcMar>
              <w:right w:w="28" w:type="dxa"/>
            </w:tcMar>
          </w:tcPr>
          <w:p w14:paraId="67B05A5E" w14:textId="77777777" w:rsidR="0087313C" w:rsidRPr="003F1D58" w:rsidRDefault="0087313C">
            <w:pPr>
              <w:pStyle w:val="TAL"/>
              <w:keepNext w:val="0"/>
              <w:keepLines w:val="0"/>
              <w:rPr>
                <w:sz w:val="16"/>
              </w:rPr>
            </w:pPr>
            <w:r w:rsidRPr="003F1D58">
              <w:rPr>
                <w:sz w:val="16"/>
              </w:rPr>
              <w:t>101</w:t>
            </w:r>
          </w:p>
        </w:tc>
        <w:tc>
          <w:tcPr>
            <w:tcW w:w="426" w:type="dxa"/>
            <w:tcMar>
              <w:right w:w="28" w:type="dxa"/>
            </w:tcMar>
          </w:tcPr>
          <w:p w14:paraId="7387BB4F" w14:textId="77777777" w:rsidR="0087313C" w:rsidRPr="003F1D58" w:rsidRDefault="0087313C">
            <w:pPr>
              <w:pStyle w:val="TAL"/>
              <w:keepNext w:val="0"/>
              <w:keepLines w:val="0"/>
              <w:rPr>
                <w:sz w:val="16"/>
              </w:rPr>
            </w:pPr>
          </w:p>
        </w:tc>
        <w:tc>
          <w:tcPr>
            <w:tcW w:w="414" w:type="dxa"/>
            <w:tcMar>
              <w:right w:w="28" w:type="dxa"/>
            </w:tcMar>
          </w:tcPr>
          <w:p w14:paraId="3929CCDF" w14:textId="77777777" w:rsidR="0087313C" w:rsidRPr="003F1D58" w:rsidRDefault="0087313C">
            <w:pPr>
              <w:pStyle w:val="TAL"/>
              <w:keepNext w:val="0"/>
              <w:keepLines w:val="0"/>
              <w:rPr>
                <w:sz w:val="16"/>
              </w:rPr>
            </w:pPr>
            <w:r w:rsidRPr="003F1D58">
              <w:rPr>
                <w:sz w:val="16"/>
              </w:rPr>
              <w:t>A</w:t>
            </w:r>
          </w:p>
        </w:tc>
        <w:tc>
          <w:tcPr>
            <w:tcW w:w="4233" w:type="dxa"/>
          </w:tcPr>
          <w:p w14:paraId="13A55491" w14:textId="77777777" w:rsidR="0087313C" w:rsidRPr="003F1D58" w:rsidRDefault="0087313C">
            <w:pPr>
              <w:pStyle w:val="TAL"/>
              <w:keepNext w:val="0"/>
              <w:keepLines w:val="0"/>
              <w:rPr>
                <w:rFonts w:cs="Arial"/>
                <w:sz w:val="16"/>
                <w:szCs w:val="16"/>
              </w:rPr>
            </w:pPr>
            <w:r w:rsidRPr="003F1D58">
              <w:rPr>
                <w:rFonts w:cs="Arial"/>
                <w:sz w:val="16"/>
                <w:szCs w:val="16"/>
              </w:rPr>
              <w:t>Correction of the release for references</w:t>
            </w:r>
          </w:p>
        </w:tc>
        <w:tc>
          <w:tcPr>
            <w:tcW w:w="896" w:type="dxa"/>
            <w:vMerge w:val="restart"/>
          </w:tcPr>
          <w:p w14:paraId="48A9F214" w14:textId="77777777" w:rsidR="0087313C" w:rsidRPr="003F1D58" w:rsidRDefault="0087313C">
            <w:pPr>
              <w:pStyle w:val="TAL"/>
              <w:keepNext w:val="0"/>
              <w:keepLines w:val="0"/>
              <w:rPr>
                <w:sz w:val="16"/>
              </w:rPr>
            </w:pPr>
            <w:r w:rsidRPr="003F1D58">
              <w:rPr>
                <w:sz w:val="16"/>
              </w:rPr>
              <w:t>7.6.0</w:t>
            </w:r>
          </w:p>
        </w:tc>
      </w:tr>
      <w:tr w:rsidR="00270310" w:rsidRPr="003F1D58" w14:paraId="0CF3CEA5" w14:textId="77777777" w:rsidTr="00CA5927">
        <w:trPr>
          <w:jc w:val="center"/>
        </w:trPr>
        <w:tc>
          <w:tcPr>
            <w:tcW w:w="792" w:type="dxa"/>
            <w:vMerge/>
            <w:tcMar>
              <w:right w:w="28" w:type="dxa"/>
            </w:tcMar>
          </w:tcPr>
          <w:p w14:paraId="5ADD0E9A" w14:textId="77777777" w:rsidR="0087313C" w:rsidRPr="003F1D58" w:rsidRDefault="0087313C">
            <w:pPr>
              <w:pStyle w:val="TAC"/>
              <w:keepNext w:val="0"/>
              <w:keepLines w:val="0"/>
              <w:rPr>
                <w:sz w:val="16"/>
              </w:rPr>
            </w:pPr>
          </w:p>
        </w:tc>
        <w:tc>
          <w:tcPr>
            <w:tcW w:w="1596" w:type="dxa"/>
            <w:tcMar>
              <w:right w:w="28" w:type="dxa"/>
            </w:tcMar>
          </w:tcPr>
          <w:p w14:paraId="6D861E28" w14:textId="77777777" w:rsidR="0087313C" w:rsidRPr="003F1D58" w:rsidRDefault="0087313C">
            <w:pPr>
              <w:pStyle w:val="TAL"/>
              <w:keepNext w:val="0"/>
              <w:keepLines w:val="0"/>
              <w:rPr>
                <w:sz w:val="16"/>
              </w:rPr>
            </w:pPr>
            <w:r w:rsidRPr="003F1D58">
              <w:rPr>
                <w:sz w:val="16"/>
              </w:rPr>
              <w:t>SCP-060476</w:t>
            </w:r>
          </w:p>
        </w:tc>
        <w:tc>
          <w:tcPr>
            <w:tcW w:w="602" w:type="dxa"/>
            <w:tcMar>
              <w:right w:w="28" w:type="dxa"/>
            </w:tcMar>
          </w:tcPr>
          <w:p w14:paraId="4D3FDA2B" w14:textId="77777777" w:rsidR="0087313C" w:rsidRPr="003F1D58" w:rsidRDefault="0087313C">
            <w:pPr>
              <w:pStyle w:val="TAL"/>
              <w:keepNext w:val="0"/>
              <w:keepLines w:val="0"/>
              <w:rPr>
                <w:sz w:val="16"/>
              </w:rPr>
            </w:pPr>
          </w:p>
        </w:tc>
        <w:tc>
          <w:tcPr>
            <w:tcW w:w="440" w:type="dxa"/>
            <w:tcMar>
              <w:right w:w="28" w:type="dxa"/>
            </w:tcMar>
          </w:tcPr>
          <w:p w14:paraId="25A1845B" w14:textId="77777777" w:rsidR="0087313C" w:rsidRPr="003F1D58" w:rsidRDefault="000631F5">
            <w:pPr>
              <w:pStyle w:val="TAL"/>
              <w:keepNext w:val="0"/>
              <w:keepLines w:val="0"/>
              <w:rPr>
                <w:sz w:val="16"/>
              </w:rPr>
            </w:pPr>
            <w:r w:rsidRPr="003F1D58">
              <w:rPr>
                <w:sz w:val="16"/>
              </w:rPr>
              <w:t>0</w:t>
            </w:r>
            <w:r w:rsidR="0087313C" w:rsidRPr="003F1D58">
              <w:rPr>
                <w:sz w:val="16"/>
              </w:rPr>
              <w:t>97</w:t>
            </w:r>
          </w:p>
        </w:tc>
        <w:tc>
          <w:tcPr>
            <w:tcW w:w="426" w:type="dxa"/>
            <w:tcMar>
              <w:right w:w="28" w:type="dxa"/>
            </w:tcMar>
          </w:tcPr>
          <w:p w14:paraId="405F5DA4" w14:textId="77777777" w:rsidR="0087313C" w:rsidRPr="003F1D58" w:rsidRDefault="0087313C">
            <w:pPr>
              <w:pStyle w:val="TAL"/>
              <w:keepNext w:val="0"/>
              <w:keepLines w:val="0"/>
              <w:rPr>
                <w:sz w:val="16"/>
              </w:rPr>
            </w:pPr>
            <w:r w:rsidRPr="003F1D58">
              <w:rPr>
                <w:sz w:val="16"/>
              </w:rPr>
              <w:t>1</w:t>
            </w:r>
          </w:p>
        </w:tc>
        <w:tc>
          <w:tcPr>
            <w:tcW w:w="414" w:type="dxa"/>
            <w:tcMar>
              <w:right w:w="28" w:type="dxa"/>
            </w:tcMar>
          </w:tcPr>
          <w:p w14:paraId="25983A77" w14:textId="77777777" w:rsidR="0087313C" w:rsidRPr="003F1D58" w:rsidRDefault="0087313C">
            <w:pPr>
              <w:pStyle w:val="TAL"/>
              <w:keepNext w:val="0"/>
              <w:keepLines w:val="0"/>
              <w:rPr>
                <w:sz w:val="16"/>
              </w:rPr>
            </w:pPr>
            <w:r w:rsidRPr="003F1D58">
              <w:rPr>
                <w:sz w:val="16"/>
              </w:rPr>
              <w:t>F</w:t>
            </w:r>
          </w:p>
        </w:tc>
        <w:tc>
          <w:tcPr>
            <w:tcW w:w="4233" w:type="dxa"/>
          </w:tcPr>
          <w:p w14:paraId="5C07B18F" w14:textId="77777777" w:rsidR="0087313C" w:rsidRPr="003F1D58" w:rsidRDefault="0087313C">
            <w:pPr>
              <w:pStyle w:val="TAL"/>
              <w:keepNext w:val="0"/>
              <w:keepLines w:val="0"/>
              <w:rPr>
                <w:rFonts w:cs="Arial"/>
                <w:sz w:val="16"/>
                <w:szCs w:val="16"/>
              </w:rPr>
            </w:pPr>
            <w:r w:rsidRPr="003F1D58">
              <w:rPr>
                <w:rFonts w:cs="Arial"/>
                <w:sz w:val="16"/>
                <w:szCs w:val="16"/>
              </w:rPr>
              <w:t xml:space="preserve">Reserve a short identifier for a 3GPP event defined in </w:t>
            </w:r>
            <w:r w:rsidR="00E74B69" w:rsidRPr="008562E2">
              <w:rPr>
                <w:rFonts w:cs="Arial"/>
                <w:sz w:val="16"/>
                <w:szCs w:val="16"/>
              </w:rPr>
              <w:t>ETSI TS 102 223</w:t>
            </w:r>
            <w:r w:rsidRPr="003F1D58">
              <w:rPr>
                <w:rFonts w:cs="Arial"/>
                <w:sz w:val="16"/>
                <w:szCs w:val="16"/>
              </w:rPr>
              <w:t xml:space="preserve"> </w:t>
            </w:r>
          </w:p>
        </w:tc>
        <w:tc>
          <w:tcPr>
            <w:tcW w:w="896" w:type="dxa"/>
            <w:vMerge/>
          </w:tcPr>
          <w:p w14:paraId="2E339BFC" w14:textId="77777777" w:rsidR="0087313C" w:rsidRPr="003F1D58" w:rsidRDefault="0087313C">
            <w:pPr>
              <w:pStyle w:val="TAL"/>
              <w:keepNext w:val="0"/>
              <w:keepLines w:val="0"/>
              <w:rPr>
                <w:sz w:val="16"/>
              </w:rPr>
            </w:pPr>
          </w:p>
        </w:tc>
      </w:tr>
      <w:tr w:rsidR="00270310" w:rsidRPr="003F1D58" w14:paraId="03EA9E51" w14:textId="77777777" w:rsidTr="00CA5927">
        <w:trPr>
          <w:jc w:val="center"/>
        </w:trPr>
        <w:tc>
          <w:tcPr>
            <w:tcW w:w="792" w:type="dxa"/>
            <w:vMerge w:val="restart"/>
            <w:tcMar>
              <w:right w:w="28" w:type="dxa"/>
            </w:tcMar>
          </w:tcPr>
          <w:p w14:paraId="004B36FC" w14:textId="77777777" w:rsidR="0087313C" w:rsidRPr="003F1D58" w:rsidRDefault="0087313C">
            <w:pPr>
              <w:pStyle w:val="TAC"/>
              <w:keepNext w:val="0"/>
              <w:keepLines w:val="0"/>
              <w:rPr>
                <w:sz w:val="16"/>
              </w:rPr>
            </w:pPr>
            <w:r w:rsidRPr="003F1D58">
              <w:rPr>
                <w:sz w:val="16"/>
              </w:rPr>
              <w:t>SCP-29</w:t>
            </w:r>
          </w:p>
        </w:tc>
        <w:tc>
          <w:tcPr>
            <w:tcW w:w="1596" w:type="dxa"/>
            <w:tcMar>
              <w:right w:w="28" w:type="dxa"/>
            </w:tcMar>
          </w:tcPr>
          <w:p w14:paraId="60890702" w14:textId="77777777" w:rsidR="0087313C" w:rsidRPr="003F1D58" w:rsidRDefault="0087313C">
            <w:pPr>
              <w:pStyle w:val="TAL"/>
              <w:keepNext w:val="0"/>
              <w:keepLines w:val="0"/>
              <w:rPr>
                <w:sz w:val="16"/>
              </w:rPr>
            </w:pPr>
            <w:r w:rsidRPr="003F1D58">
              <w:rPr>
                <w:sz w:val="16"/>
              </w:rPr>
              <w:t>SCP-070023</w:t>
            </w:r>
          </w:p>
        </w:tc>
        <w:tc>
          <w:tcPr>
            <w:tcW w:w="602" w:type="dxa"/>
            <w:tcMar>
              <w:right w:w="28" w:type="dxa"/>
            </w:tcMar>
          </w:tcPr>
          <w:p w14:paraId="03DED10A" w14:textId="77777777" w:rsidR="0087313C" w:rsidRPr="003F1D58" w:rsidRDefault="0087313C">
            <w:pPr>
              <w:pStyle w:val="TAL"/>
              <w:keepNext w:val="0"/>
              <w:keepLines w:val="0"/>
              <w:rPr>
                <w:sz w:val="16"/>
              </w:rPr>
            </w:pPr>
            <w:r w:rsidRPr="003F1D58">
              <w:rPr>
                <w:sz w:val="16"/>
              </w:rPr>
              <w:t>7.6.0</w:t>
            </w:r>
          </w:p>
        </w:tc>
        <w:tc>
          <w:tcPr>
            <w:tcW w:w="440" w:type="dxa"/>
            <w:tcMar>
              <w:right w:w="28" w:type="dxa"/>
            </w:tcMar>
          </w:tcPr>
          <w:p w14:paraId="1606316B" w14:textId="77777777" w:rsidR="0087313C" w:rsidRPr="003F1D58" w:rsidRDefault="0087313C">
            <w:pPr>
              <w:pStyle w:val="TAL"/>
              <w:keepNext w:val="0"/>
              <w:keepLines w:val="0"/>
              <w:rPr>
                <w:sz w:val="16"/>
              </w:rPr>
            </w:pPr>
            <w:r w:rsidRPr="003F1D58">
              <w:rPr>
                <w:sz w:val="16"/>
              </w:rPr>
              <w:t>106</w:t>
            </w:r>
          </w:p>
        </w:tc>
        <w:tc>
          <w:tcPr>
            <w:tcW w:w="426" w:type="dxa"/>
            <w:tcMar>
              <w:right w:w="28" w:type="dxa"/>
            </w:tcMar>
          </w:tcPr>
          <w:p w14:paraId="06A2A5F9" w14:textId="77777777" w:rsidR="0087313C" w:rsidRPr="003F1D58" w:rsidRDefault="0087313C">
            <w:pPr>
              <w:pStyle w:val="TAL"/>
              <w:keepNext w:val="0"/>
              <w:keepLines w:val="0"/>
              <w:rPr>
                <w:sz w:val="16"/>
              </w:rPr>
            </w:pPr>
          </w:p>
        </w:tc>
        <w:tc>
          <w:tcPr>
            <w:tcW w:w="414" w:type="dxa"/>
            <w:tcMar>
              <w:right w:w="28" w:type="dxa"/>
            </w:tcMar>
          </w:tcPr>
          <w:p w14:paraId="28C5FB9A" w14:textId="77777777" w:rsidR="0087313C" w:rsidRPr="003F1D58" w:rsidRDefault="0087313C">
            <w:pPr>
              <w:pStyle w:val="TAL"/>
              <w:keepNext w:val="0"/>
              <w:keepLines w:val="0"/>
              <w:rPr>
                <w:sz w:val="16"/>
              </w:rPr>
            </w:pPr>
            <w:r w:rsidRPr="003F1D58">
              <w:rPr>
                <w:sz w:val="16"/>
              </w:rPr>
              <w:t>A</w:t>
            </w:r>
          </w:p>
        </w:tc>
        <w:tc>
          <w:tcPr>
            <w:tcW w:w="4233" w:type="dxa"/>
          </w:tcPr>
          <w:p w14:paraId="4E521AFC" w14:textId="77777777" w:rsidR="0087313C" w:rsidRPr="003F1D58" w:rsidRDefault="0087313C">
            <w:pPr>
              <w:pStyle w:val="TAL"/>
              <w:keepNext w:val="0"/>
              <w:keepLines w:val="0"/>
              <w:rPr>
                <w:rFonts w:cs="Arial"/>
                <w:sz w:val="16"/>
                <w:szCs w:val="16"/>
              </w:rPr>
            </w:pPr>
            <w:r w:rsidRPr="003F1D58">
              <w:rPr>
                <w:rFonts w:cs="Arial"/>
                <w:sz w:val="16"/>
                <w:szCs w:val="16"/>
              </w:rPr>
              <w:t>Correction of method AdminFileView.resizeFile() for BER</w:t>
            </w:r>
            <w:r w:rsidR="00CA5927" w:rsidRPr="003F1D58">
              <w:rPr>
                <w:rFonts w:cs="Arial"/>
                <w:sz w:val="16"/>
                <w:szCs w:val="16"/>
              </w:rPr>
              <w:noBreakHyphen/>
            </w:r>
            <w:r w:rsidRPr="003F1D58">
              <w:rPr>
                <w:rFonts w:cs="Arial"/>
                <w:sz w:val="16"/>
                <w:szCs w:val="16"/>
              </w:rPr>
              <w:t>TLV Files</w:t>
            </w:r>
          </w:p>
        </w:tc>
        <w:tc>
          <w:tcPr>
            <w:tcW w:w="896" w:type="dxa"/>
            <w:vMerge w:val="restart"/>
          </w:tcPr>
          <w:p w14:paraId="3EE21FCC" w14:textId="77777777" w:rsidR="0087313C" w:rsidRPr="003F1D58" w:rsidRDefault="0087313C">
            <w:pPr>
              <w:pStyle w:val="TAL"/>
              <w:keepNext w:val="0"/>
              <w:keepLines w:val="0"/>
              <w:rPr>
                <w:sz w:val="16"/>
              </w:rPr>
            </w:pPr>
            <w:r w:rsidRPr="003F1D58">
              <w:rPr>
                <w:sz w:val="16"/>
              </w:rPr>
              <w:t>7.7.0</w:t>
            </w:r>
          </w:p>
        </w:tc>
      </w:tr>
      <w:tr w:rsidR="00270310" w:rsidRPr="003F1D58" w14:paraId="334C8F28" w14:textId="77777777" w:rsidTr="00CA5927">
        <w:trPr>
          <w:jc w:val="center"/>
        </w:trPr>
        <w:tc>
          <w:tcPr>
            <w:tcW w:w="792" w:type="dxa"/>
            <w:vMerge/>
            <w:tcMar>
              <w:right w:w="28" w:type="dxa"/>
            </w:tcMar>
          </w:tcPr>
          <w:p w14:paraId="5AC84EA9" w14:textId="77777777" w:rsidR="0087313C" w:rsidRPr="003F1D58" w:rsidRDefault="0087313C">
            <w:pPr>
              <w:pStyle w:val="TAC"/>
              <w:keepNext w:val="0"/>
              <w:keepLines w:val="0"/>
              <w:rPr>
                <w:sz w:val="16"/>
              </w:rPr>
            </w:pPr>
          </w:p>
        </w:tc>
        <w:tc>
          <w:tcPr>
            <w:tcW w:w="1596" w:type="dxa"/>
            <w:vMerge w:val="restart"/>
            <w:tcMar>
              <w:right w:w="28" w:type="dxa"/>
            </w:tcMar>
          </w:tcPr>
          <w:p w14:paraId="517E7CF0" w14:textId="77777777" w:rsidR="0087313C" w:rsidRPr="003F1D58" w:rsidRDefault="0087313C">
            <w:pPr>
              <w:pStyle w:val="TAL"/>
              <w:keepNext w:val="0"/>
              <w:keepLines w:val="0"/>
              <w:rPr>
                <w:sz w:val="16"/>
              </w:rPr>
            </w:pPr>
          </w:p>
        </w:tc>
        <w:tc>
          <w:tcPr>
            <w:tcW w:w="602" w:type="dxa"/>
            <w:vMerge w:val="restart"/>
            <w:tcMar>
              <w:right w:w="28" w:type="dxa"/>
            </w:tcMar>
          </w:tcPr>
          <w:p w14:paraId="7C8BF154" w14:textId="77777777" w:rsidR="0087313C" w:rsidRPr="003F1D58" w:rsidRDefault="0087313C">
            <w:pPr>
              <w:pStyle w:val="TAL"/>
              <w:keepNext w:val="0"/>
              <w:keepLines w:val="0"/>
              <w:rPr>
                <w:sz w:val="16"/>
              </w:rPr>
            </w:pPr>
          </w:p>
        </w:tc>
        <w:tc>
          <w:tcPr>
            <w:tcW w:w="440" w:type="dxa"/>
            <w:tcMar>
              <w:right w:w="28" w:type="dxa"/>
            </w:tcMar>
          </w:tcPr>
          <w:p w14:paraId="1FB6242B" w14:textId="77777777" w:rsidR="0087313C" w:rsidRPr="003F1D58" w:rsidRDefault="0087313C">
            <w:pPr>
              <w:pStyle w:val="TAL"/>
              <w:keepNext w:val="0"/>
              <w:keepLines w:val="0"/>
              <w:rPr>
                <w:sz w:val="16"/>
              </w:rPr>
            </w:pPr>
            <w:r w:rsidRPr="003F1D58">
              <w:rPr>
                <w:sz w:val="16"/>
              </w:rPr>
              <w:t>108</w:t>
            </w:r>
          </w:p>
        </w:tc>
        <w:tc>
          <w:tcPr>
            <w:tcW w:w="426" w:type="dxa"/>
            <w:tcMar>
              <w:right w:w="28" w:type="dxa"/>
            </w:tcMar>
          </w:tcPr>
          <w:p w14:paraId="29965AD1" w14:textId="77777777" w:rsidR="0087313C" w:rsidRPr="003F1D58" w:rsidRDefault="0087313C">
            <w:pPr>
              <w:pStyle w:val="TAL"/>
              <w:keepNext w:val="0"/>
              <w:keepLines w:val="0"/>
              <w:rPr>
                <w:sz w:val="16"/>
              </w:rPr>
            </w:pPr>
          </w:p>
        </w:tc>
        <w:tc>
          <w:tcPr>
            <w:tcW w:w="414" w:type="dxa"/>
            <w:tcMar>
              <w:right w:w="28" w:type="dxa"/>
            </w:tcMar>
          </w:tcPr>
          <w:p w14:paraId="0826CB90" w14:textId="77777777" w:rsidR="0087313C" w:rsidRPr="003F1D58" w:rsidRDefault="0087313C">
            <w:pPr>
              <w:pStyle w:val="TAL"/>
              <w:keepNext w:val="0"/>
              <w:keepLines w:val="0"/>
              <w:rPr>
                <w:sz w:val="16"/>
              </w:rPr>
            </w:pPr>
            <w:r w:rsidRPr="003F1D58">
              <w:rPr>
                <w:sz w:val="16"/>
              </w:rPr>
              <w:t>F</w:t>
            </w:r>
          </w:p>
        </w:tc>
        <w:tc>
          <w:tcPr>
            <w:tcW w:w="4233" w:type="dxa"/>
          </w:tcPr>
          <w:p w14:paraId="535BF94D" w14:textId="77777777" w:rsidR="0087313C" w:rsidRPr="003F1D58" w:rsidRDefault="0087313C">
            <w:pPr>
              <w:pStyle w:val="TAL"/>
              <w:keepNext w:val="0"/>
              <w:keepLines w:val="0"/>
              <w:rPr>
                <w:rFonts w:cs="Arial"/>
                <w:sz w:val="16"/>
                <w:szCs w:val="16"/>
              </w:rPr>
            </w:pPr>
            <w:r w:rsidRPr="003F1D58">
              <w:rPr>
                <w:rFonts w:cs="Arial"/>
                <w:sz w:val="16"/>
                <w:szCs w:val="16"/>
              </w:rPr>
              <w:t>Correction of incorrect constant value in UICCConstants.java</w:t>
            </w:r>
          </w:p>
        </w:tc>
        <w:tc>
          <w:tcPr>
            <w:tcW w:w="896" w:type="dxa"/>
            <w:vMerge/>
          </w:tcPr>
          <w:p w14:paraId="0A77DC56" w14:textId="77777777" w:rsidR="0087313C" w:rsidRPr="003F1D58" w:rsidRDefault="0087313C">
            <w:pPr>
              <w:pStyle w:val="TAL"/>
              <w:keepNext w:val="0"/>
              <w:keepLines w:val="0"/>
              <w:rPr>
                <w:sz w:val="16"/>
              </w:rPr>
            </w:pPr>
          </w:p>
        </w:tc>
      </w:tr>
      <w:tr w:rsidR="00270310" w:rsidRPr="003F1D58" w14:paraId="0885FF71" w14:textId="77777777" w:rsidTr="00CA5927">
        <w:trPr>
          <w:jc w:val="center"/>
        </w:trPr>
        <w:tc>
          <w:tcPr>
            <w:tcW w:w="792" w:type="dxa"/>
            <w:vMerge/>
            <w:tcMar>
              <w:right w:w="28" w:type="dxa"/>
            </w:tcMar>
          </w:tcPr>
          <w:p w14:paraId="1B1CC90D" w14:textId="77777777" w:rsidR="0087313C" w:rsidRPr="003F1D58" w:rsidRDefault="0087313C">
            <w:pPr>
              <w:pStyle w:val="TAC"/>
              <w:keepNext w:val="0"/>
              <w:keepLines w:val="0"/>
              <w:rPr>
                <w:sz w:val="16"/>
              </w:rPr>
            </w:pPr>
          </w:p>
        </w:tc>
        <w:tc>
          <w:tcPr>
            <w:tcW w:w="1596" w:type="dxa"/>
            <w:vMerge/>
            <w:tcMar>
              <w:right w:w="28" w:type="dxa"/>
            </w:tcMar>
          </w:tcPr>
          <w:p w14:paraId="3A59B131" w14:textId="77777777" w:rsidR="0087313C" w:rsidRPr="003F1D58" w:rsidRDefault="0087313C">
            <w:pPr>
              <w:pStyle w:val="TAL"/>
              <w:keepNext w:val="0"/>
              <w:keepLines w:val="0"/>
              <w:rPr>
                <w:sz w:val="16"/>
              </w:rPr>
            </w:pPr>
          </w:p>
        </w:tc>
        <w:tc>
          <w:tcPr>
            <w:tcW w:w="602" w:type="dxa"/>
            <w:vMerge/>
            <w:tcMar>
              <w:right w:w="28" w:type="dxa"/>
            </w:tcMar>
          </w:tcPr>
          <w:p w14:paraId="1DEF8ADB" w14:textId="77777777" w:rsidR="0087313C" w:rsidRPr="003F1D58" w:rsidRDefault="0087313C">
            <w:pPr>
              <w:pStyle w:val="TAL"/>
              <w:keepNext w:val="0"/>
              <w:keepLines w:val="0"/>
              <w:rPr>
                <w:sz w:val="16"/>
              </w:rPr>
            </w:pPr>
          </w:p>
        </w:tc>
        <w:tc>
          <w:tcPr>
            <w:tcW w:w="440" w:type="dxa"/>
            <w:tcMar>
              <w:right w:w="28" w:type="dxa"/>
            </w:tcMar>
          </w:tcPr>
          <w:p w14:paraId="09AEB62C" w14:textId="77777777" w:rsidR="0087313C" w:rsidRPr="003F1D58" w:rsidRDefault="0087313C">
            <w:pPr>
              <w:pStyle w:val="TAL"/>
              <w:keepNext w:val="0"/>
              <w:keepLines w:val="0"/>
              <w:rPr>
                <w:sz w:val="16"/>
              </w:rPr>
            </w:pPr>
            <w:r w:rsidRPr="003F1D58">
              <w:rPr>
                <w:sz w:val="16"/>
              </w:rPr>
              <w:t>109</w:t>
            </w:r>
          </w:p>
        </w:tc>
        <w:tc>
          <w:tcPr>
            <w:tcW w:w="426" w:type="dxa"/>
            <w:tcMar>
              <w:right w:w="28" w:type="dxa"/>
            </w:tcMar>
          </w:tcPr>
          <w:p w14:paraId="0E8F7BD2" w14:textId="77777777" w:rsidR="0087313C" w:rsidRPr="003F1D58" w:rsidRDefault="0087313C">
            <w:pPr>
              <w:pStyle w:val="TAL"/>
              <w:keepNext w:val="0"/>
              <w:keepLines w:val="0"/>
              <w:rPr>
                <w:sz w:val="16"/>
              </w:rPr>
            </w:pPr>
          </w:p>
        </w:tc>
        <w:tc>
          <w:tcPr>
            <w:tcW w:w="414" w:type="dxa"/>
            <w:tcMar>
              <w:right w:w="28" w:type="dxa"/>
            </w:tcMar>
          </w:tcPr>
          <w:p w14:paraId="318DE5DB" w14:textId="77777777" w:rsidR="0087313C" w:rsidRPr="003F1D58" w:rsidRDefault="0087313C">
            <w:pPr>
              <w:pStyle w:val="TAL"/>
              <w:keepNext w:val="0"/>
              <w:keepLines w:val="0"/>
              <w:rPr>
                <w:sz w:val="16"/>
              </w:rPr>
            </w:pPr>
            <w:r w:rsidRPr="003F1D58">
              <w:rPr>
                <w:sz w:val="16"/>
              </w:rPr>
              <w:t>B</w:t>
            </w:r>
          </w:p>
        </w:tc>
        <w:tc>
          <w:tcPr>
            <w:tcW w:w="4233" w:type="dxa"/>
          </w:tcPr>
          <w:p w14:paraId="2BB7CFBC" w14:textId="77777777" w:rsidR="0087313C" w:rsidRPr="003F1D58" w:rsidRDefault="0087313C">
            <w:pPr>
              <w:pStyle w:val="TAL"/>
              <w:keepNext w:val="0"/>
              <w:keepLines w:val="0"/>
              <w:rPr>
                <w:rFonts w:cs="Arial"/>
                <w:sz w:val="16"/>
                <w:szCs w:val="16"/>
              </w:rPr>
            </w:pPr>
            <w:r w:rsidRPr="003F1D58">
              <w:rPr>
                <w:rFonts w:cs="Arial"/>
                <w:sz w:val="16"/>
                <w:szCs w:val="16"/>
              </w:rPr>
              <w:t>Reference to Java Card™ 2.2.2 specification</w:t>
            </w:r>
          </w:p>
        </w:tc>
        <w:tc>
          <w:tcPr>
            <w:tcW w:w="896" w:type="dxa"/>
            <w:vMerge/>
          </w:tcPr>
          <w:p w14:paraId="45A93C95" w14:textId="77777777" w:rsidR="0087313C" w:rsidRPr="003F1D58" w:rsidRDefault="0087313C">
            <w:pPr>
              <w:pStyle w:val="TAL"/>
              <w:keepNext w:val="0"/>
              <w:keepLines w:val="0"/>
              <w:rPr>
                <w:sz w:val="16"/>
              </w:rPr>
            </w:pPr>
          </w:p>
        </w:tc>
      </w:tr>
      <w:tr w:rsidR="00270310" w:rsidRPr="003F1D58" w14:paraId="5708105B" w14:textId="77777777" w:rsidTr="00CA5927">
        <w:trPr>
          <w:jc w:val="center"/>
        </w:trPr>
        <w:tc>
          <w:tcPr>
            <w:tcW w:w="792" w:type="dxa"/>
            <w:vMerge w:val="restart"/>
            <w:tcMar>
              <w:right w:w="28" w:type="dxa"/>
            </w:tcMar>
          </w:tcPr>
          <w:p w14:paraId="17A54754" w14:textId="77777777" w:rsidR="0087313C" w:rsidRPr="003F1D58" w:rsidRDefault="0087313C">
            <w:pPr>
              <w:pStyle w:val="TAC"/>
              <w:keepNext w:val="0"/>
              <w:keepLines w:val="0"/>
              <w:rPr>
                <w:sz w:val="16"/>
              </w:rPr>
            </w:pPr>
            <w:r w:rsidRPr="003F1D58">
              <w:rPr>
                <w:sz w:val="16"/>
              </w:rPr>
              <w:t>SCP-30</w:t>
            </w:r>
            <w:r w:rsidRPr="003F1D58">
              <w:rPr>
                <w:sz w:val="16"/>
              </w:rPr>
              <w:br/>
              <w:t>bis</w:t>
            </w:r>
          </w:p>
        </w:tc>
        <w:tc>
          <w:tcPr>
            <w:tcW w:w="1596" w:type="dxa"/>
            <w:tcMar>
              <w:right w:w="28" w:type="dxa"/>
            </w:tcMar>
          </w:tcPr>
          <w:p w14:paraId="3AAE1A9D" w14:textId="77777777" w:rsidR="0087313C" w:rsidRPr="003F1D58" w:rsidRDefault="0087313C">
            <w:pPr>
              <w:pStyle w:val="TAL"/>
              <w:keepNext w:val="0"/>
              <w:keepLines w:val="0"/>
              <w:rPr>
                <w:sz w:val="16"/>
                <w:szCs w:val="16"/>
              </w:rPr>
            </w:pPr>
            <w:r w:rsidRPr="003F1D58">
              <w:rPr>
                <w:sz w:val="16"/>
                <w:szCs w:val="16"/>
              </w:rPr>
              <w:t>SCP-070191</w:t>
            </w:r>
          </w:p>
        </w:tc>
        <w:tc>
          <w:tcPr>
            <w:tcW w:w="602" w:type="dxa"/>
            <w:tcMar>
              <w:right w:w="28" w:type="dxa"/>
            </w:tcMar>
          </w:tcPr>
          <w:p w14:paraId="443FBC3F" w14:textId="77777777" w:rsidR="0087313C" w:rsidRPr="003F1D58" w:rsidRDefault="0087313C">
            <w:pPr>
              <w:pStyle w:val="TAL"/>
              <w:keepNext w:val="0"/>
              <w:keepLines w:val="0"/>
              <w:rPr>
                <w:sz w:val="16"/>
              </w:rPr>
            </w:pPr>
            <w:r w:rsidRPr="003F1D58">
              <w:rPr>
                <w:sz w:val="16"/>
              </w:rPr>
              <w:t>7.7.0</w:t>
            </w:r>
          </w:p>
        </w:tc>
        <w:tc>
          <w:tcPr>
            <w:tcW w:w="440" w:type="dxa"/>
            <w:tcMar>
              <w:right w:w="28" w:type="dxa"/>
            </w:tcMar>
          </w:tcPr>
          <w:p w14:paraId="5C25941A" w14:textId="77777777" w:rsidR="0087313C" w:rsidRPr="003F1D58" w:rsidRDefault="0087313C">
            <w:pPr>
              <w:pStyle w:val="TAL"/>
              <w:keepNext w:val="0"/>
              <w:keepLines w:val="0"/>
              <w:rPr>
                <w:sz w:val="16"/>
              </w:rPr>
            </w:pPr>
            <w:r w:rsidRPr="003F1D58">
              <w:rPr>
                <w:sz w:val="16"/>
              </w:rPr>
              <w:t>099</w:t>
            </w:r>
          </w:p>
        </w:tc>
        <w:tc>
          <w:tcPr>
            <w:tcW w:w="426" w:type="dxa"/>
            <w:tcMar>
              <w:right w:w="28" w:type="dxa"/>
            </w:tcMar>
          </w:tcPr>
          <w:p w14:paraId="28AF93C5" w14:textId="77777777" w:rsidR="0087313C" w:rsidRPr="003F1D58" w:rsidRDefault="0087313C">
            <w:pPr>
              <w:pStyle w:val="TAL"/>
              <w:keepNext w:val="0"/>
              <w:keepLines w:val="0"/>
              <w:rPr>
                <w:sz w:val="16"/>
              </w:rPr>
            </w:pPr>
            <w:r w:rsidRPr="003F1D58">
              <w:rPr>
                <w:sz w:val="16"/>
              </w:rPr>
              <w:t>2</w:t>
            </w:r>
          </w:p>
        </w:tc>
        <w:tc>
          <w:tcPr>
            <w:tcW w:w="414" w:type="dxa"/>
            <w:tcMar>
              <w:right w:w="28" w:type="dxa"/>
            </w:tcMar>
          </w:tcPr>
          <w:p w14:paraId="72C4BCBD" w14:textId="77777777" w:rsidR="0087313C" w:rsidRPr="003F1D58" w:rsidRDefault="0087313C">
            <w:pPr>
              <w:pStyle w:val="TAL"/>
              <w:keepNext w:val="0"/>
              <w:keepLines w:val="0"/>
              <w:rPr>
                <w:sz w:val="16"/>
              </w:rPr>
            </w:pPr>
            <w:r w:rsidRPr="003F1D58">
              <w:rPr>
                <w:sz w:val="16"/>
              </w:rPr>
              <w:t>B</w:t>
            </w:r>
          </w:p>
        </w:tc>
        <w:tc>
          <w:tcPr>
            <w:tcW w:w="4233" w:type="dxa"/>
          </w:tcPr>
          <w:p w14:paraId="00898624" w14:textId="77777777" w:rsidR="0087313C" w:rsidRPr="003F1D58" w:rsidRDefault="0087313C">
            <w:pPr>
              <w:pStyle w:val="TAL"/>
              <w:keepNext w:val="0"/>
              <w:keepLines w:val="0"/>
              <w:rPr>
                <w:rFonts w:cs="Arial"/>
                <w:sz w:val="16"/>
                <w:szCs w:val="16"/>
              </w:rPr>
            </w:pPr>
            <w:r w:rsidRPr="003F1D58">
              <w:rPr>
                <w:sz w:val="16"/>
                <w:szCs w:val="16"/>
              </w:rPr>
              <w:t>Support for RETRIEVE DATA and SET DATA functions for BER-TLV files</w:t>
            </w:r>
          </w:p>
        </w:tc>
        <w:tc>
          <w:tcPr>
            <w:tcW w:w="896" w:type="dxa"/>
            <w:vMerge w:val="restart"/>
            <w:tcMar>
              <w:right w:w="28" w:type="dxa"/>
            </w:tcMar>
          </w:tcPr>
          <w:p w14:paraId="36EBC0B6" w14:textId="77777777" w:rsidR="0087313C" w:rsidRPr="003F1D58" w:rsidRDefault="0087313C" w:rsidP="00F7617D">
            <w:pPr>
              <w:pStyle w:val="TAL"/>
              <w:keepNext w:val="0"/>
              <w:keepLines w:val="0"/>
              <w:rPr>
                <w:sz w:val="16"/>
              </w:rPr>
            </w:pPr>
            <w:r w:rsidRPr="003F1D58">
              <w:rPr>
                <w:sz w:val="16"/>
              </w:rPr>
              <w:t>7.8.0</w:t>
            </w:r>
          </w:p>
          <w:p w14:paraId="0D4CD15A" w14:textId="77777777" w:rsidR="00164C51" w:rsidRPr="003F1D58" w:rsidRDefault="00164C51" w:rsidP="00F7617D">
            <w:pPr>
              <w:pStyle w:val="TAL"/>
              <w:keepNext w:val="0"/>
              <w:keepLines w:val="0"/>
              <w:rPr>
                <w:sz w:val="16"/>
              </w:rPr>
            </w:pPr>
            <w:r w:rsidRPr="003F1D58">
              <w:rPr>
                <w:sz w:val="16"/>
              </w:rPr>
              <w:t>withdrawn</w:t>
            </w:r>
          </w:p>
        </w:tc>
      </w:tr>
      <w:tr w:rsidR="00270310" w:rsidRPr="003F1D58" w14:paraId="6EA29E2C" w14:textId="77777777" w:rsidTr="00CA5927">
        <w:trPr>
          <w:jc w:val="center"/>
        </w:trPr>
        <w:tc>
          <w:tcPr>
            <w:tcW w:w="792" w:type="dxa"/>
            <w:vMerge/>
            <w:tcMar>
              <w:right w:w="28" w:type="dxa"/>
            </w:tcMar>
          </w:tcPr>
          <w:p w14:paraId="6B6868C5" w14:textId="77777777" w:rsidR="0087313C" w:rsidRPr="003F1D58" w:rsidRDefault="0087313C">
            <w:pPr>
              <w:pStyle w:val="TAC"/>
              <w:keepNext w:val="0"/>
              <w:keepLines w:val="0"/>
              <w:rPr>
                <w:sz w:val="16"/>
              </w:rPr>
            </w:pPr>
          </w:p>
        </w:tc>
        <w:tc>
          <w:tcPr>
            <w:tcW w:w="1596" w:type="dxa"/>
            <w:tcMar>
              <w:right w:w="28" w:type="dxa"/>
            </w:tcMar>
          </w:tcPr>
          <w:p w14:paraId="1F88351F" w14:textId="77777777" w:rsidR="0087313C" w:rsidRPr="003F1D58" w:rsidRDefault="0087313C">
            <w:pPr>
              <w:pStyle w:val="TAL"/>
              <w:keepNext w:val="0"/>
              <w:keepLines w:val="0"/>
              <w:rPr>
                <w:sz w:val="16"/>
                <w:szCs w:val="16"/>
              </w:rPr>
            </w:pPr>
          </w:p>
        </w:tc>
        <w:tc>
          <w:tcPr>
            <w:tcW w:w="602" w:type="dxa"/>
            <w:tcMar>
              <w:right w:w="28" w:type="dxa"/>
            </w:tcMar>
          </w:tcPr>
          <w:p w14:paraId="476A9AF0" w14:textId="77777777" w:rsidR="0087313C" w:rsidRPr="003F1D58" w:rsidRDefault="0087313C">
            <w:pPr>
              <w:pStyle w:val="TAL"/>
              <w:keepNext w:val="0"/>
              <w:keepLines w:val="0"/>
              <w:rPr>
                <w:sz w:val="16"/>
              </w:rPr>
            </w:pPr>
          </w:p>
        </w:tc>
        <w:tc>
          <w:tcPr>
            <w:tcW w:w="440" w:type="dxa"/>
            <w:tcMar>
              <w:right w:w="28" w:type="dxa"/>
            </w:tcMar>
          </w:tcPr>
          <w:p w14:paraId="5FC6B743" w14:textId="77777777" w:rsidR="0087313C" w:rsidRPr="003F1D58" w:rsidRDefault="0087313C">
            <w:pPr>
              <w:pStyle w:val="TAL"/>
              <w:keepNext w:val="0"/>
              <w:keepLines w:val="0"/>
              <w:rPr>
                <w:sz w:val="16"/>
              </w:rPr>
            </w:pPr>
            <w:r w:rsidRPr="003F1D58">
              <w:rPr>
                <w:sz w:val="16"/>
              </w:rPr>
              <w:t>104</w:t>
            </w:r>
          </w:p>
        </w:tc>
        <w:tc>
          <w:tcPr>
            <w:tcW w:w="426" w:type="dxa"/>
            <w:tcMar>
              <w:right w:w="28" w:type="dxa"/>
            </w:tcMar>
          </w:tcPr>
          <w:p w14:paraId="65716984" w14:textId="77777777" w:rsidR="0087313C" w:rsidRPr="003F1D58" w:rsidRDefault="0087313C">
            <w:pPr>
              <w:pStyle w:val="TAL"/>
              <w:keepNext w:val="0"/>
              <w:keepLines w:val="0"/>
              <w:rPr>
                <w:sz w:val="16"/>
              </w:rPr>
            </w:pPr>
            <w:r w:rsidRPr="003F1D58">
              <w:rPr>
                <w:sz w:val="16"/>
              </w:rPr>
              <w:t>2</w:t>
            </w:r>
          </w:p>
        </w:tc>
        <w:tc>
          <w:tcPr>
            <w:tcW w:w="414" w:type="dxa"/>
            <w:tcMar>
              <w:right w:w="28" w:type="dxa"/>
            </w:tcMar>
          </w:tcPr>
          <w:p w14:paraId="4AE9E789" w14:textId="77777777" w:rsidR="0087313C" w:rsidRPr="003F1D58" w:rsidRDefault="0087313C">
            <w:pPr>
              <w:pStyle w:val="TAL"/>
              <w:keepNext w:val="0"/>
              <w:keepLines w:val="0"/>
              <w:rPr>
                <w:sz w:val="16"/>
              </w:rPr>
            </w:pPr>
            <w:r w:rsidRPr="003F1D58">
              <w:rPr>
                <w:sz w:val="16"/>
              </w:rPr>
              <w:t>B</w:t>
            </w:r>
          </w:p>
        </w:tc>
        <w:tc>
          <w:tcPr>
            <w:tcW w:w="4233" w:type="dxa"/>
          </w:tcPr>
          <w:p w14:paraId="0A6452E8" w14:textId="77777777" w:rsidR="0087313C" w:rsidRPr="003F1D58" w:rsidRDefault="0087313C">
            <w:pPr>
              <w:pStyle w:val="TAL"/>
              <w:keepNext w:val="0"/>
              <w:keepLines w:val="0"/>
              <w:rPr>
                <w:sz w:val="16"/>
                <w:szCs w:val="16"/>
              </w:rPr>
            </w:pPr>
            <w:r w:rsidRPr="003F1D58">
              <w:rPr>
                <w:sz w:val="16"/>
                <w:szCs w:val="16"/>
              </w:rPr>
              <w:t>Addition of a method for concurrent card application toolkit sessions</w:t>
            </w:r>
          </w:p>
        </w:tc>
        <w:tc>
          <w:tcPr>
            <w:tcW w:w="896" w:type="dxa"/>
            <w:vMerge/>
            <w:vAlign w:val="bottom"/>
          </w:tcPr>
          <w:p w14:paraId="45CD437B" w14:textId="77777777" w:rsidR="0087313C" w:rsidRPr="003F1D58" w:rsidRDefault="0087313C">
            <w:pPr>
              <w:pStyle w:val="TAL"/>
              <w:keepNext w:val="0"/>
              <w:keepLines w:val="0"/>
              <w:rPr>
                <w:sz w:val="16"/>
              </w:rPr>
            </w:pPr>
          </w:p>
        </w:tc>
      </w:tr>
      <w:tr w:rsidR="00270310" w:rsidRPr="003F1D58" w14:paraId="0ED964DB" w14:textId="77777777" w:rsidTr="00CA5927">
        <w:trPr>
          <w:jc w:val="center"/>
        </w:trPr>
        <w:tc>
          <w:tcPr>
            <w:tcW w:w="792" w:type="dxa"/>
            <w:vMerge/>
            <w:tcMar>
              <w:right w:w="28" w:type="dxa"/>
            </w:tcMar>
          </w:tcPr>
          <w:p w14:paraId="6F9AEBAD" w14:textId="77777777" w:rsidR="0087313C" w:rsidRPr="003F1D58" w:rsidRDefault="0087313C">
            <w:pPr>
              <w:pStyle w:val="TAC"/>
              <w:keepNext w:val="0"/>
              <w:keepLines w:val="0"/>
              <w:rPr>
                <w:sz w:val="16"/>
              </w:rPr>
            </w:pPr>
          </w:p>
        </w:tc>
        <w:tc>
          <w:tcPr>
            <w:tcW w:w="1596" w:type="dxa"/>
            <w:tcMar>
              <w:right w:w="28" w:type="dxa"/>
            </w:tcMar>
          </w:tcPr>
          <w:p w14:paraId="2550490E" w14:textId="77777777" w:rsidR="0087313C" w:rsidRPr="003F1D58" w:rsidRDefault="0087313C">
            <w:pPr>
              <w:pStyle w:val="TAL"/>
              <w:keepNext w:val="0"/>
              <w:keepLines w:val="0"/>
              <w:rPr>
                <w:sz w:val="16"/>
                <w:szCs w:val="16"/>
              </w:rPr>
            </w:pPr>
          </w:p>
        </w:tc>
        <w:tc>
          <w:tcPr>
            <w:tcW w:w="602" w:type="dxa"/>
            <w:tcMar>
              <w:right w:w="28" w:type="dxa"/>
            </w:tcMar>
          </w:tcPr>
          <w:p w14:paraId="140F65A5" w14:textId="77777777" w:rsidR="0087313C" w:rsidRPr="003F1D58" w:rsidRDefault="0087313C">
            <w:pPr>
              <w:pStyle w:val="TAL"/>
              <w:keepNext w:val="0"/>
              <w:keepLines w:val="0"/>
              <w:rPr>
                <w:sz w:val="16"/>
              </w:rPr>
            </w:pPr>
          </w:p>
        </w:tc>
        <w:tc>
          <w:tcPr>
            <w:tcW w:w="440" w:type="dxa"/>
            <w:tcMar>
              <w:right w:w="28" w:type="dxa"/>
            </w:tcMar>
          </w:tcPr>
          <w:p w14:paraId="2DBB3054" w14:textId="77777777" w:rsidR="0087313C" w:rsidRPr="003F1D58" w:rsidRDefault="0087313C">
            <w:pPr>
              <w:pStyle w:val="TAL"/>
              <w:keepNext w:val="0"/>
              <w:keepLines w:val="0"/>
              <w:rPr>
                <w:sz w:val="16"/>
              </w:rPr>
            </w:pPr>
          </w:p>
        </w:tc>
        <w:tc>
          <w:tcPr>
            <w:tcW w:w="426" w:type="dxa"/>
            <w:tcMar>
              <w:right w:w="28" w:type="dxa"/>
            </w:tcMar>
          </w:tcPr>
          <w:p w14:paraId="0139C1A3" w14:textId="77777777" w:rsidR="0087313C" w:rsidRPr="003F1D58" w:rsidRDefault="0087313C">
            <w:pPr>
              <w:pStyle w:val="TAL"/>
              <w:keepNext w:val="0"/>
              <w:keepLines w:val="0"/>
              <w:rPr>
                <w:sz w:val="16"/>
              </w:rPr>
            </w:pPr>
          </w:p>
        </w:tc>
        <w:tc>
          <w:tcPr>
            <w:tcW w:w="414" w:type="dxa"/>
            <w:tcMar>
              <w:right w:w="28" w:type="dxa"/>
            </w:tcMar>
          </w:tcPr>
          <w:p w14:paraId="1FC649C2" w14:textId="77777777" w:rsidR="0087313C" w:rsidRPr="003F1D58" w:rsidRDefault="0087313C">
            <w:pPr>
              <w:pStyle w:val="TAL"/>
              <w:keepNext w:val="0"/>
              <w:keepLines w:val="0"/>
              <w:rPr>
                <w:sz w:val="16"/>
              </w:rPr>
            </w:pPr>
          </w:p>
        </w:tc>
        <w:tc>
          <w:tcPr>
            <w:tcW w:w="4233" w:type="dxa"/>
          </w:tcPr>
          <w:p w14:paraId="15084C28" w14:textId="77777777" w:rsidR="0087313C" w:rsidRPr="003F1D58" w:rsidRDefault="0087313C">
            <w:pPr>
              <w:pStyle w:val="TAL"/>
              <w:keepNext w:val="0"/>
              <w:keepLines w:val="0"/>
              <w:rPr>
                <w:rFonts w:cs="Arial"/>
                <w:sz w:val="16"/>
                <w:szCs w:val="16"/>
              </w:rPr>
            </w:pPr>
            <w:r w:rsidRPr="003F1D58">
              <w:rPr>
                <w:rFonts w:cs="Arial"/>
                <w:sz w:val="16"/>
                <w:szCs w:val="16"/>
              </w:rPr>
              <w:t xml:space="preserve">Missing values supplied in </w:t>
            </w:r>
            <w:r w:rsidRPr="003F1D58">
              <w:rPr>
                <w:rFonts w:eastAsia="Yu Gothic" w:cs="Arial"/>
                <w:sz w:val="16"/>
                <w:szCs w:val="16"/>
                <w:lang w:eastAsia="ko-KR"/>
              </w:rPr>
              <w:t>COMMAND_NOT_ALLOWED, class uicc.access.UICCException (in attachment)</w:t>
            </w:r>
          </w:p>
        </w:tc>
        <w:tc>
          <w:tcPr>
            <w:tcW w:w="896" w:type="dxa"/>
            <w:vMerge/>
            <w:vAlign w:val="bottom"/>
          </w:tcPr>
          <w:p w14:paraId="7A5E4DBE" w14:textId="77777777" w:rsidR="0087313C" w:rsidRPr="003F1D58" w:rsidRDefault="0087313C">
            <w:pPr>
              <w:pStyle w:val="TAL"/>
              <w:keepNext w:val="0"/>
              <w:keepLines w:val="0"/>
              <w:rPr>
                <w:sz w:val="16"/>
              </w:rPr>
            </w:pPr>
          </w:p>
        </w:tc>
      </w:tr>
      <w:tr w:rsidR="00270310" w:rsidRPr="003F1D58" w14:paraId="7F1588BB" w14:textId="77777777" w:rsidTr="00CA5927">
        <w:trPr>
          <w:jc w:val="center"/>
        </w:trPr>
        <w:tc>
          <w:tcPr>
            <w:tcW w:w="9399" w:type="dxa"/>
            <w:gridSpan w:val="8"/>
            <w:tcMar>
              <w:right w:w="28" w:type="dxa"/>
            </w:tcMar>
          </w:tcPr>
          <w:p w14:paraId="44FED3F0" w14:textId="77777777" w:rsidR="0087313C" w:rsidRPr="003F1D58" w:rsidRDefault="00E74B69" w:rsidP="00F324E7">
            <w:pPr>
              <w:pStyle w:val="TAL"/>
              <w:jc w:val="center"/>
              <w:rPr>
                <w:sz w:val="16"/>
              </w:rPr>
            </w:pPr>
            <w:r w:rsidRPr="008562E2">
              <w:rPr>
                <w:b/>
                <w:sz w:val="16"/>
              </w:rPr>
              <w:t>ETSI TS 102 241</w:t>
            </w:r>
            <w:r w:rsidR="00833145" w:rsidRPr="003F1D58">
              <w:rPr>
                <w:b/>
                <w:sz w:val="16"/>
              </w:rPr>
              <w:t xml:space="preserve"> </w:t>
            </w:r>
            <w:r w:rsidR="0087313C" w:rsidRPr="003F1D58">
              <w:rPr>
                <w:b/>
                <w:sz w:val="16"/>
              </w:rPr>
              <w:t>v7.8.0 was withdrawn</w:t>
            </w:r>
            <w:r w:rsidR="0087313C" w:rsidRPr="003F1D58">
              <w:rPr>
                <w:sz w:val="16"/>
              </w:rPr>
              <w:t xml:space="preserve"> (decision made at SCP #35)</w:t>
            </w:r>
          </w:p>
        </w:tc>
      </w:tr>
      <w:tr w:rsidR="00270310" w:rsidRPr="003F1D58" w14:paraId="3A06A330" w14:textId="77777777" w:rsidTr="00CA5927">
        <w:trPr>
          <w:jc w:val="center"/>
        </w:trPr>
        <w:tc>
          <w:tcPr>
            <w:tcW w:w="792" w:type="dxa"/>
            <w:vMerge w:val="restart"/>
            <w:tcMar>
              <w:right w:w="28" w:type="dxa"/>
            </w:tcMar>
          </w:tcPr>
          <w:p w14:paraId="782B795F" w14:textId="77777777" w:rsidR="00F7617D" w:rsidRPr="003F1D58" w:rsidRDefault="00F7617D" w:rsidP="00CC4BC5">
            <w:pPr>
              <w:pStyle w:val="TAC"/>
              <w:rPr>
                <w:sz w:val="16"/>
              </w:rPr>
            </w:pPr>
            <w:r w:rsidRPr="003F1D58">
              <w:rPr>
                <w:sz w:val="16"/>
              </w:rPr>
              <w:t>SCP-30</w:t>
            </w:r>
            <w:r w:rsidRPr="003F1D58">
              <w:rPr>
                <w:sz w:val="16"/>
              </w:rPr>
              <w:br/>
              <w:t>bis</w:t>
            </w:r>
          </w:p>
        </w:tc>
        <w:tc>
          <w:tcPr>
            <w:tcW w:w="1596" w:type="dxa"/>
            <w:tcMar>
              <w:right w:w="28" w:type="dxa"/>
            </w:tcMar>
          </w:tcPr>
          <w:p w14:paraId="36DC3310" w14:textId="77777777" w:rsidR="00F7617D" w:rsidRPr="003F1D58" w:rsidRDefault="00F7617D" w:rsidP="00CC4BC5">
            <w:pPr>
              <w:pStyle w:val="TAL"/>
              <w:rPr>
                <w:sz w:val="16"/>
                <w:szCs w:val="16"/>
              </w:rPr>
            </w:pPr>
            <w:r w:rsidRPr="003F1D58">
              <w:rPr>
                <w:sz w:val="16"/>
                <w:szCs w:val="16"/>
              </w:rPr>
              <w:t>SCP-070191</w:t>
            </w:r>
          </w:p>
        </w:tc>
        <w:tc>
          <w:tcPr>
            <w:tcW w:w="602" w:type="dxa"/>
            <w:tcMar>
              <w:right w:w="28" w:type="dxa"/>
            </w:tcMar>
          </w:tcPr>
          <w:p w14:paraId="389FC8E6" w14:textId="77777777" w:rsidR="00F7617D" w:rsidRPr="003F1D58" w:rsidRDefault="00F7617D" w:rsidP="00CC4BC5">
            <w:pPr>
              <w:pStyle w:val="TAL"/>
              <w:rPr>
                <w:sz w:val="16"/>
              </w:rPr>
            </w:pPr>
            <w:r w:rsidRPr="003F1D58">
              <w:rPr>
                <w:sz w:val="16"/>
              </w:rPr>
              <w:t>7.7.0</w:t>
            </w:r>
          </w:p>
        </w:tc>
        <w:tc>
          <w:tcPr>
            <w:tcW w:w="440" w:type="dxa"/>
            <w:tcMar>
              <w:right w:w="28" w:type="dxa"/>
            </w:tcMar>
          </w:tcPr>
          <w:p w14:paraId="64EB0275" w14:textId="77777777" w:rsidR="00F7617D" w:rsidRPr="003F1D58" w:rsidRDefault="00F7617D" w:rsidP="00CC4BC5">
            <w:pPr>
              <w:pStyle w:val="TAL"/>
              <w:rPr>
                <w:sz w:val="16"/>
              </w:rPr>
            </w:pPr>
            <w:r w:rsidRPr="003F1D58">
              <w:rPr>
                <w:sz w:val="16"/>
              </w:rPr>
              <w:t>099</w:t>
            </w:r>
          </w:p>
        </w:tc>
        <w:tc>
          <w:tcPr>
            <w:tcW w:w="426" w:type="dxa"/>
            <w:tcMar>
              <w:right w:w="28" w:type="dxa"/>
            </w:tcMar>
          </w:tcPr>
          <w:p w14:paraId="26CA39B7" w14:textId="77777777" w:rsidR="00F7617D" w:rsidRPr="003F1D58" w:rsidRDefault="00F7617D" w:rsidP="00CC4BC5">
            <w:pPr>
              <w:pStyle w:val="TAL"/>
              <w:rPr>
                <w:sz w:val="16"/>
              </w:rPr>
            </w:pPr>
            <w:r w:rsidRPr="003F1D58">
              <w:rPr>
                <w:sz w:val="16"/>
              </w:rPr>
              <w:t>2</w:t>
            </w:r>
          </w:p>
        </w:tc>
        <w:tc>
          <w:tcPr>
            <w:tcW w:w="414" w:type="dxa"/>
            <w:tcMar>
              <w:right w:w="28" w:type="dxa"/>
            </w:tcMar>
          </w:tcPr>
          <w:p w14:paraId="3714FAF2" w14:textId="77777777" w:rsidR="00F7617D" w:rsidRPr="003F1D58" w:rsidRDefault="00F7617D" w:rsidP="00CC4BC5">
            <w:pPr>
              <w:pStyle w:val="TAL"/>
              <w:rPr>
                <w:sz w:val="16"/>
              </w:rPr>
            </w:pPr>
            <w:r w:rsidRPr="003F1D58">
              <w:rPr>
                <w:sz w:val="16"/>
              </w:rPr>
              <w:t>B</w:t>
            </w:r>
          </w:p>
        </w:tc>
        <w:tc>
          <w:tcPr>
            <w:tcW w:w="4233" w:type="dxa"/>
          </w:tcPr>
          <w:p w14:paraId="3AEBEB1C" w14:textId="77777777" w:rsidR="00F7617D" w:rsidRPr="003F1D58" w:rsidRDefault="00F7617D" w:rsidP="00CC4BC5">
            <w:pPr>
              <w:pStyle w:val="TAL"/>
              <w:rPr>
                <w:rFonts w:cs="Arial"/>
                <w:sz w:val="16"/>
                <w:szCs w:val="16"/>
              </w:rPr>
            </w:pPr>
            <w:r w:rsidRPr="003F1D58">
              <w:rPr>
                <w:sz w:val="16"/>
                <w:szCs w:val="16"/>
              </w:rPr>
              <w:t>Support for RETRIEVE DATA and SET DATA functions for BER-TLV files</w:t>
            </w:r>
          </w:p>
        </w:tc>
        <w:tc>
          <w:tcPr>
            <w:tcW w:w="896" w:type="dxa"/>
            <w:vMerge w:val="restart"/>
          </w:tcPr>
          <w:p w14:paraId="07A758CF" w14:textId="77777777" w:rsidR="00F7617D" w:rsidRPr="003F1D58" w:rsidRDefault="00F7617D" w:rsidP="00CC4BC5">
            <w:pPr>
              <w:pStyle w:val="TAL"/>
              <w:rPr>
                <w:sz w:val="16"/>
              </w:rPr>
            </w:pPr>
            <w:r w:rsidRPr="003F1D58">
              <w:rPr>
                <w:sz w:val="16"/>
              </w:rPr>
              <w:t>7.9.0</w:t>
            </w:r>
          </w:p>
        </w:tc>
      </w:tr>
      <w:tr w:rsidR="00270310" w:rsidRPr="003F1D58" w14:paraId="63EC8BA6" w14:textId="77777777" w:rsidTr="00CA5927">
        <w:trPr>
          <w:jc w:val="center"/>
        </w:trPr>
        <w:tc>
          <w:tcPr>
            <w:tcW w:w="792" w:type="dxa"/>
            <w:vMerge/>
            <w:tcMar>
              <w:right w:w="28" w:type="dxa"/>
            </w:tcMar>
          </w:tcPr>
          <w:p w14:paraId="2BAF45CD" w14:textId="77777777" w:rsidR="00F7617D" w:rsidRPr="003F1D58" w:rsidRDefault="00F7617D" w:rsidP="00CC4BC5">
            <w:pPr>
              <w:pStyle w:val="TAC"/>
              <w:rPr>
                <w:sz w:val="16"/>
              </w:rPr>
            </w:pPr>
          </w:p>
        </w:tc>
        <w:tc>
          <w:tcPr>
            <w:tcW w:w="1596" w:type="dxa"/>
            <w:tcMar>
              <w:right w:w="28" w:type="dxa"/>
            </w:tcMar>
          </w:tcPr>
          <w:p w14:paraId="7E158962" w14:textId="77777777" w:rsidR="00F7617D" w:rsidRPr="003F1D58" w:rsidRDefault="00F7617D" w:rsidP="00CC4BC5">
            <w:pPr>
              <w:pStyle w:val="TAL"/>
              <w:rPr>
                <w:sz w:val="16"/>
                <w:szCs w:val="16"/>
              </w:rPr>
            </w:pPr>
          </w:p>
        </w:tc>
        <w:tc>
          <w:tcPr>
            <w:tcW w:w="602" w:type="dxa"/>
            <w:tcMar>
              <w:right w:w="28" w:type="dxa"/>
            </w:tcMar>
          </w:tcPr>
          <w:p w14:paraId="1B44727C" w14:textId="77777777" w:rsidR="00F7617D" w:rsidRPr="003F1D58" w:rsidRDefault="00F7617D" w:rsidP="00CC4BC5">
            <w:pPr>
              <w:pStyle w:val="TAL"/>
              <w:rPr>
                <w:sz w:val="16"/>
              </w:rPr>
            </w:pPr>
          </w:p>
        </w:tc>
        <w:tc>
          <w:tcPr>
            <w:tcW w:w="440" w:type="dxa"/>
            <w:tcMar>
              <w:right w:w="28" w:type="dxa"/>
            </w:tcMar>
          </w:tcPr>
          <w:p w14:paraId="2BE8B885" w14:textId="77777777" w:rsidR="00F7617D" w:rsidRPr="003F1D58" w:rsidRDefault="00F7617D" w:rsidP="00CC4BC5">
            <w:pPr>
              <w:pStyle w:val="TAL"/>
              <w:rPr>
                <w:sz w:val="16"/>
              </w:rPr>
            </w:pPr>
          </w:p>
        </w:tc>
        <w:tc>
          <w:tcPr>
            <w:tcW w:w="426" w:type="dxa"/>
            <w:tcMar>
              <w:right w:w="28" w:type="dxa"/>
            </w:tcMar>
          </w:tcPr>
          <w:p w14:paraId="19FB8602" w14:textId="77777777" w:rsidR="00F7617D" w:rsidRPr="003F1D58" w:rsidRDefault="00F7617D" w:rsidP="00CC4BC5">
            <w:pPr>
              <w:pStyle w:val="TAL"/>
              <w:rPr>
                <w:sz w:val="16"/>
              </w:rPr>
            </w:pPr>
          </w:p>
        </w:tc>
        <w:tc>
          <w:tcPr>
            <w:tcW w:w="414" w:type="dxa"/>
            <w:tcMar>
              <w:right w:w="28" w:type="dxa"/>
            </w:tcMar>
          </w:tcPr>
          <w:p w14:paraId="6150BD56" w14:textId="77777777" w:rsidR="00F7617D" w:rsidRPr="003F1D58" w:rsidRDefault="00F7617D" w:rsidP="00CC4BC5">
            <w:pPr>
              <w:pStyle w:val="TAL"/>
              <w:rPr>
                <w:sz w:val="16"/>
              </w:rPr>
            </w:pPr>
          </w:p>
        </w:tc>
        <w:tc>
          <w:tcPr>
            <w:tcW w:w="4233" w:type="dxa"/>
          </w:tcPr>
          <w:p w14:paraId="717C7870" w14:textId="77777777" w:rsidR="00F7617D" w:rsidRPr="003F1D58" w:rsidRDefault="00F7617D" w:rsidP="00CC4BC5">
            <w:pPr>
              <w:pStyle w:val="TAL"/>
              <w:rPr>
                <w:rFonts w:cs="Arial"/>
                <w:sz w:val="16"/>
                <w:szCs w:val="16"/>
              </w:rPr>
            </w:pPr>
            <w:r w:rsidRPr="003F1D58">
              <w:rPr>
                <w:rFonts w:cs="Arial"/>
                <w:sz w:val="16"/>
                <w:szCs w:val="16"/>
              </w:rPr>
              <w:t xml:space="preserve">Missing values supplied in </w:t>
            </w:r>
            <w:r w:rsidRPr="003F1D58">
              <w:rPr>
                <w:rFonts w:eastAsia="Yu Gothic" w:cs="Arial"/>
                <w:sz w:val="16"/>
                <w:szCs w:val="16"/>
                <w:lang w:eastAsia="ko-KR"/>
              </w:rPr>
              <w:t>COMMAND_NOT_ALLOWED, class uicc.access.UICCException (in attachment)</w:t>
            </w:r>
          </w:p>
        </w:tc>
        <w:tc>
          <w:tcPr>
            <w:tcW w:w="896" w:type="dxa"/>
            <w:vMerge/>
            <w:vAlign w:val="bottom"/>
          </w:tcPr>
          <w:p w14:paraId="4F25459E" w14:textId="77777777" w:rsidR="00F7617D" w:rsidRPr="003F1D58" w:rsidRDefault="00F7617D" w:rsidP="00CC4BC5">
            <w:pPr>
              <w:pStyle w:val="TAL"/>
              <w:rPr>
                <w:sz w:val="16"/>
              </w:rPr>
            </w:pPr>
          </w:p>
        </w:tc>
      </w:tr>
      <w:tr w:rsidR="00270310" w:rsidRPr="003F1D58" w14:paraId="3829B298" w14:textId="77777777" w:rsidTr="00CA5927">
        <w:trPr>
          <w:jc w:val="center"/>
        </w:trPr>
        <w:tc>
          <w:tcPr>
            <w:tcW w:w="792" w:type="dxa"/>
            <w:vMerge w:val="restart"/>
            <w:tcMar>
              <w:right w:w="28" w:type="dxa"/>
            </w:tcMar>
          </w:tcPr>
          <w:p w14:paraId="04B64390" w14:textId="77777777" w:rsidR="00F7617D" w:rsidRPr="003F1D58" w:rsidRDefault="00F7617D" w:rsidP="0087313C">
            <w:pPr>
              <w:pStyle w:val="TAC"/>
              <w:keepNext w:val="0"/>
              <w:keepLines w:val="0"/>
              <w:rPr>
                <w:sz w:val="16"/>
              </w:rPr>
            </w:pPr>
            <w:r w:rsidRPr="003F1D58">
              <w:rPr>
                <w:sz w:val="16"/>
              </w:rPr>
              <w:t>SCP-33</w:t>
            </w:r>
          </w:p>
        </w:tc>
        <w:tc>
          <w:tcPr>
            <w:tcW w:w="1596" w:type="dxa"/>
            <w:tcMar>
              <w:right w:w="28" w:type="dxa"/>
            </w:tcMar>
          </w:tcPr>
          <w:p w14:paraId="5F4AA023" w14:textId="77777777" w:rsidR="00F7617D" w:rsidRPr="003F1D58" w:rsidRDefault="00F7617D" w:rsidP="0087313C">
            <w:pPr>
              <w:pStyle w:val="TAL"/>
              <w:keepNext w:val="0"/>
              <w:keepLines w:val="0"/>
              <w:rPr>
                <w:sz w:val="16"/>
                <w:szCs w:val="16"/>
              </w:rPr>
            </w:pPr>
            <w:r w:rsidRPr="003F1D58">
              <w:rPr>
                <w:sz w:val="16"/>
                <w:szCs w:val="16"/>
              </w:rPr>
              <w:t>SCP-070419</w:t>
            </w:r>
          </w:p>
        </w:tc>
        <w:tc>
          <w:tcPr>
            <w:tcW w:w="602" w:type="dxa"/>
            <w:tcMar>
              <w:right w:w="28" w:type="dxa"/>
            </w:tcMar>
          </w:tcPr>
          <w:p w14:paraId="4CEE3ABA" w14:textId="77777777" w:rsidR="00F7617D" w:rsidRPr="003F1D58" w:rsidRDefault="00F7617D" w:rsidP="0087313C">
            <w:pPr>
              <w:pStyle w:val="TAL"/>
              <w:keepNext w:val="0"/>
              <w:keepLines w:val="0"/>
              <w:rPr>
                <w:sz w:val="16"/>
              </w:rPr>
            </w:pPr>
            <w:r w:rsidRPr="003F1D58">
              <w:rPr>
                <w:sz w:val="16"/>
              </w:rPr>
              <w:t>7.7.0</w:t>
            </w:r>
          </w:p>
        </w:tc>
        <w:tc>
          <w:tcPr>
            <w:tcW w:w="440" w:type="dxa"/>
            <w:tcMar>
              <w:right w:w="28" w:type="dxa"/>
            </w:tcMar>
          </w:tcPr>
          <w:p w14:paraId="6A4FCD81" w14:textId="77777777" w:rsidR="00F7617D" w:rsidRPr="003F1D58" w:rsidRDefault="00F7617D" w:rsidP="0087313C">
            <w:pPr>
              <w:pStyle w:val="TAL"/>
              <w:keepNext w:val="0"/>
              <w:keepLines w:val="0"/>
              <w:rPr>
                <w:sz w:val="16"/>
              </w:rPr>
            </w:pPr>
            <w:r w:rsidRPr="003F1D58">
              <w:rPr>
                <w:sz w:val="16"/>
              </w:rPr>
              <w:t>111</w:t>
            </w:r>
          </w:p>
        </w:tc>
        <w:tc>
          <w:tcPr>
            <w:tcW w:w="426" w:type="dxa"/>
            <w:tcMar>
              <w:right w:w="28" w:type="dxa"/>
            </w:tcMar>
          </w:tcPr>
          <w:p w14:paraId="128BC933" w14:textId="77777777" w:rsidR="00F7617D" w:rsidRPr="003F1D58" w:rsidRDefault="00F7617D" w:rsidP="0087313C">
            <w:pPr>
              <w:pStyle w:val="TAL"/>
              <w:keepNext w:val="0"/>
              <w:keepLines w:val="0"/>
              <w:rPr>
                <w:sz w:val="16"/>
              </w:rPr>
            </w:pPr>
          </w:p>
        </w:tc>
        <w:tc>
          <w:tcPr>
            <w:tcW w:w="414" w:type="dxa"/>
            <w:tcMar>
              <w:right w:w="28" w:type="dxa"/>
            </w:tcMar>
          </w:tcPr>
          <w:p w14:paraId="17B25C42" w14:textId="77777777" w:rsidR="00F7617D" w:rsidRPr="003F1D58" w:rsidRDefault="00F7617D" w:rsidP="0087313C">
            <w:pPr>
              <w:pStyle w:val="TAL"/>
              <w:keepNext w:val="0"/>
              <w:keepLines w:val="0"/>
              <w:rPr>
                <w:sz w:val="16"/>
              </w:rPr>
            </w:pPr>
            <w:r w:rsidRPr="003F1D58">
              <w:rPr>
                <w:sz w:val="16"/>
              </w:rPr>
              <w:t>F</w:t>
            </w:r>
          </w:p>
        </w:tc>
        <w:tc>
          <w:tcPr>
            <w:tcW w:w="4233" w:type="dxa"/>
          </w:tcPr>
          <w:p w14:paraId="308A0254" w14:textId="77777777" w:rsidR="00F7617D" w:rsidRPr="003F1D58" w:rsidRDefault="00F7617D" w:rsidP="0087313C">
            <w:pPr>
              <w:pStyle w:val="TAL"/>
              <w:keepNext w:val="0"/>
              <w:keepLines w:val="0"/>
              <w:rPr>
                <w:sz w:val="16"/>
                <w:szCs w:val="16"/>
              </w:rPr>
            </w:pPr>
            <w:r w:rsidRPr="003F1D58">
              <w:rPr>
                <w:sz w:val="16"/>
                <w:szCs w:val="16"/>
              </w:rPr>
              <w:t>Modification of CAT Runtime Environment behaviour in case of CLOSE CHANNEL command for UICC Server Mode in mode "TCP in LISTEN state"</w:t>
            </w:r>
          </w:p>
        </w:tc>
        <w:tc>
          <w:tcPr>
            <w:tcW w:w="896" w:type="dxa"/>
            <w:vMerge/>
            <w:vAlign w:val="bottom"/>
          </w:tcPr>
          <w:p w14:paraId="39882CC1" w14:textId="77777777" w:rsidR="00F7617D" w:rsidRPr="003F1D58" w:rsidRDefault="00F7617D" w:rsidP="0087313C">
            <w:pPr>
              <w:pStyle w:val="TAL"/>
              <w:keepNext w:val="0"/>
              <w:keepLines w:val="0"/>
              <w:rPr>
                <w:sz w:val="16"/>
              </w:rPr>
            </w:pPr>
          </w:p>
        </w:tc>
      </w:tr>
      <w:tr w:rsidR="00270310" w:rsidRPr="003F1D58" w14:paraId="178A6E44" w14:textId="77777777" w:rsidTr="00CA5927">
        <w:trPr>
          <w:jc w:val="center"/>
        </w:trPr>
        <w:tc>
          <w:tcPr>
            <w:tcW w:w="792" w:type="dxa"/>
            <w:vMerge/>
            <w:tcMar>
              <w:right w:w="28" w:type="dxa"/>
            </w:tcMar>
          </w:tcPr>
          <w:p w14:paraId="32B539D3" w14:textId="77777777" w:rsidR="00F7617D" w:rsidRPr="003F1D58" w:rsidRDefault="00F7617D" w:rsidP="0087313C">
            <w:pPr>
              <w:pStyle w:val="TAC"/>
              <w:keepNext w:val="0"/>
              <w:keepLines w:val="0"/>
              <w:rPr>
                <w:sz w:val="16"/>
              </w:rPr>
            </w:pPr>
          </w:p>
        </w:tc>
        <w:tc>
          <w:tcPr>
            <w:tcW w:w="1596" w:type="dxa"/>
            <w:tcMar>
              <w:right w:w="28" w:type="dxa"/>
            </w:tcMar>
          </w:tcPr>
          <w:p w14:paraId="6D782DDD" w14:textId="77777777" w:rsidR="00F7617D" w:rsidRPr="003F1D58" w:rsidRDefault="00F7617D" w:rsidP="0087313C">
            <w:pPr>
              <w:pStyle w:val="TAL"/>
              <w:keepNext w:val="0"/>
              <w:keepLines w:val="0"/>
              <w:rPr>
                <w:sz w:val="16"/>
                <w:szCs w:val="16"/>
              </w:rPr>
            </w:pPr>
          </w:p>
        </w:tc>
        <w:tc>
          <w:tcPr>
            <w:tcW w:w="602" w:type="dxa"/>
            <w:tcMar>
              <w:right w:w="28" w:type="dxa"/>
            </w:tcMar>
          </w:tcPr>
          <w:p w14:paraId="36846BCD" w14:textId="77777777" w:rsidR="00F7617D" w:rsidRPr="003F1D58" w:rsidRDefault="00F7617D" w:rsidP="0087313C">
            <w:pPr>
              <w:pStyle w:val="TAL"/>
              <w:keepNext w:val="0"/>
              <w:keepLines w:val="0"/>
              <w:rPr>
                <w:sz w:val="16"/>
              </w:rPr>
            </w:pPr>
          </w:p>
        </w:tc>
        <w:tc>
          <w:tcPr>
            <w:tcW w:w="440" w:type="dxa"/>
            <w:tcMar>
              <w:right w:w="28" w:type="dxa"/>
            </w:tcMar>
          </w:tcPr>
          <w:p w14:paraId="11285C56" w14:textId="77777777" w:rsidR="00F7617D" w:rsidRPr="003F1D58" w:rsidRDefault="00F7617D" w:rsidP="0087313C">
            <w:pPr>
              <w:pStyle w:val="TAL"/>
              <w:keepNext w:val="0"/>
              <w:keepLines w:val="0"/>
              <w:rPr>
                <w:sz w:val="16"/>
              </w:rPr>
            </w:pPr>
            <w:r w:rsidRPr="003F1D58">
              <w:rPr>
                <w:sz w:val="16"/>
              </w:rPr>
              <w:t>112</w:t>
            </w:r>
          </w:p>
        </w:tc>
        <w:tc>
          <w:tcPr>
            <w:tcW w:w="426" w:type="dxa"/>
            <w:tcMar>
              <w:right w:w="28" w:type="dxa"/>
            </w:tcMar>
          </w:tcPr>
          <w:p w14:paraId="546AFFF2" w14:textId="77777777" w:rsidR="00F7617D" w:rsidRPr="003F1D58" w:rsidRDefault="00F7617D" w:rsidP="0087313C">
            <w:pPr>
              <w:pStyle w:val="TAL"/>
              <w:keepNext w:val="0"/>
              <w:keepLines w:val="0"/>
              <w:rPr>
                <w:sz w:val="16"/>
              </w:rPr>
            </w:pPr>
          </w:p>
        </w:tc>
        <w:tc>
          <w:tcPr>
            <w:tcW w:w="414" w:type="dxa"/>
            <w:tcMar>
              <w:right w:w="28" w:type="dxa"/>
            </w:tcMar>
          </w:tcPr>
          <w:p w14:paraId="27E9C34D" w14:textId="77777777" w:rsidR="00F7617D" w:rsidRPr="003F1D58" w:rsidRDefault="00F7617D" w:rsidP="0087313C">
            <w:pPr>
              <w:pStyle w:val="TAL"/>
              <w:keepNext w:val="0"/>
              <w:keepLines w:val="0"/>
              <w:rPr>
                <w:sz w:val="16"/>
              </w:rPr>
            </w:pPr>
            <w:r w:rsidRPr="003F1D58">
              <w:rPr>
                <w:sz w:val="16"/>
              </w:rPr>
              <w:t>D</w:t>
            </w:r>
          </w:p>
        </w:tc>
        <w:tc>
          <w:tcPr>
            <w:tcW w:w="4233" w:type="dxa"/>
          </w:tcPr>
          <w:p w14:paraId="4DF63963" w14:textId="77777777" w:rsidR="00F7617D" w:rsidRPr="003F1D58" w:rsidRDefault="00F7617D" w:rsidP="0087313C">
            <w:pPr>
              <w:pStyle w:val="TAL"/>
              <w:keepNext w:val="0"/>
              <w:keepLines w:val="0"/>
              <w:rPr>
                <w:sz w:val="16"/>
                <w:szCs w:val="16"/>
              </w:rPr>
            </w:pPr>
            <w:r w:rsidRPr="003F1D58">
              <w:rPr>
                <w:sz w:val="16"/>
                <w:szCs w:val="16"/>
              </w:rPr>
              <w:t>Editorial Correction in Method uicc.system.HandlerBuilder.buildTLVHandler()</w:t>
            </w:r>
          </w:p>
        </w:tc>
        <w:tc>
          <w:tcPr>
            <w:tcW w:w="896" w:type="dxa"/>
            <w:vMerge/>
            <w:vAlign w:val="bottom"/>
          </w:tcPr>
          <w:p w14:paraId="7A0471B0" w14:textId="77777777" w:rsidR="00F7617D" w:rsidRPr="003F1D58" w:rsidRDefault="00F7617D" w:rsidP="0087313C">
            <w:pPr>
              <w:pStyle w:val="TAL"/>
              <w:keepNext w:val="0"/>
              <w:keepLines w:val="0"/>
              <w:rPr>
                <w:sz w:val="16"/>
              </w:rPr>
            </w:pPr>
          </w:p>
        </w:tc>
      </w:tr>
      <w:tr w:rsidR="00270310" w:rsidRPr="003F1D58" w14:paraId="143699C4" w14:textId="77777777" w:rsidTr="00CA5927">
        <w:trPr>
          <w:jc w:val="center"/>
        </w:trPr>
        <w:tc>
          <w:tcPr>
            <w:tcW w:w="792" w:type="dxa"/>
            <w:tcMar>
              <w:right w:w="28" w:type="dxa"/>
            </w:tcMar>
          </w:tcPr>
          <w:p w14:paraId="34B4EDF6" w14:textId="77777777" w:rsidR="00F7617D" w:rsidRPr="003F1D58" w:rsidRDefault="00F7617D" w:rsidP="0087313C">
            <w:pPr>
              <w:pStyle w:val="TAC"/>
              <w:keepNext w:val="0"/>
              <w:keepLines w:val="0"/>
              <w:rPr>
                <w:sz w:val="16"/>
              </w:rPr>
            </w:pPr>
            <w:r w:rsidRPr="003F1D58">
              <w:rPr>
                <w:sz w:val="16"/>
              </w:rPr>
              <w:t>SCP-35</w:t>
            </w:r>
          </w:p>
        </w:tc>
        <w:tc>
          <w:tcPr>
            <w:tcW w:w="1596" w:type="dxa"/>
            <w:tcMar>
              <w:right w:w="28" w:type="dxa"/>
            </w:tcMar>
          </w:tcPr>
          <w:p w14:paraId="1C19C63E" w14:textId="77777777" w:rsidR="00F7617D" w:rsidRPr="003F1D58" w:rsidRDefault="00F7617D" w:rsidP="0087313C">
            <w:pPr>
              <w:pStyle w:val="TAL"/>
              <w:keepNext w:val="0"/>
              <w:keepLines w:val="0"/>
              <w:rPr>
                <w:sz w:val="16"/>
                <w:szCs w:val="16"/>
              </w:rPr>
            </w:pPr>
            <w:r w:rsidRPr="003F1D58">
              <w:rPr>
                <w:sz w:val="16"/>
                <w:szCs w:val="16"/>
              </w:rPr>
              <w:t>SCP-070191</w:t>
            </w:r>
          </w:p>
        </w:tc>
        <w:tc>
          <w:tcPr>
            <w:tcW w:w="602" w:type="dxa"/>
            <w:tcMar>
              <w:right w:w="28" w:type="dxa"/>
            </w:tcMar>
          </w:tcPr>
          <w:p w14:paraId="23D70421" w14:textId="77777777" w:rsidR="00F7617D" w:rsidRPr="003F1D58" w:rsidRDefault="00F7617D" w:rsidP="0087313C">
            <w:pPr>
              <w:pStyle w:val="TAL"/>
              <w:keepNext w:val="0"/>
              <w:keepLines w:val="0"/>
              <w:rPr>
                <w:sz w:val="16"/>
              </w:rPr>
            </w:pPr>
            <w:r w:rsidRPr="003F1D58">
              <w:rPr>
                <w:sz w:val="16"/>
              </w:rPr>
              <w:t>7.7.0</w:t>
            </w:r>
          </w:p>
        </w:tc>
        <w:tc>
          <w:tcPr>
            <w:tcW w:w="440" w:type="dxa"/>
            <w:tcMar>
              <w:right w:w="28" w:type="dxa"/>
            </w:tcMar>
          </w:tcPr>
          <w:p w14:paraId="0AC62408" w14:textId="77777777" w:rsidR="00F7617D" w:rsidRPr="003F1D58" w:rsidRDefault="00F7617D" w:rsidP="0087313C">
            <w:pPr>
              <w:pStyle w:val="TAL"/>
              <w:keepNext w:val="0"/>
              <w:keepLines w:val="0"/>
              <w:rPr>
                <w:sz w:val="16"/>
              </w:rPr>
            </w:pPr>
            <w:r w:rsidRPr="003F1D58">
              <w:rPr>
                <w:sz w:val="16"/>
              </w:rPr>
              <w:t>104</w:t>
            </w:r>
          </w:p>
        </w:tc>
        <w:tc>
          <w:tcPr>
            <w:tcW w:w="426" w:type="dxa"/>
            <w:tcMar>
              <w:right w:w="28" w:type="dxa"/>
            </w:tcMar>
          </w:tcPr>
          <w:p w14:paraId="6E6109AA" w14:textId="77777777" w:rsidR="00F7617D" w:rsidRPr="003F1D58" w:rsidRDefault="00F7617D" w:rsidP="0087313C">
            <w:pPr>
              <w:pStyle w:val="TAL"/>
              <w:keepNext w:val="0"/>
              <w:keepLines w:val="0"/>
              <w:rPr>
                <w:sz w:val="16"/>
              </w:rPr>
            </w:pPr>
            <w:r w:rsidRPr="003F1D58">
              <w:rPr>
                <w:sz w:val="16"/>
              </w:rPr>
              <w:t>2</w:t>
            </w:r>
          </w:p>
        </w:tc>
        <w:tc>
          <w:tcPr>
            <w:tcW w:w="414" w:type="dxa"/>
            <w:tcMar>
              <w:right w:w="28" w:type="dxa"/>
            </w:tcMar>
          </w:tcPr>
          <w:p w14:paraId="1BBCB8E5" w14:textId="77777777" w:rsidR="00F7617D" w:rsidRPr="003F1D58" w:rsidRDefault="00F7617D" w:rsidP="0087313C">
            <w:pPr>
              <w:pStyle w:val="TAL"/>
              <w:keepNext w:val="0"/>
              <w:keepLines w:val="0"/>
              <w:rPr>
                <w:sz w:val="16"/>
              </w:rPr>
            </w:pPr>
            <w:r w:rsidRPr="003F1D58">
              <w:rPr>
                <w:sz w:val="16"/>
              </w:rPr>
              <w:t>B</w:t>
            </w:r>
          </w:p>
        </w:tc>
        <w:tc>
          <w:tcPr>
            <w:tcW w:w="4233" w:type="dxa"/>
          </w:tcPr>
          <w:p w14:paraId="320DDFAA" w14:textId="77777777" w:rsidR="00F7617D" w:rsidRPr="003F1D58" w:rsidRDefault="00F7617D" w:rsidP="0087313C">
            <w:pPr>
              <w:pStyle w:val="TAL"/>
              <w:keepNext w:val="0"/>
              <w:keepLines w:val="0"/>
              <w:rPr>
                <w:sz w:val="16"/>
                <w:szCs w:val="16"/>
              </w:rPr>
            </w:pPr>
            <w:r w:rsidRPr="003F1D58">
              <w:rPr>
                <w:rFonts w:cs="Arial"/>
                <w:sz w:val="15"/>
                <w:szCs w:val="15"/>
              </w:rPr>
              <w:t>Addition of a method for concurrent card application toolkit sessions (</w:t>
            </w:r>
            <w:r w:rsidR="00473E31" w:rsidRPr="003F1D58">
              <w:rPr>
                <w:rFonts w:cs="Arial"/>
                <w:sz w:val="15"/>
                <w:szCs w:val="15"/>
              </w:rPr>
              <w:t>o</w:t>
            </w:r>
            <w:r w:rsidRPr="003F1D58">
              <w:rPr>
                <w:rFonts w:cs="Arial"/>
                <w:sz w:val="15"/>
                <w:szCs w:val="15"/>
              </w:rPr>
              <w:t>nly changes to clauses 6.1 and 6.2 are implemented as the rest of the changes is superseded by the technical content in CR 113)</w:t>
            </w:r>
          </w:p>
        </w:tc>
        <w:tc>
          <w:tcPr>
            <w:tcW w:w="896" w:type="dxa"/>
          </w:tcPr>
          <w:p w14:paraId="594A589E" w14:textId="77777777" w:rsidR="00F7617D" w:rsidRPr="003F1D58" w:rsidRDefault="00F7617D" w:rsidP="0087313C">
            <w:pPr>
              <w:pStyle w:val="TAL"/>
              <w:keepNext w:val="0"/>
              <w:keepLines w:val="0"/>
              <w:rPr>
                <w:sz w:val="16"/>
              </w:rPr>
            </w:pPr>
            <w:r w:rsidRPr="003F1D58">
              <w:rPr>
                <w:sz w:val="16"/>
              </w:rPr>
              <w:t>7.9.0</w:t>
            </w:r>
          </w:p>
        </w:tc>
      </w:tr>
      <w:tr w:rsidR="00270310" w:rsidRPr="003F1D58" w14:paraId="78966DC1" w14:textId="77777777" w:rsidTr="00CA5927">
        <w:trPr>
          <w:jc w:val="center"/>
        </w:trPr>
        <w:tc>
          <w:tcPr>
            <w:tcW w:w="792" w:type="dxa"/>
            <w:tcMar>
              <w:right w:w="28" w:type="dxa"/>
            </w:tcMar>
          </w:tcPr>
          <w:p w14:paraId="0DB5AB0E" w14:textId="77777777" w:rsidR="00F7617D" w:rsidRPr="003F1D58" w:rsidRDefault="00F7617D" w:rsidP="0087313C">
            <w:pPr>
              <w:pStyle w:val="TAC"/>
              <w:keepNext w:val="0"/>
              <w:keepLines w:val="0"/>
              <w:rPr>
                <w:sz w:val="16"/>
              </w:rPr>
            </w:pPr>
            <w:r w:rsidRPr="003F1D58">
              <w:rPr>
                <w:sz w:val="16"/>
              </w:rPr>
              <w:t>SCP-35</w:t>
            </w:r>
          </w:p>
        </w:tc>
        <w:tc>
          <w:tcPr>
            <w:tcW w:w="1596" w:type="dxa"/>
            <w:tcMar>
              <w:right w:w="28" w:type="dxa"/>
            </w:tcMar>
          </w:tcPr>
          <w:p w14:paraId="0D6FEA11" w14:textId="77777777" w:rsidR="00F7617D" w:rsidRPr="003F1D58" w:rsidRDefault="00F7617D" w:rsidP="0087313C">
            <w:pPr>
              <w:pStyle w:val="TAL"/>
              <w:keepNext w:val="0"/>
              <w:keepLines w:val="0"/>
              <w:rPr>
                <w:sz w:val="16"/>
                <w:szCs w:val="16"/>
              </w:rPr>
            </w:pPr>
            <w:r w:rsidRPr="003F1D58">
              <w:rPr>
                <w:sz w:val="16"/>
                <w:szCs w:val="16"/>
              </w:rPr>
              <w:t>SCP-080035</w:t>
            </w:r>
          </w:p>
        </w:tc>
        <w:tc>
          <w:tcPr>
            <w:tcW w:w="602" w:type="dxa"/>
            <w:tcMar>
              <w:right w:w="28" w:type="dxa"/>
            </w:tcMar>
          </w:tcPr>
          <w:p w14:paraId="19734793" w14:textId="77777777" w:rsidR="00F7617D" w:rsidRPr="003F1D58" w:rsidRDefault="00900C13" w:rsidP="0087313C">
            <w:pPr>
              <w:pStyle w:val="TAL"/>
              <w:keepNext w:val="0"/>
              <w:keepLines w:val="0"/>
              <w:rPr>
                <w:sz w:val="16"/>
              </w:rPr>
            </w:pPr>
            <w:r w:rsidRPr="003F1D58">
              <w:rPr>
                <w:sz w:val="16"/>
              </w:rPr>
              <w:t>7.9</w:t>
            </w:r>
            <w:r w:rsidR="00F7617D" w:rsidRPr="003F1D58">
              <w:rPr>
                <w:sz w:val="16"/>
              </w:rPr>
              <w:t>.0</w:t>
            </w:r>
          </w:p>
        </w:tc>
        <w:tc>
          <w:tcPr>
            <w:tcW w:w="440" w:type="dxa"/>
            <w:tcMar>
              <w:right w:w="28" w:type="dxa"/>
            </w:tcMar>
          </w:tcPr>
          <w:p w14:paraId="768D8B1F" w14:textId="77777777" w:rsidR="00F7617D" w:rsidRPr="003F1D58" w:rsidRDefault="00F7617D" w:rsidP="0087313C">
            <w:pPr>
              <w:pStyle w:val="TAL"/>
              <w:keepNext w:val="0"/>
              <w:keepLines w:val="0"/>
              <w:rPr>
                <w:sz w:val="16"/>
              </w:rPr>
            </w:pPr>
            <w:r w:rsidRPr="003F1D58">
              <w:rPr>
                <w:sz w:val="16"/>
              </w:rPr>
              <w:t>113</w:t>
            </w:r>
          </w:p>
        </w:tc>
        <w:tc>
          <w:tcPr>
            <w:tcW w:w="426" w:type="dxa"/>
            <w:tcMar>
              <w:right w:w="28" w:type="dxa"/>
            </w:tcMar>
          </w:tcPr>
          <w:p w14:paraId="2F1F115C" w14:textId="77777777" w:rsidR="00F7617D" w:rsidRPr="003F1D58" w:rsidRDefault="00F7617D" w:rsidP="0087313C">
            <w:pPr>
              <w:pStyle w:val="TAL"/>
              <w:keepNext w:val="0"/>
              <w:keepLines w:val="0"/>
              <w:rPr>
                <w:sz w:val="16"/>
              </w:rPr>
            </w:pPr>
            <w:r w:rsidRPr="003F1D58">
              <w:rPr>
                <w:sz w:val="16"/>
              </w:rPr>
              <w:t>1</w:t>
            </w:r>
          </w:p>
        </w:tc>
        <w:tc>
          <w:tcPr>
            <w:tcW w:w="414" w:type="dxa"/>
            <w:tcMar>
              <w:right w:w="28" w:type="dxa"/>
            </w:tcMar>
          </w:tcPr>
          <w:p w14:paraId="55E9BBE1" w14:textId="77777777" w:rsidR="00F7617D" w:rsidRPr="003F1D58" w:rsidRDefault="00F7617D" w:rsidP="0087313C">
            <w:pPr>
              <w:pStyle w:val="TAL"/>
              <w:keepNext w:val="0"/>
              <w:keepLines w:val="0"/>
              <w:rPr>
                <w:sz w:val="16"/>
              </w:rPr>
            </w:pPr>
            <w:r w:rsidRPr="003F1D58">
              <w:rPr>
                <w:sz w:val="16"/>
              </w:rPr>
              <w:t>F</w:t>
            </w:r>
          </w:p>
        </w:tc>
        <w:tc>
          <w:tcPr>
            <w:tcW w:w="4233" w:type="dxa"/>
          </w:tcPr>
          <w:p w14:paraId="02D98F31" w14:textId="77777777" w:rsidR="00F7617D" w:rsidRPr="003F1D58" w:rsidRDefault="00F7617D" w:rsidP="0087313C">
            <w:pPr>
              <w:pStyle w:val="TAL"/>
              <w:keepNext w:val="0"/>
              <w:keepLines w:val="0"/>
              <w:rPr>
                <w:sz w:val="16"/>
                <w:szCs w:val="16"/>
              </w:rPr>
            </w:pPr>
            <w:r w:rsidRPr="003F1D58">
              <w:rPr>
                <w:sz w:val="16"/>
                <w:szCs w:val="16"/>
              </w:rPr>
              <w:t xml:space="preserve">Implement the isPrioritizedProactiveHandlerAvailableEventSet method to the </w:t>
            </w:r>
            <w:r w:rsidR="00CC4BC5" w:rsidRPr="003F1D58">
              <w:rPr>
                <w:sz w:val="16"/>
                <w:szCs w:val="16"/>
              </w:rPr>
              <w:t>"</w:t>
            </w:r>
            <w:r w:rsidRPr="003F1D58">
              <w:rPr>
                <w:sz w:val="16"/>
                <w:szCs w:val="16"/>
              </w:rPr>
              <w:t>ToolkitRegistrySystem</w:t>
            </w:r>
            <w:r w:rsidR="00CC4BC5" w:rsidRPr="003F1D58">
              <w:rPr>
                <w:sz w:val="16"/>
                <w:szCs w:val="16"/>
              </w:rPr>
              <w:t>"</w:t>
            </w:r>
            <w:r w:rsidRPr="003F1D58">
              <w:rPr>
                <w:sz w:val="16"/>
                <w:szCs w:val="16"/>
              </w:rPr>
              <w:t xml:space="preserve"> class</w:t>
            </w:r>
          </w:p>
        </w:tc>
        <w:tc>
          <w:tcPr>
            <w:tcW w:w="896" w:type="dxa"/>
          </w:tcPr>
          <w:p w14:paraId="6F570637" w14:textId="77777777" w:rsidR="00F7617D" w:rsidRPr="003F1D58" w:rsidRDefault="00F7617D" w:rsidP="0087313C">
            <w:pPr>
              <w:pStyle w:val="TAL"/>
              <w:keepNext w:val="0"/>
              <w:keepLines w:val="0"/>
              <w:rPr>
                <w:sz w:val="16"/>
              </w:rPr>
            </w:pPr>
            <w:r w:rsidRPr="003F1D58">
              <w:rPr>
                <w:sz w:val="16"/>
              </w:rPr>
              <w:t>8.0.0</w:t>
            </w:r>
          </w:p>
        </w:tc>
      </w:tr>
      <w:tr w:rsidR="00270310" w:rsidRPr="003F1D58" w14:paraId="63F37C7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DFD8D1C" w14:textId="77777777" w:rsidR="00F7617D" w:rsidRPr="003F1D58" w:rsidRDefault="00F7617D" w:rsidP="0087313C">
            <w:pPr>
              <w:pStyle w:val="TAC"/>
              <w:keepNext w:val="0"/>
              <w:keepLines w:val="0"/>
              <w:rPr>
                <w:sz w:val="16"/>
              </w:rPr>
            </w:pPr>
            <w:r w:rsidRPr="003F1D58">
              <w:rPr>
                <w:sz w:val="16"/>
              </w:rPr>
              <w:t>SCP-40</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31B38B9" w14:textId="77777777" w:rsidR="00F7617D" w:rsidRPr="003F1D58" w:rsidRDefault="00F7617D" w:rsidP="0087313C">
            <w:pPr>
              <w:pStyle w:val="TAL"/>
              <w:keepNext w:val="0"/>
              <w:keepLines w:val="0"/>
              <w:rPr>
                <w:sz w:val="16"/>
                <w:szCs w:val="16"/>
              </w:rPr>
            </w:pPr>
            <w:r w:rsidRPr="003F1D58">
              <w:rPr>
                <w:sz w:val="16"/>
                <w:szCs w:val="16"/>
              </w:rPr>
              <w:t>SCP-090067</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65BEAFA" w14:textId="77777777" w:rsidR="00F7617D" w:rsidRPr="003F1D58" w:rsidRDefault="00F7617D" w:rsidP="0087313C">
            <w:pPr>
              <w:pStyle w:val="TAL"/>
              <w:keepNext w:val="0"/>
              <w:keepLines w:val="0"/>
              <w:rPr>
                <w:sz w:val="16"/>
              </w:rPr>
            </w:pPr>
            <w:r w:rsidRPr="003F1D58">
              <w:rPr>
                <w:sz w:val="16"/>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521D2A" w14:textId="77777777" w:rsidR="00F7617D" w:rsidRPr="003F1D58" w:rsidRDefault="00F7617D" w:rsidP="0087313C">
            <w:pPr>
              <w:pStyle w:val="TAL"/>
              <w:keepNext w:val="0"/>
              <w:keepLines w:val="0"/>
              <w:rPr>
                <w:sz w:val="16"/>
              </w:rPr>
            </w:pPr>
            <w:r w:rsidRPr="003F1D58">
              <w:rPr>
                <w:sz w:val="16"/>
              </w:rPr>
              <w:t>115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5C358B67" w14:textId="77777777" w:rsidR="00F7617D" w:rsidRPr="003F1D58" w:rsidRDefault="00F7617D" w:rsidP="0087313C">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D31E2A3" w14:textId="77777777" w:rsidR="00F7617D" w:rsidRPr="003F1D58" w:rsidRDefault="00F7617D" w:rsidP="0087313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4DD03020" w14:textId="77777777" w:rsidR="00F7617D" w:rsidRPr="003F1D58" w:rsidRDefault="00F7617D" w:rsidP="0087313C">
            <w:pPr>
              <w:pStyle w:val="TAL"/>
              <w:keepNext w:val="0"/>
              <w:keepLines w:val="0"/>
              <w:rPr>
                <w:sz w:val="16"/>
                <w:szCs w:val="16"/>
              </w:rPr>
            </w:pPr>
            <w:r w:rsidRPr="003F1D58">
              <w:rPr>
                <w:sz w:val="16"/>
                <w:szCs w:val="16"/>
              </w:rPr>
              <w:t xml:space="preserve">Addition of missing CAT events in </w:t>
            </w:r>
            <w:r w:rsidR="00162102" w:rsidRPr="003F1D58">
              <w:rPr>
                <w:sz w:val="16"/>
                <w:szCs w:val="16"/>
              </w:rPr>
              <w:t>t</w:t>
            </w:r>
            <w:r w:rsidRPr="003F1D58">
              <w:rPr>
                <w:sz w:val="16"/>
                <w:szCs w:val="16"/>
              </w:rPr>
              <w:t>able 1</w:t>
            </w:r>
          </w:p>
          <w:p w14:paraId="46D31C35" w14:textId="77777777" w:rsidR="00F7617D" w:rsidRPr="003F1D58" w:rsidRDefault="00F7617D" w:rsidP="0087313C">
            <w:pPr>
              <w:pStyle w:val="TAL"/>
              <w:keepNext w:val="0"/>
              <w:keepLines w:val="0"/>
              <w:rPr>
                <w:sz w:val="16"/>
                <w:szCs w:val="16"/>
              </w:rPr>
            </w:pPr>
            <w:r w:rsidRPr="003F1D58">
              <w:rPr>
                <w:sz w:val="16"/>
                <w:szCs w:val="16"/>
              </w:rPr>
              <w:t>(wrong value allocated for EVENT_EVENT_DOWNLOAD_NETWORK_REJECTION - new value allocated with the rapporteur)</w:t>
            </w:r>
          </w:p>
        </w:tc>
        <w:tc>
          <w:tcPr>
            <w:tcW w:w="896" w:type="dxa"/>
            <w:tcBorders>
              <w:top w:val="single" w:sz="6" w:space="0" w:color="000000"/>
              <w:left w:val="single" w:sz="6" w:space="0" w:color="000000"/>
              <w:bottom w:val="single" w:sz="6" w:space="0" w:color="000000"/>
              <w:right w:val="single" w:sz="6" w:space="0" w:color="000000"/>
            </w:tcBorders>
          </w:tcPr>
          <w:p w14:paraId="2BEDFC44" w14:textId="77777777" w:rsidR="00F7617D" w:rsidRPr="003F1D58" w:rsidRDefault="00F7617D" w:rsidP="0087313C">
            <w:pPr>
              <w:pStyle w:val="TAL"/>
              <w:keepNext w:val="0"/>
              <w:keepLines w:val="0"/>
              <w:rPr>
                <w:sz w:val="16"/>
              </w:rPr>
            </w:pPr>
            <w:r w:rsidRPr="003F1D58">
              <w:rPr>
                <w:sz w:val="16"/>
              </w:rPr>
              <w:t>8.1.0</w:t>
            </w:r>
          </w:p>
        </w:tc>
      </w:tr>
      <w:tr w:rsidR="00270310" w:rsidRPr="003F1D58" w14:paraId="2026EA00"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EFAD12D" w14:textId="77777777" w:rsidR="00900C13" w:rsidRPr="003F1D58" w:rsidRDefault="00900C13" w:rsidP="0087313C">
            <w:pPr>
              <w:pStyle w:val="TAC"/>
              <w:keepNext w:val="0"/>
              <w:keepLines w:val="0"/>
              <w:rPr>
                <w:sz w:val="16"/>
              </w:rPr>
            </w:pPr>
            <w:r w:rsidRPr="003F1D58">
              <w:rPr>
                <w:sz w:val="16"/>
              </w:rPr>
              <w:t>SCP-41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7376D0F" w14:textId="77777777" w:rsidR="00900C13" w:rsidRPr="003F1D58" w:rsidRDefault="00900C13" w:rsidP="0087313C">
            <w:pPr>
              <w:pStyle w:val="TAL"/>
              <w:keepNext w:val="0"/>
              <w:keepLines w:val="0"/>
              <w:rPr>
                <w:sz w:val="16"/>
                <w:szCs w:val="16"/>
              </w:rPr>
            </w:pPr>
            <w:r w:rsidRPr="003F1D58">
              <w:rPr>
                <w:sz w:val="16"/>
                <w:szCs w:val="16"/>
              </w:rPr>
              <w:t>SCP-090125</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45FBDC1" w14:textId="77777777" w:rsidR="00900C13" w:rsidRPr="003F1D58" w:rsidRDefault="00900C13" w:rsidP="0087313C">
            <w:pPr>
              <w:pStyle w:val="TAL"/>
              <w:keepNext w:val="0"/>
              <w:keepLines w:val="0"/>
              <w:rPr>
                <w:sz w:val="16"/>
              </w:rPr>
            </w:pPr>
            <w:r w:rsidRPr="003F1D58">
              <w:rPr>
                <w:sz w:val="16"/>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7FF5EC4" w14:textId="77777777" w:rsidR="00900C13" w:rsidRPr="003F1D58" w:rsidRDefault="00900C13" w:rsidP="0087313C">
            <w:pPr>
              <w:pStyle w:val="TAL"/>
              <w:keepNext w:val="0"/>
              <w:keepLines w:val="0"/>
              <w:rPr>
                <w:sz w:val="16"/>
              </w:rPr>
            </w:pPr>
            <w:r w:rsidRPr="003F1D58">
              <w:rPr>
                <w:sz w:val="16"/>
              </w:rPr>
              <w:t>116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AE3743E" w14:textId="77777777" w:rsidR="00900C13" w:rsidRPr="003F1D58" w:rsidRDefault="00900C13" w:rsidP="0087313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2EF7613" w14:textId="77777777" w:rsidR="00900C13" w:rsidRPr="003F1D58" w:rsidRDefault="00900C13" w:rsidP="0087313C">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37915AA5" w14:textId="77777777" w:rsidR="00900C13" w:rsidRPr="003F1D58" w:rsidRDefault="00900C13" w:rsidP="0087313C">
            <w:pPr>
              <w:pStyle w:val="TAL"/>
              <w:keepNext w:val="0"/>
              <w:keepLines w:val="0"/>
              <w:rPr>
                <w:sz w:val="16"/>
                <w:szCs w:val="16"/>
              </w:rPr>
            </w:pPr>
            <w:r w:rsidRPr="003F1D58">
              <w:rPr>
                <w:sz w:val="16"/>
                <w:szCs w:val="16"/>
              </w:rPr>
              <w:t>Availability of the ProactiveHandler and the ProactiveResponseHandler</w:t>
            </w:r>
          </w:p>
        </w:tc>
        <w:tc>
          <w:tcPr>
            <w:tcW w:w="896" w:type="dxa"/>
            <w:tcBorders>
              <w:top w:val="single" w:sz="6" w:space="0" w:color="000000"/>
              <w:left w:val="single" w:sz="6" w:space="0" w:color="000000"/>
              <w:bottom w:val="single" w:sz="6" w:space="0" w:color="000000"/>
              <w:right w:val="single" w:sz="6" w:space="0" w:color="000000"/>
            </w:tcBorders>
          </w:tcPr>
          <w:p w14:paraId="5E4F3812" w14:textId="77777777" w:rsidR="00900C13" w:rsidRPr="003F1D58" w:rsidRDefault="00900C13" w:rsidP="0087313C">
            <w:pPr>
              <w:pStyle w:val="TAL"/>
              <w:keepNext w:val="0"/>
              <w:keepLines w:val="0"/>
              <w:rPr>
                <w:sz w:val="16"/>
              </w:rPr>
            </w:pPr>
            <w:r w:rsidRPr="003F1D58">
              <w:rPr>
                <w:sz w:val="16"/>
              </w:rPr>
              <w:t>8.1.0</w:t>
            </w:r>
          </w:p>
        </w:tc>
      </w:tr>
      <w:tr w:rsidR="00270310" w:rsidRPr="003F1D58" w14:paraId="2C0557B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FEBC537" w14:textId="77777777" w:rsidR="00900C13" w:rsidRPr="003F1D58" w:rsidRDefault="00551850" w:rsidP="0087313C">
            <w:pPr>
              <w:pStyle w:val="TAC"/>
              <w:keepNext w:val="0"/>
              <w:keepLines w:val="0"/>
              <w:rPr>
                <w:sz w:val="16"/>
              </w:rPr>
            </w:pPr>
            <w:r w:rsidRPr="003F1D58">
              <w:rPr>
                <w:sz w:val="16"/>
              </w:rPr>
              <w:t>SCP-44</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62F97FD5" w14:textId="77777777" w:rsidR="00900C13" w:rsidRPr="003F1D58" w:rsidRDefault="00900C13" w:rsidP="0087313C">
            <w:pPr>
              <w:pStyle w:val="TAL"/>
              <w:keepNext w:val="0"/>
              <w:keepLines w:val="0"/>
              <w:rPr>
                <w:sz w:val="16"/>
                <w:szCs w:val="16"/>
              </w:rPr>
            </w:pPr>
            <w:r w:rsidRPr="003F1D58">
              <w:rPr>
                <w:sz w:val="16"/>
                <w:szCs w:val="16"/>
              </w:rPr>
              <w:t>SCP(10)0024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8A9F8B4" w14:textId="77777777" w:rsidR="00900C13" w:rsidRPr="003F1D58" w:rsidRDefault="00900C13" w:rsidP="0087313C">
            <w:pPr>
              <w:pStyle w:val="TAL"/>
              <w:keepNext w:val="0"/>
              <w:keepLines w:val="0"/>
              <w:rPr>
                <w:sz w:val="16"/>
              </w:rPr>
            </w:pPr>
            <w:r w:rsidRPr="003F1D58">
              <w:rPr>
                <w:sz w:val="16"/>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BB6E190" w14:textId="77777777" w:rsidR="00900C13" w:rsidRPr="003F1D58" w:rsidRDefault="00900C13" w:rsidP="0087313C">
            <w:pPr>
              <w:pStyle w:val="TAL"/>
              <w:keepNext w:val="0"/>
              <w:keepLines w:val="0"/>
              <w:rPr>
                <w:sz w:val="16"/>
              </w:rPr>
            </w:pPr>
            <w:r w:rsidRPr="003F1D58">
              <w:rPr>
                <w:sz w:val="16"/>
              </w:rPr>
              <w:t>117</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1F838CA" w14:textId="77777777" w:rsidR="00900C13" w:rsidRPr="003F1D58" w:rsidRDefault="00900C13" w:rsidP="0087313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AA7714D" w14:textId="77777777" w:rsidR="00900C13" w:rsidRPr="003F1D58" w:rsidRDefault="00900C13" w:rsidP="0087313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4B28199" w14:textId="77777777" w:rsidR="00900C13" w:rsidRPr="003F1D58" w:rsidRDefault="00900C13" w:rsidP="0087313C">
            <w:pPr>
              <w:pStyle w:val="TAL"/>
              <w:keepNext w:val="0"/>
              <w:keepLines w:val="0"/>
              <w:rPr>
                <w:sz w:val="16"/>
                <w:szCs w:val="16"/>
              </w:rPr>
            </w:pPr>
            <w:r w:rsidRPr="003F1D58">
              <w:rPr>
                <w:sz w:val="16"/>
                <w:szCs w:val="16"/>
              </w:rPr>
              <w:t>Reservation of Event value for 3GPP CT6</w:t>
            </w:r>
          </w:p>
        </w:tc>
        <w:tc>
          <w:tcPr>
            <w:tcW w:w="896" w:type="dxa"/>
            <w:tcBorders>
              <w:top w:val="single" w:sz="6" w:space="0" w:color="000000"/>
              <w:left w:val="single" w:sz="6" w:space="0" w:color="000000"/>
              <w:bottom w:val="single" w:sz="6" w:space="0" w:color="000000"/>
              <w:right w:val="single" w:sz="6" w:space="0" w:color="000000"/>
            </w:tcBorders>
          </w:tcPr>
          <w:p w14:paraId="3F229044" w14:textId="77777777" w:rsidR="00900C13" w:rsidRPr="003F1D58" w:rsidRDefault="00900C13" w:rsidP="0087313C">
            <w:pPr>
              <w:pStyle w:val="TAL"/>
              <w:keepNext w:val="0"/>
              <w:keepLines w:val="0"/>
              <w:rPr>
                <w:sz w:val="16"/>
              </w:rPr>
            </w:pPr>
            <w:r w:rsidRPr="003F1D58">
              <w:rPr>
                <w:sz w:val="16"/>
              </w:rPr>
              <w:t>8.1.0</w:t>
            </w:r>
          </w:p>
        </w:tc>
      </w:tr>
      <w:tr w:rsidR="00270310" w:rsidRPr="003F1D58" w14:paraId="4716B87B"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4021D15" w14:textId="77777777" w:rsidR="00FD52CC" w:rsidRPr="003F1D58" w:rsidRDefault="00FD52CC" w:rsidP="0087313C">
            <w:pPr>
              <w:pStyle w:val="TAC"/>
              <w:keepNext w:val="0"/>
              <w:keepLines w:val="0"/>
              <w:rPr>
                <w:sz w:val="16"/>
              </w:rPr>
            </w:pPr>
            <w:r w:rsidRPr="003F1D58">
              <w:rPr>
                <w:sz w:val="16"/>
              </w:rPr>
              <w:t>SCP-45</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0228B2A" w14:textId="77777777" w:rsidR="00FD52CC" w:rsidRPr="003F1D58" w:rsidRDefault="00FD52CC" w:rsidP="0087313C">
            <w:pPr>
              <w:pStyle w:val="TAL"/>
              <w:keepNext w:val="0"/>
              <w:keepLines w:val="0"/>
              <w:rPr>
                <w:sz w:val="16"/>
                <w:szCs w:val="16"/>
              </w:rPr>
            </w:pPr>
            <w:r w:rsidRPr="003F1D58">
              <w:rPr>
                <w:sz w:val="16"/>
                <w:szCs w:val="16"/>
              </w:rPr>
              <w:t>SCP(10)0182</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841B09D" w14:textId="77777777" w:rsidR="00FD52CC" w:rsidRPr="003F1D58" w:rsidRDefault="00FD52CC" w:rsidP="0087313C">
            <w:pPr>
              <w:pStyle w:val="TAL"/>
              <w:keepNext w:val="0"/>
              <w:keepLines w:val="0"/>
              <w:rPr>
                <w:sz w:val="16"/>
              </w:rPr>
            </w:pPr>
            <w:r w:rsidRPr="003F1D58">
              <w:rPr>
                <w:sz w:val="16"/>
              </w:rPr>
              <w:t>8.1.0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212F28" w14:textId="77777777" w:rsidR="00FD52CC" w:rsidRPr="003F1D58" w:rsidRDefault="00FD52CC" w:rsidP="0087313C">
            <w:pPr>
              <w:pStyle w:val="TAL"/>
              <w:keepNext w:val="0"/>
              <w:keepLines w:val="0"/>
              <w:rPr>
                <w:sz w:val="16"/>
              </w:rPr>
            </w:pPr>
            <w:r w:rsidRPr="003F1D58">
              <w:rPr>
                <w:sz w:val="16"/>
              </w:rPr>
              <w:t>118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231AED3F" w14:textId="77777777" w:rsidR="00FD52CC" w:rsidRPr="003F1D58" w:rsidRDefault="00FD52CC" w:rsidP="0087313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B0C49F3" w14:textId="77777777" w:rsidR="00FD52CC" w:rsidRPr="003F1D58" w:rsidRDefault="00FD52CC" w:rsidP="0087313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017DD4BC" w14:textId="77777777" w:rsidR="00FD52CC" w:rsidRPr="003F1D58" w:rsidRDefault="00FD52CC" w:rsidP="0087313C">
            <w:pPr>
              <w:pStyle w:val="TAL"/>
              <w:keepNext w:val="0"/>
              <w:keepLines w:val="0"/>
              <w:rPr>
                <w:sz w:val="16"/>
                <w:szCs w:val="16"/>
              </w:rPr>
            </w:pPr>
            <w:r w:rsidRPr="003F1D58">
              <w:rPr>
                <w:sz w:val="16"/>
                <w:szCs w:val="16"/>
              </w:rPr>
              <w:t>Change reference from 'Java Card 2.2.2' to 'Java Card 3.0.1 Classic Edition'</w:t>
            </w:r>
          </w:p>
        </w:tc>
        <w:tc>
          <w:tcPr>
            <w:tcW w:w="896" w:type="dxa"/>
            <w:tcBorders>
              <w:top w:val="single" w:sz="6" w:space="0" w:color="000000"/>
              <w:left w:val="single" w:sz="6" w:space="0" w:color="000000"/>
              <w:bottom w:val="single" w:sz="6" w:space="0" w:color="000000"/>
              <w:right w:val="single" w:sz="6" w:space="0" w:color="000000"/>
            </w:tcBorders>
          </w:tcPr>
          <w:p w14:paraId="5356E186" w14:textId="77777777" w:rsidR="00FD52CC" w:rsidRPr="003F1D58" w:rsidRDefault="00FD52CC" w:rsidP="0087313C">
            <w:pPr>
              <w:pStyle w:val="TAL"/>
              <w:keepNext w:val="0"/>
              <w:keepLines w:val="0"/>
              <w:rPr>
                <w:sz w:val="16"/>
              </w:rPr>
            </w:pPr>
            <w:r w:rsidRPr="003F1D58">
              <w:rPr>
                <w:sz w:val="16"/>
              </w:rPr>
              <w:t>9.0.0</w:t>
            </w:r>
          </w:p>
        </w:tc>
      </w:tr>
      <w:tr w:rsidR="00270310" w:rsidRPr="003F1D58" w14:paraId="555917BE"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DB03414" w14:textId="77777777" w:rsidR="00432F31" w:rsidRPr="003F1D58" w:rsidRDefault="00432F31" w:rsidP="00432F31">
            <w:pPr>
              <w:pStyle w:val="TAC"/>
              <w:keepNext w:val="0"/>
              <w:keepLines w:val="0"/>
              <w:rPr>
                <w:sz w:val="16"/>
              </w:rPr>
            </w:pPr>
            <w:r w:rsidRPr="003F1D58">
              <w:rPr>
                <w:sz w:val="16"/>
              </w:rPr>
              <w:t>SCP-47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BCAC498" w14:textId="77777777" w:rsidR="00432F31" w:rsidRPr="003F1D58" w:rsidRDefault="00432F31" w:rsidP="00432F31">
            <w:pPr>
              <w:pStyle w:val="TAL"/>
              <w:keepNext w:val="0"/>
              <w:keepLines w:val="0"/>
              <w:rPr>
                <w:sz w:val="16"/>
                <w:szCs w:val="16"/>
              </w:rPr>
            </w:pPr>
            <w:r w:rsidRPr="003F1D58">
              <w:rPr>
                <w:sz w:val="16"/>
                <w:szCs w:val="16"/>
              </w:rPr>
              <w:t>SCP(11)0044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CE4F98D" w14:textId="77777777" w:rsidR="00432F31" w:rsidRPr="003F1D58" w:rsidRDefault="00432F31" w:rsidP="00361683">
            <w:pPr>
              <w:pStyle w:val="TAL"/>
              <w:keepNext w:val="0"/>
              <w:keepLines w:val="0"/>
              <w:rPr>
                <w:sz w:val="16"/>
              </w:rPr>
            </w:pPr>
            <w:r w:rsidRPr="003F1D58">
              <w:rPr>
                <w:sz w:val="16"/>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46534A" w14:textId="77777777" w:rsidR="00432F31" w:rsidRPr="003F1D58" w:rsidRDefault="00432F31" w:rsidP="00432F31">
            <w:pPr>
              <w:pStyle w:val="TAL"/>
              <w:keepNext w:val="0"/>
              <w:keepLines w:val="0"/>
              <w:rPr>
                <w:sz w:val="16"/>
              </w:rPr>
            </w:pPr>
            <w:r w:rsidRPr="003F1D58">
              <w:rPr>
                <w:sz w:val="16"/>
              </w:rPr>
              <w:t>123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FF61926" w14:textId="77777777" w:rsidR="00432F31" w:rsidRPr="003F1D58" w:rsidRDefault="00432F31" w:rsidP="00361683">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F2F836B" w14:textId="77777777" w:rsidR="00432F31" w:rsidRPr="003F1D58" w:rsidRDefault="00432F31" w:rsidP="00361683">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0CD19E0E" w14:textId="77777777" w:rsidR="00432F31" w:rsidRPr="003F1D58" w:rsidRDefault="00432F31" w:rsidP="00361683">
            <w:pPr>
              <w:pStyle w:val="TAL"/>
              <w:keepNext w:val="0"/>
              <w:keepLines w:val="0"/>
              <w:rPr>
                <w:sz w:val="16"/>
                <w:szCs w:val="16"/>
              </w:rPr>
            </w:pPr>
            <w:r w:rsidRPr="003F1D58">
              <w:rPr>
                <w:rFonts w:cs="Arial"/>
                <w:sz w:val="16"/>
                <w:szCs w:val="16"/>
              </w:rPr>
              <w:t>Addition of missing contactless state request event (CR number renumbered from 118 to 123)</w:t>
            </w:r>
          </w:p>
        </w:tc>
        <w:tc>
          <w:tcPr>
            <w:tcW w:w="896" w:type="dxa"/>
            <w:tcBorders>
              <w:top w:val="single" w:sz="6" w:space="0" w:color="000000"/>
              <w:left w:val="single" w:sz="6" w:space="0" w:color="000000"/>
              <w:bottom w:val="single" w:sz="6" w:space="0" w:color="000000"/>
              <w:right w:val="single" w:sz="6" w:space="0" w:color="000000"/>
            </w:tcBorders>
          </w:tcPr>
          <w:p w14:paraId="60A92E10" w14:textId="77777777" w:rsidR="00432F31" w:rsidRPr="003F1D58" w:rsidRDefault="00432F31" w:rsidP="00361683">
            <w:pPr>
              <w:pStyle w:val="TAL"/>
              <w:keepNext w:val="0"/>
              <w:keepLines w:val="0"/>
              <w:rPr>
                <w:sz w:val="16"/>
              </w:rPr>
            </w:pPr>
            <w:r w:rsidRPr="003F1D58">
              <w:rPr>
                <w:sz w:val="16"/>
              </w:rPr>
              <w:t>9.1.0</w:t>
            </w:r>
          </w:p>
        </w:tc>
      </w:tr>
      <w:tr w:rsidR="00270310" w:rsidRPr="003F1D58" w14:paraId="627EDB8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55F0BE7F" w14:textId="77777777" w:rsidR="00432F31" w:rsidRPr="003F1D58" w:rsidRDefault="00432F31" w:rsidP="00432F31">
            <w:pPr>
              <w:pStyle w:val="TAC"/>
              <w:keepNext w:val="0"/>
              <w:keepLines w:val="0"/>
              <w:rPr>
                <w:sz w:val="16"/>
              </w:rPr>
            </w:pPr>
            <w:r w:rsidRPr="003F1D58">
              <w:rPr>
                <w:sz w:val="16"/>
              </w:rPr>
              <w:t>SCP-48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FC8EC40" w14:textId="77777777" w:rsidR="00432F31" w:rsidRPr="003F1D58" w:rsidRDefault="00432F31" w:rsidP="00432F31">
            <w:pPr>
              <w:pStyle w:val="TAL"/>
              <w:keepNext w:val="0"/>
              <w:keepLines w:val="0"/>
              <w:rPr>
                <w:sz w:val="16"/>
                <w:szCs w:val="16"/>
              </w:rPr>
            </w:pPr>
            <w:r w:rsidRPr="003F1D58">
              <w:rPr>
                <w:rFonts w:cs="Arial"/>
                <w:sz w:val="16"/>
                <w:szCs w:val="16"/>
              </w:rPr>
              <w:t>SCP(11)0096</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A1C0C1F" w14:textId="77777777" w:rsidR="00432F31" w:rsidRPr="003F1D58" w:rsidRDefault="00432F31" w:rsidP="00361683">
            <w:pPr>
              <w:pStyle w:val="TAL"/>
              <w:keepNext w:val="0"/>
              <w:keepLines w:val="0"/>
              <w:rPr>
                <w:sz w:val="16"/>
              </w:rPr>
            </w:pPr>
            <w:r w:rsidRPr="003F1D58">
              <w:rPr>
                <w:sz w:val="16"/>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109D5EF" w14:textId="77777777" w:rsidR="00432F31" w:rsidRPr="003F1D58" w:rsidRDefault="00432F31" w:rsidP="00432F31">
            <w:pPr>
              <w:pStyle w:val="TAL"/>
              <w:keepNext w:val="0"/>
              <w:keepLines w:val="0"/>
              <w:rPr>
                <w:sz w:val="16"/>
              </w:rPr>
            </w:pPr>
            <w:r w:rsidRPr="003F1D58">
              <w:rPr>
                <w:sz w:val="16"/>
              </w:rPr>
              <w:t>120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160EF0A" w14:textId="77777777" w:rsidR="00432F31" w:rsidRPr="003F1D58" w:rsidRDefault="00432F31" w:rsidP="00361683">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EBF3BD5" w14:textId="77777777" w:rsidR="00432F31" w:rsidRPr="003F1D58" w:rsidRDefault="00432F31" w:rsidP="00361683">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4967351E" w14:textId="77777777" w:rsidR="00432F31" w:rsidRPr="003F1D58" w:rsidRDefault="00432F31" w:rsidP="00361683">
            <w:pPr>
              <w:pStyle w:val="TAL"/>
              <w:keepNext w:val="0"/>
              <w:keepLines w:val="0"/>
              <w:rPr>
                <w:rFonts w:cs="Arial"/>
                <w:sz w:val="16"/>
                <w:szCs w:val="16"/>
              </w:rPr>
            </w:pPr>
            <w:r w:rsidRPr="003F1D58">
              <w:rPr>
                <w:rFonts w:cs="Arial"/>
                <w:sz w:val="16"/>
                <w:szCs w:val="16"/>
              </w:rPr>
              <w:t>CR 102 241 R9 #120: Correction to ToolkitConstants.java</w:t>
            </w:r>
          </w:p>
        </w:tc>
        <w:tc>
          <w:tcPr>
            <w:tcW w:w="896" w:type="dxa"/>
            <w:tcBorders>
              <w:top w:val="single" w:sz="6" w:space="0" w:color="000000"/>
              <w:left w:val="single" w:sz="6" w:space="0" w:color="000000"/>
              <w:bottom w:val="single" w:sz="6" w:space="0" w:color="000000"/>
              <w:right w:val="single" w:sz="6" w:space="0" w:color="000000"/>
            </w:tcBorders>
          </w:tcPr>
          <w:p w14:paraId="176D9877" w14:textId="77777777" w:rsidR="00432F31" w:rsidRPr="003F1D58" w:rsidRDefault="00432F31" w:rsidP="00361683">
            <w:pPr>
              <w:pStyle w:val="TAL"/>
              <w:keepNext w:val="0"/>
              <w:keepLines w:val="0"/>
              <w:rPr>
                <w:sz w:val="16"/>
              </w:rPr>
            </w:pPr>
            <w:r w:rsidRPr="003F1D58">
              <w:rPr>
                <w:sz w:val="16"/>
              </w:rPr>
              <w:t>9.1.0</w:t>
            </w:r>
          </w:p>
        </w:tc>
      </w:tr>
      <w:tr w:rsidR="00270310" w:rsidRPr="003F1D58" w14:paraId="4A54D740"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7B8C321" w14:textId="77777777" w:rsidR="00432F31" w:rsidRPr="003F1D58" w:rsidRDefault="00432F31" w:rsidP="00361683">
            <w:pPr>
              <w:pStyle w:val="TAC"/>
              <w:keepNext w:val="0"/>
              <w:keepLines w:val="0"/>
              <w:rPr>
                <w:sz w:val="16"/>
              </w:rPr>
            </w:pPr>
            <w:r w:rsidRPr="003F1D58">
              <w:rPr>
                <w:sz w:val="16"/>
              </w:rPr>
              <w:t>SCP-48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62290D8" w14:textId="77777777" w:rsidR="00432F31" w:rsidRPr="003F1D58" w:rsidRDefault="00432F31" w:rsidP="00361683">
            <w:pPr>
              <w:pStyle w:val="TAL"/>
              <w:keepNext w:val="0"/>
              <w:keepLines w:val="0"/>
              <w:rPr>
                <w:sz w:val="16"/>
                <w:szCs w:val="16"/>
              </w:rPr>
            </w:pPr>
            <w:r w:rsidRPr="003F1D58">
              <w:rPr>
                <w:rFonts w:cs="Arial"/>
                <w:sz w:val="16"/>
                <w:szCs w:val="16"/>
              </w:rPr>
              <w:t>SCP(11)0097</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71B8FBA" w14:textId="77777777" w:rsidR="00432F31" w:rsidRPr="003F1D58" w:rsidRDefault="00432F31" w:rsidP="00361683">
            <w:pPr>
              <w:pStyle w:val="TAL"/>
              <w:keepNext w:val="0"/>
              <w:keepLines w:val="0"/>
              <w:rPr>
                <w:sz w:val="16"/>
              </w:rPr>
            </w:pPr>
            <w:r w:rsidRPr="003F1D58">
              <w:rPr>
                <w:sz w:val="16"/>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765A392" w14:textId="77777777" w:rsidR="00432F31" w:rsidRPr="003F1D58" w:rsidRDefault="00432F31" w:rsidP="00361683">
            <w:pPr>
              <w:pStyle w:val="TAL"/>
              <w:keepNext w:val="0"/>
              <w:keepLines w:val="0"/>
              <w:rPr>
                <w:sz w:val="16"/>
              </w:rPr>
            </w:pPr>
            <w:r w:rsidRPr="003F1D58">
              <w:rPr>
                <w:sz w:val="16"/>
              </w:rPr>
              <w:t>121</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5140D913" w14:textId="77777777" w:rsidR="00432F31" w:rsidRPr="003F1D58" w:rsidRDefault="00432F31" w:rsidP="00361683">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FD4A138" w14:textId="77777777" w:rsidR="00432F31" w:rsidRPr="003F1D58" w:rsidRDefault="00432F31" w:rsidP="00361683">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5B39A9B9" w14:textId="77777777" w:rsidR="00432F31" w:rsidRPr="003F1D58" w:rsidRDefault="00432F31" w:rsidP="00361683">
            <w:pPr>
              <w:pStyle w:val="TAL"/>
              <w:keepNext w:val="0"/>
              <w:keepLines w:val="0"/>
              <w:rPr>
                <w:rFonts w:cs="Arial"/>
                <w:sz w:val="16"/>
                <w:szCs w:val="16"/>
              </w:rPr>
            </w:pPr>
            <w:r w:rsidRPr="003F1D58">
              <w:rPr>
                <w:rFonts w:cs="Arial"/>
                <w:sz w:val="16"/>
                <w:szCs w:val="16"/>
              </w:rPr>
              <w:t>CR 102 241 R9 #121: Correction to TerminalProfile Interface</w:t>
            </w:r>
          </w:p>
        </w:tc>
        <w:tc>
          <w:tcPr>
            <w:tcW w:w="896" w:type="dxa"/>
            <w:tcBorders>
              <w:top w:val="single" w:sz="6" w:space="0" w:color="000000"/>
              <w:left w:val="single" w:sz="6" w:space="0" w:color="000000"/>
              <w:bottom w:val="single" w:sz="6" w:space="0" w:color="000000"/>
              <w:right w:val="single" w:sz="6" w:space="0" w:color="000000"/>
            </w:tcBorders>
          </w:tcPr>
          <w:p w14:paraId="4E3109E1" w14:textId="77777777" w:rsidR="00432F31" w:rsidRPr="003F1D58" w:rsidRDefault="00432F31" w:rsidP="00361683">
            <w:pPr>
              <w:pStyle w:val="TAL"/>
              <w:keepNext w:val="0"/>
              <w:keepLines w:val="0"/>
              <w:rPr>
                <w:sz w:val="16"/>
              </w:rPr>
            </w:pPr>
            <w:r w:rsidRPr="003F1D58">
              <w:rPr>
                <w:sz w:val="16"/>
              </w:rPr>
              <w:t>9.1.0</w:t>
            </w:r>
          </w:p>
        </w:tc>
      </w:tr>
      <w:tr w:rsidR="00270310" w:rsidRPr="003F1D58" w14:paraId="1395FF01"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3D29C46" w14:textId="77777777" w:rsidR="00432F31" w:rsidRPr="003F1D58" w:rsidRDefault="00432F31" w:rsidP="00361683">
            <w:pPr>
              <w:pStyle w:val="TAC"/>
              <w:keepNext w:val="0"/>
              <w:keepLines w:val="0"/>
              <w:rPr>
                <w:sz w:val="16"/>
              </w:rPr>
            </w:pPr>
            <w:r w:rsidRPr="003F1D58">
              <w:rPr>
                <w:sz w:val="16"/>
              </w:rPr>
              <w:t>SCP-48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1C20418" w14:textId="77777777" w:rsidR="00432F31" w:rsidRPr="003F1D58" w:rsidRDefault="00432F31" w:rsidP="00361683">
            <w:pPr>
              <w:pStyle w:val="TAL"/>
              <w:keepNext w:val="0"/>
              <w:keepLines w:val="0"/>
              <w:rPr>
                <w:sz w:val="16"/>
                <w:szCs w:val="16"/>
              </w:rPr>
            </w:pPr>
            <w:r w:rsidRPr="003F1D58">
              <w:rPr>
                <w:rFonts w:cs="Arial"/>
                <w:sz w:val="16"/>
                <w:szCs w:val="16"/>
              </w:rPr>
              <w:t>SCP(11)0098</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B23DE50" w14:textId="77777777" w:rsidR="00432F31" w:rsidRPr="003F1D58" w:rsidRDefault="00432F31" w:rsidP="00361683">
            <w:pPr>
              <w:pStyle w:val="TAL"/>
              <w:keepNext w:val="0"/>
              <w:keepLines w:val="0"/>
              <w:rPr>
                <w:sz w:val="16"/>
              </w:rPr>
            </w:pPr>
            <w:r w:rsidRPr="003F1D58">
              <w:rPr>
                <w:sz w:val="16"/>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149BD9" w14:textId="77777777" w:rsidR="00432F31" w:rsidRPr="003F1D58" w:rsidRDefault="00432F31" w:rsidP="00361683">
            <w:pPr>
              <w:pStyle w:val="TAL"/>
              <w:keepNext w:val="0"/>
              <w:keepLines w:val="0"/>
              <w:rPr>
                <w:sz w:val="16"/>
              </w:rPr>
            </w:pPr>
            <w:r w:rsidRPr="003F1D58">
              <w:rPr>
                <w:sz w:val="16"/>
              </w:rPr>
              <w:t>122</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3ABA62D" w14:textId="77777777" w:rsidR="00432F31" w:rsidRPr="003F1D58" w:rsidRDefault="00432F31" w:rsidP="00361683">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B12FE17" w14:textId="77777777" w:rsidR="00432F31" w:rsidRPr="003F1D58" w:rsidRDefault="00432F31" w:rsidP="00361683">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42AA8801" w14:textId="77777777" w:rsidR="00432F31" w:rsidRPr="003F1D58" w:rsidRDefault="00432F31" w:rsidP="00361683">
            <w:pPr>
              <w:pStyle w:val="TAL"/>
              <w:keepNext w:val="0"/>
              <w:keepLines w:val="0"/>
              <w:rPr>
                <w:rFonts w:cs="Arial"/>
                <w:sz w:val="16"/>
                <w:szCs w:val="16"/>
              </w:rPr>
            </w:pPr>
            <w:r w:rsidRPr="003F1D58">
              <w:rPr>
                <w:rFonts w:cs="Arial"/>
                <w:sz w:val="16"/>
                <w:szCs w:val="16"/>
              </w:rPr>
              <w:t>CR 102 241 R9 #122: Correction of packages version</w:t>
            </w:r>
          </w:p>
        </w:tc>
        <w:tc>
          <w:tcPr>
            <w:tcW w:w="896" w:type="dxa"/>
            <w:tcBorders>
              <w:top w:val="single" w:sz="6" w:space="0" w:color="000000"/>
              <w:left w:val="single" w:sz="6" w:space="0" w:color="000000"/>
              <w:bottom w:val="single" w:sz="6" w:space="0" w:color="000000"/>
              <w:right w:val="single" w:sz="6" w:space="0" w:color="000000"/>
            </w:tcBorders>
          </w:tcPr>
          <w:p w14:paraId="23306B6D" w14:textId="77777777" w:rsidR="00432F31" w:rsidRPr="003F1D58" w:rsidRDefault="00432F31" w:rsidP="00361683">
            <w:pPr>
              <w:pStyle w:val="TAL"/>
              <w:keepNext w:val="0"/>
              <w:keepLines w:val="0"/>
              <w:rPr>
                <w:sz w:val="16"/>
              </w:rPr>
            </w:pPr>
            <w:r w:rsidRPr="003F1D58">
              <w:rPr>
                <w:sz w:val="16"/>
              </w:rPr>
              <w:t>9.1.0</w:t>
            </w:r>
          </w:p>
        </w:tc>
      </w:tr>
      <w:tr w:rsidR="00270310" w:rsidRPr="003F1D58" w14:paraId="673DC65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C648AFF" w14:textId="77777777" w:rsidR="0096148E" w:rsidRPr="003F1D58" w:rsidRDefault="0096148E" w:rsidP="009D568B">
            <w:pPr>
              <w:pStyle w:val="TAC"/>
              <w:keepNext w:val="0"/>
              <w:keepLines w:val="0"/>
              <w:rPr>
                <w:sz w:val="16"/>
              </w:rPr>
            </w:pPr>
            <w:r w:rsidRPr="003F1D58">
              <w:rPr>
                <w:sz w:val="16"/>
              </w:rPr>
              <w:t>SCP-51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8355D56" w14:textId="77777777" w:rsidR="0096148E" w:rsidRPr="003F1D58" w:rsidRDefault="0096148E" w:rsidP="009D568B">
            <w:pPr>
              <w:pStyle w:val="TAL"/>
              <w:keepNext w:val="0"/>
              <w:keepLines w:val="0"/>
              <w:rPr>
                <w:rFonts w:cs="Arial"/>
                <w:sz w:val="16"/>
                <w:szCs w:val="16"/>
              </w:rPr>
            </w:pPr>
            <w:r w:rsidRPr="003F1D58">
              <w:rPr>
                <w:rFonts w:cs="Arial"/>
                <w:sz w:val="16"/>
                <w:szCs w:val="16"/>
              </w:rPr>
              <w:t>SCP(11)0227r1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24A7A17" w14:textId="77777777" w:rsidR="0096148E" w:rsidRPr="003F1D58" w:rsidRDefault="0096148E" w:rsidP="009D568B">
            <w:pPr>
              <w:pStyle w:val="TAL"/>
              <w:keepNext w:val="0"/>
              <w:keepLines w:val="0"/>
              <w:rPr>
                <w:sz w:val="16"/>
              </w:rPr>
            </w:pPr>
            <w:r w:rsidRPr="003F1D58">
              <w:rPr>
                <w:sz w:val="16"/>
              </w:rPr>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E3AB9FF" w14:textId="77777777" w:rsidR="0096148E" w:rsidRPr="003F1D58" w:rsidRDefault="0096148E" w:rsidP="009D568B">
            <w:pPr>
              <w:pStyle w:val="TAL"/>
              <w:keepNext w:val="0"/>
              <w:keepLines w:val="0"/>
              <w:rPr>
                <w:sz w:val="16"/>
              </w:rPr>
            </w:pPr>
            <w:r w:rsidRPr="003F1D58">
              <w:rPr>
                <w:sz w:val="16"/>
              </w:rPr>
              <w:t>125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DFE2602" w14:textId="77777777" w:rsidR="0096148E" w:rsidRPr="003F1D58" w:rsidRDefault="0096148E" w:rsidP="009D568B">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A04E14F" w14:textId="77777777" w:rsidR="0096148E" w:rsidRPr="003F1D58" w:rsidRDefault="0096148E" w:rsidP="009D568B">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68447195" w14:textId="77777777" w:rsidR="0096148E" w:rsidRPr="003F1D58" w:rsidRDefault="0096148E" w:rsidP="009D568B">
            <w:pPr>
              <w:pStyle w:val="TAL"/>
              <w:keepNext w:val="0"/>
              <w:keepLines w:val="0"/>
              <w:rPr>
                <w:rFonts w:cs="Arial"/>
                <w:sz w:val="16"/>
                <w:szCs w:val="16"/>
              </w:rPr>
            </w:pPr>
            <w:r w:rsidRPr="003F1D58">
              <w:rPr>
                <w:rFonts w:cs="Arial"/>
                <w:sz w:val="16"/>
                <w:szCs w:val="16"/>
              </w:rPr>
              <w:t>Correction of package versions</w:t>
            </w:r>
          </w:p>
        </w:tc>
        <w:tc>
          <w:tcPr>
            <w:tcW w:w="896" w:type="dxa"/>
            <w:tcBorders>
              <w:top w:val="single" w:sz="6" w:space="0" w:color="000000"/>
              <w:left w:val="single" w:sz="6" w:space="0" w:color="000000"/>
              <w:bottom w:val="single" w:sz="6" w:space="0" w:color="000000"/>
              <w:right w:val="single" w:sz="6" w:space="0" w:color="000000"/>
            </w:tcBorders>
          </w:tcPr>
          <w:p w14:paraId="24C651D3" w14:textId="77777777" w:rsidR="0096148E" w:rsidRPr="003F1D58" w:rsidRDefault="0096148E" w:rsidP="009D568B">
            <w:pPr>
              <w:pStyle w:val="TAL"/>
              <w:keepNext w:val="0"/>
              <w:keepLines w:val="0"/>
              <w:rPr>
                <w:sz w:val="16"/>
              </w:rPr>
            </w:pPr>
            <w:r w:rsidRPr="003F1D58">
              <w:rPr>
                <w:sz w:val="16"/>
              </w:rPr>
              <w:t>9.2.0</w:t>
            </w:r>
          </w:p>
        </w:tc>
      </w:tr>
      <w:tr w:rsidR="00270310" w:rsidRPr="003F1D58" w14:paraId="1B57ED6E"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7EE1A3F" w14:textId="77777777" w:rsidR="0096148E" w:rsidRPr="003F1D58" w:rsidRDefault="0096148E" w:rsidP="009D568B">
            <w:pPr>
              <w:pStyle w:val="TAC"/>
              <w:keepNext w:val="0"/>
              <w:keepLines w:val="0"/>
              <w:rPr>
                <w:sz w:val="16"/>
              </w:rPr>
            </w:pPr>
            <w:r w:rsidRPr="003F1D58">
              <w:rPr>
                <w:sz w:val="16"/>
              </w:rPr>
              <w:t>SCP-</w:t>
            </w:r>
            <w:r w:rsidR="00CA520D" w:rsidRPr="003F1D58">
              <w:rPr>
                <w:sz w:val="16"/>
              </w:rPr>
              <w:t>51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1471B04A" w14:textId="77777777" w:rsidR="0096148E" w:rsidRPr="003F1D58" w:rsidRDefault="00CA520D" w:rsidP="009D568B">
            <w:pPr>
              <w:pStyle w:val="TAL"/>
              <w:keepNext w:val="0"/>
              <w:keepLines w:val="0"/>
              <w:rPr>
                <w:rFonts w:cs="Arial"/>
                <w:sz w:val="16"/>
                <w:szCs w:val="16"/>
              </w:rPr>
            </w:pPr>
            <w:r w:rsidRPr="003F1D58">
              <w:rPr>
                <w:rFonts w:cs="Arial"/>
                <w:sz w:val="16"/>
                <w:szCs w:val="16"/>
              </w:rPr>
              <w:t>SCP(11)0228r1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884D2B5" w14:textId="77777777" w:rsidR="0096148E" w:rsidRPr="003F1D58" w:rsidRDefault="0096148E" w:rsidP="009D568B">
            <w:pPr>
              <w:pStyle w:val="TAL"/>
              <w:keepNext w:val="0"/>
              <w:keepLines w:val="0"/>
              <w:rPr>
                <w:sz w:val="16"/>
              </w:rPr>
            </w:pPr>
            <w:r w:rsidRPr="003F1D58">
              <w:rPr>
                <w:sz w:val="16"/>
              </w:rPr>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946310" w14:textId="77777777" w:rsidR="0096148E" w:rsidRPr="003F1D58" w:rsidRDefault="00CA520D" w:rsidP="009D568B">
            <w:pPr>
              <w:pStyle w:val="TAL"/>
              <w:keepNext w:val="0"/>
              <w:keepLines w:val="0"/>
              <w:rPr>
                <w:sz w:val="16"/>
              </w:rPr>
            </w:pPr>
            <w:r w:rsidRPr="003F1D58">
              <w:rPr>
                <w:sz w:val="16"/>
              </w:rPr>
              <w:t>126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9A93993" w14:textId="77777777" w:rsidR="0096148E" w:rsidRPr="003F1D58" w:rsidRDefault="00CA520D" w:rsidP="009D568B">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2C12914C" w14:textId="77777777" w:rsidR="0096148E" w:rsidRPr="003F1D58" w:rsidRDefault="0096148E" w:rsidP="009D568B">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5F5CE2BB" w14:textId="77777777" w:rsidR="0096148E" w:rsidRPr="003F1D58" w:rsidRDefault="00CA520D" w:rsidP="009D568B">
            <w:pPr>
              <w:pStyle w:val="TAL"/>
              <w:keepNext w:val="0"/>
              <w:keepLines w:val="0"/>
              <w:rPr>
                <w:rFonts w:cs="Arial"/>
                <w:sz w:val="16"/>
                <w:szCs w:val="16"/>
              </w:rPr>
            </w:pPr>
            <w:r w:rsidRPr="003F1D58">
              <w:rPr>
                <w:rFonts w:cs="Arial"/>
                <w:sz w:val="16"/>
                <w:szCs w:val="16"/>
              </w:rPr>
              <w:t xml:space="preserve">Adding constant values for </w:t>
            </w:r>
            <w:r w:rsidR="00F9137E" w:rsidRPr="003F1D58">
              <w:rPr>
                <w:rFonts w:cs="Arial"/>
                <w:sz w:val="16"/>
                <w:szCs w:val="16"/>
              </w:rPr>
              <w:t>contactless</w:t>
            </w:r>
            <w:r w:rsidRPr="003F1D58">
              <w:rPr>
                <w:rFonts w:cs="Arial"/>
                <w:sz w:val="16"/>
                <w:szCs w:val="16"/>
              </w:rPr>
              <w:t xml:space="preserve"> operation and other features</w:t>
            </w:r>
          </w:p>
        </w:tc>
        <w:tc>
          <w:tcPr>
            <w:tcW w:w="896" w:type="dxa"/>
            <w:tcBorders>
              <w:top w:val="single" w:sz="6" w:space="0" w:color="000000"/>
              <w:left w:val="single" w:sz="6" w:space="0" w:color="000000"/>
              <w:bottom w:val="single" w:sz="6" w:space="0" w:color="000000"/>
              <w:right w:val="single" w:sz="6" w:space="0" w:color="000000"/>
            </w:tcBorders>
          </w:tcPr>
          <w:p w14:paraId="0972FCC6" w14:textId="77777777" w:rsidR="0096148E" w:rsidRPr="003F1D58" w:rsidRDefault="0096148E" w:rsidP="009D568B">
            <w:pPr>
              <w:pStyle w:val="TAL"/>
              <w:keepNext w:val="0"/>
              <w:keepLines w:val="0"/>
              <w:rPr>
                <w:sz w:val="16"/>
              </w:rPr>
            </w:pPr>
            <w:r w:rsidRPr="003F1D58">
              <w:rPr>
                <w:sz w:val="16"/>
              </w:rPr>
              <w:t>9.2.0</w:t>
            </w:r>
          </w:p>
        </w:tc>
      </w:tr>
      <w:tr w:rsidR="00270310" w:rsidRPr="003F1D58" w14:paraId="4A609D51"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173C62F7" w14:textId="77777777" w:rsidR="007050C7" w:rsidRPr="003F1D58" w:rsidRDefault="008E20EE" w:rsidP="009D568B">
            <w:pPr>
              <w:pStyle w:val="TAC"/>
              <w:keepNext w:val="0"/>
              <w:keepLines w:val="0"/>
              <w:rPr>
                <w:sz w:val="16"/>
              </w:rPr>
            </w:pPr>
            <w:r w:rsidRPr="003F1D58">
              <w:rPr>
                <w:sz w:val="16"/>
              </w:rPr>
              <w:t>SCP-51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2AD5495" w14:textId="77777777" w:rsidR="007050C7" w:rsidRPr="003F1D58" w:rsidRDefault="007050C7" w:rsidP="009D568B">
            <w:pPr>
              <w:pStyle w:val="TAL"/>
              <w:keepNext w:val="0"/>
              <w:keepLines w:val="0"/>
              <w:rPr>
                <w:rFonts w:cs="Arial"/>
                <w:sz w:val="16"/>
                <w:szCs w:val="16"/>
              </w:rPr>
            </w:pPr>
            <w:r w:rsidRPr="003F1D58">
              <w:rPr>
                <w:rFonts w:cs="Arial"/>
                <w:sz w:val="16"/>
                <w:szCs w:val="16"/>
              </w:rPr>
              <w:t>SCP(11)0265r1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E928A1B" w14:textId="77777777" w:rsidR="007050C7" w:rsidRPr="003F1D58" w:rsidRDefault="007050C7" w:rsidP="009D568B">
            <w:pPr>
              <w:pStyle w:val="TAL"/>
              <w:keepNext w:val="0"/>
              <w:keepLines w:val="0"/>
              <w:rPr>
                <w:sz w:val="16"/>
              </w:rPr>
            </w:pPr>
            <w:r w:rsidRPr="003F1D58">
              <w:rPr>
                <w:sz w:val="16"/>
              </w:rPr>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6C90D91" w14:textId="77777777" w:rsidR="007050C7" w:rsidRPr="003F1D58" w:rsidRDefault="008E20EE" w:rsidP="009D568B">
            <w:pPr>
              <w:pStyle w:val="TAL"/>
              <w:keepNext w:val="0"/>
              <w:keepLines w:val="0"/>
              <w:rPr>
                <w:sz w:val="16"/>
              </w:rPr>
            </w:pPr>
            <w:r w:rsidRPr="003F1D58">
              <w:rPr>
                <w:sz w:val="16"/>
              </w:rPr>
              <w:t>127</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A1A69C3" w14:textId="77777777" w:rsidR="007050C7" w:rsidRPr="003F1D58" w:rsidRDefault="007050C7" w:rsidP="009D568B">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25841DE" w14:textId="77777777" w:rsidR="007050C7" w:rsidRPr="003F1D58" w:rsidRDefault="00620BFF" w:rsidP="009D568B">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EE3CE4B" w14:textId="77777777" w:rsidR="007050C7" w:rsidRPr="003F1D58" w:rsidRDefault="008E20EE" w:rsidP="009D568B">
            <w:pPr>
              <w:pStyle w:val="TAL"/>
              <w:keepNext w:val="0"/>
              <w:keepLines w:val="0"/>
              <w:rPr>
                <w:rFonts w:cs="Arial"/>
                <w:sz w:val="16"/>
                <w:szCs w:val="16"/>
              </w:rPr>
            </w:pPr>
            <w:r w:rsidRPr="003F1D58">
              <w:rPr>
                <w:rFonts w:cs="Arial"/>
                <w:sz w:val="16"/>
                <w:szCs w:val="16"/>
              </w:rPr>
              <w:t>Reservation of IMS events for 31.130</w:t>
            </w:r>
          </w:p>
        </w:tc>
        <w:tc>
          <w:tcPr>
            <w:tcW w:w="896" w:type="dxa"/>
            <w:tcBorders>
              <w:top w:val="single" w:sz="6" w:space="0" w:color="000000"/>
              <w:left w:val="single" w:sz="6" w:space="0" w:color="000000"/>
              <w:bottom w:val="single" w:sz="6" w:space="0" w:color="000000"/>
              <w:right w:val="single" w:sz="6" w:space="0" w:color="000000"/>
            </w:tcBorders>
          </w:tcPr>
          <w:p w14:paraId="446DFBC5" w14:textId="77777777" w:rsidR="007050C7" w:rsidRPr="003F1D58" w:rsidRDefault="007050C7" w:rsidP="009D568B">
            <w:pPr>
              <w:pStyle w:val="TAL"/>
              <w:keepNext w:val="0"/>
              <w:keepLines w:val="0"/>
              <w:rPr>
                <w:sz w:val="16"/>
              </w:rPr>
            </w:pPr>
            <w:r w:rsidRPr="003F1D58">
              <w:rPr>
                <w:sz w:val="16"/>
              </w:rPr>
              <w:t>10.0.0</w:t>
            </w:r>
          </w:p>
        </w:tc>
      </w:tr>
      <w:tr w:rsidR="00270310" w:rsidRPr="003F1D58" w14:paraId="4828700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78003B7" w14:textId="77777777" w:rsidR="008E20EE" w:rsidRPr="003F1D58" w:rsidRDefault="00620BFF" w:rsidP="009D568B">
            <w:pPr>
              <w:pStyle w:val="TAC"/>
              <w:keepNext w:val="0"/>
              <w:keepLines w:val="0"/>
              <w:rPr>
                <w:sz w:val="16"/>
              </w:rPr>
            </w:pPr>
            <w:r w:rsidRPr="003F1D58">
              <w:rPr>
                <w:sz w:val="16"/>
              </w:rPr>
              <w:t>SCP-52</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51B74C7" w14:textId="77777777" w:rsidR="008E20EE" w:rsidRPr="003F1D58" w:rsidRDefault="008E20EE" w:rsidP="009D568B">
            <w:pPr>
              <w:pStyle w:val="TAL"/>
              <w:keepNext w:val="0"/>
              <w:keepLines w:val="0"/>
              <w:rPr>
                <w:rFonts w:cs="Arial"/>
                <w:sz w:val="16"/>
                <w:szCs w:val="16"/>
              </w:rPr>
            </w:pPr>
            <w:r w:rsidRPr="003F1D58">
              <w:rPr>
                <w:rFonts w:cs="Arial"/>
                <w:sz w:val="16"/>
                <w:szCs w:val="16"/>
              </w:rPr>
              <w:t xml:space="preserve">SCP(11)0281r1 </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95B9BFC" w14:textId="77777777" w:rsidR="008E20EE" w:rsidRPr="003F1D58" w:rsidRDefault="008E20EE" w:rsidP="009D568B">
            <w:pPr>
              <w:pStyle w:val="TAL"/>
              <w:keepNext w:val="0"/>
              <w:keepLines w:val="0"/>
              <w:rPr>
                <w:sz w:val="16"/>
              </w:rPr>
            </w:pPr>
            <w:r w:rsidRPr="003F1D58">
              <w:rPr>
                <w:sz w:val="16"/>
              </w:rPr>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A7BD409" w14:textId="77777777" w:rsidR="008E20EE" w:rsidRPr="003F1D58" w:rsidRDefault="008E20EE" w:rsidP="009D568B">
            <w:pPr>
              <w:pStyle w:val="TAL"/>
              <w:keepNext w:val="0"/>
              <w:keepLines w:val="0"/>
              <w:rPr>
                <w:sz w:val="16"/>
              </w:rPr>
            </w:pPr>
            <w:r w:rsidRPr="003F1D58">
              <w:rPr>
                <w:sz w:val="16"/>
              </w:rPr>
              <w:t>129</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B822DAC" w14:textId="77777777" w:rsidR="008E20EE" w:rsidRPr="003F1D58" w:rsidRDefault="008E20EE" w:rsidP="009D568B">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C1ECF23" w14:textId="77777777" w:rsidR="008E20EE" w:rsidRPr="003F1D58" w:rsidRDefault="00620BFF" w:rsidP="009D568B">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74FD5FA2" w14:textId="77777777" w:rsidR="008E20EE" w:rsidRPr="003F1D58" w:rsidRDefault="008E20EE" w:rsidP="009D568B">
            <w:pPr>
              <w:pStyle w:val="TAL"/>
              <w:keepNext w:val="0"/>
              <w:keepLines w:val="0"/>
              <w:rPr>
                <w:rFonts w:cs="Arial"/>
                <w:sz w:val="16"/>
                <w:szCs w:val="16"/>
              </w:rPr>
            </w:pPr>
            <w:r w:rsidRPr="003F1D58">
              <w:rPr>
                <w:rFonts w:cs="Arial"/>
                <w:sz w:val="16"/>
                <w:szCs w:val="16"/>
              </w:rPr>
              <w:t xml:space="preserve">Corrections related to changes of event Access Technology Change in </w:t>
            </w:r>
            <w:r w:rsidR="00E74B69" w:rsidRPr="008562E2">
              <w:rPr>
                <w:rFonts w:cs="Arial"/>
                <w:sz w:val="16"/>
                <w:szCs w:val="16"/>
              </w:rPr>
              <w:t>ETSI TS 102 223</w:t>
            </w:r>
            <w:r w:rsidR="00833145" w:rsidRPr="003F1D58">
              <w:rPr>
                <w:rFonts w:cs="Arial"/>
                <w:sz w:val="16"/>
                <w:szCs w:val="16"/>
              </w:rPr>
              <w:t xml:space="preserve"> </w:t>
            </w:r>
            <w:r w:rsidRPr="003F1D58">
              <w:rPr>
                <w:rFonts w:cs="Arial"/>
                <w:sz w:val="16"/>
                <w:szCs w:val="16"/>
              </w:rPr>
              <w:t>(mirror of SCPTEC(11)0137)</w:t>
            </w:r>
          </w:p>
        </w:tc>
        <w:tc>
          <w:tcPr>
            <w:tcW w:w="896" w:type="dxa"/>
            <w:tcBorders>
              <w:top w:val="single" w:sz="6" w:space="0" w:color="000000"/>
              <w:left w:val="single" w:sz="6" w:space="0" w:color="000000"/>
              <w:bottom w:val="single" w:sz="6" w:space="0" w:color="000000"/>
              <w:right w:val="single" w:sz="6" w:space="0" w:color="000000"/>
            </w:tcBorders>
          </w:tcPr>
          <w:p w14:paraId="374AB5AD" w14:textId="77777777" w:rsidR="008E20EE" w:rsidRPr="003F1D58" w:rsidRDefault="008E20EE" w:rsidP="009D568B">
            <w:pPr>
              <w:pStyle w:val="TAL"/>
              <w:keepNext w:val="0"/>
              <w:keepLines w:val="0"/>
              <w:rPr>
                <w:sz w:val="16"/>
              </w:rPr>
            </w:pPr>
            <w:r w:rsidRPr="003F1D58">
              <w:rPr>
                <w:sz w:val="16"/>
              </w:rPr>
              <w:t>10.0.0</w:t>
            </w:r>
          </w:p>
        </w:tc>
      </w:tr>
      <w:tr w:rsidR="00270310" w:rsidRPr="003F1D58" w14:paraId="77EF20B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525DE57A" w14:textId="77777777" w:rsidR="008E20EE" w:rsidRPr="003F1D58" w:rsidRDefault="00620BFF" w:rsidP="009D568B">
            <w:pPr>
              <w:pStyle w:val="TAC"/>
              <w:keepNext w:val="0"/>
              <w:keepLines w:val="0"/>
              <w:rPr>
                <w:sz w:val="16"/>
              </w:rPr>
            </w:pPr>
            <w:r w:rsidRPr="003F1D58">
              <w:rPr>
                <w:sz w:val="16"/>
              </w:rPr>
              <w:t>SCP-53</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739509C" w14:textId="77777777" w:rsidR="008E20EE" w:rsidRPr="003F1D58" w:rsidRDefault="008E20EE" w:rsidP="009D568B">
            <w:pPr>
              <w:pStyle w:val="TAL"/>
              <w:keepNext w:val="0"/>
              <w:keepLines w:val="0"/>
              <w:rPr>
                <w:rFonts w:cs="Arial"/>
                <w:sz w:val="16"/>
                <w:szCs w:val="16"/>
              </w:rPr>
            </w:pPr>
            <w:r w:rsidRPr="003F1D58">
              <w:rPr>
                <w:rFonts w:cs="Arial"/>
                <w:sz w:val="16"/>
                <w:szCs w:val="16"/>
              </w:rPr>
              <w:t>SCP(11)0377</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CD661F6" w14:textId="77777777" w:rsidR="008E20EE" w:rsidRPr="003F1D58" w:rsidRDefault="008E20EE" w:rsidP="009D568B">
            <w:pPr>
              <w:pStyle w:val="TAL"/>
              <w:keepNext w:val="0"/>
              <w:keepLines w:val="0"/>
              <w:rPr>
                <w:sz w:val="16"/>
              </w:rPr>
            </w:pPr>
            <w:r w:rsidRPr="003F1D58">
              <w:rPr>
                <w:sz w:val="16"/>
              </w:rPr>
              <w:t>10.0.0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7790CC8" w14:textId="77777777" w:rsidR="008E20EE" w:rsidRPr="003F1D58" w:rsidRDefault="008E20EE" w:rsidP="009D568B">
            <w:pPr>
              <w:pStyle w:val="TAL"/>
              <w:keepNext w:val="0"/>
              <w:keepLines w:val="0"/>
              <w:rPr>
                <w:sz w:val="16"/>
              </w:rPr>
            </w:pPr>
            <w:r w:rsidRPr="003F1D58">
              <w:rPr>
                <w:sz w:val="16"/>
              </w:rPr>
              <w:t>130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9EC3C94" w14:textId="77777777" w:rsidR="008E20EE" w:rsidRPr="003F1D58" w:rsidRDefault="008E20EE" w:rsidP="009D568B">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6DCF791" w14:textId="77777777" w:rsidR="008E20EE" w:rsidRPr="003F1D58" w:rsidRDefault="00620BFF" w:rsidP="009D568B">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161274FB" w14:textId="77777777" w:rsidR="008E20EE" w:rsidRPr="003F1D58" w:rsidRDefault="008E20EE" w:rsidP="009D568B">
            <w:pPr>
              <w:pStyle w:val="TAL"/>
              <w:keepNext w:val="0"/>
              <w:keepLines w:val="0"/>
              <w:rPr>
                <w:rFonts w:cs="Arial"/>
                <w:sz w:val="16"/>
                <w:szCs w:val="16"/>
              </w:rPr>
            </w:pPr>
            <w:r w:rsidRPr="003F1D58">
              <w:rPr>
                <w:rFonts w:cs="Arial"/>
                <w:sz w:val="16"/>
                <w:szCs w:val="16"/>
              </w:rPr>
              <w:t>M2M Events for monitoring of data reliability</w:t>
            </w:r>
          </w:p>
        </w:tc>
        <w:tc>
          <w:tcPr>
            <w:tcW w:w="896" w:type="dxa"/>
            <w:tcBorders>
              <w:top w:val="single" w:sz="6" w:space="0" w:color="000000"/>
              <w:left w:val="single" w:sz="6" w:space="0" w:color="000000"/>
              <w:bottom w:val="single" w:sz="6" w:space="0" w:color="000000"/>
              <w:right w:val="single" w:sz="6" w:space="0" w:color="000000"/>
            </w:tcBorders>
          </w:tcPr>
          <w:p w14:paraId="5D1E8C09" w14:textId="77777777" w:rsidR="008E20EE" w:rsidRPr="003F1D58" w:rsidRDefault="008E20EE" w:rsidP="009D568B">
            <w:pPr>
              <w:pStyle w:val="TAL"/>
              <w:keepNext w:val="0"/>
              <w:keepLines w:val="0"/>
              <w:rPr>
                <w:sz w:val="16"/>
              </w:rPr>
            </w:pPr>
            <w:r w:rsidRPr="003F1D58">
              <w:rPr>
                <w:sz w:val="16"/>
              </w:rPr>
              <w:t>11.0.0</w:t>
            </w:r>
          </w:p>
        </w:tc>
      </w:tr>
      <w:tr w:rsidR="00270310" w:rsidRPr="003F1D58" w14:paraId="1BD9B5FF"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BC6F874" w14:textId="77777777" w:rsidR="004E3E6E" w:rsidRPr="003F1D58" w:rsidRDefault="004E3E6E" w:rsidP="009D568B">
            <w:pPr>
              <w:pStyle w:val="TAC"/>
              <w:keepNext w:val="0"/>
              <w:keepLines w:val="0"/>
              <w:rPr>
                <w:sz w:val="16"/>
              </w:rPr>
            </w:pPr>
            <w:r w:rsidRPr="003F1D58">
              <w:rPr>
                <w:sz w:val="16"/>
              </w:rPr>
              <w:t>SCP-57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B364A3E" w14:textId="77777777" w:rsidR="004E3E6E" w:rsidRPr="003F1D58" w:rsidRDefault="004E3E6E" w:rsidP="009D568B">
            <w:pPr>
              <w:pStyle w:val="TAL"/>
              <w:keepNext w:val="0"/>
              <w:keepLines w:val="0"/>
              <w:rPr>
                <w:rFonts w:cs="Arial"/>
                <w:sz w:val="16"/>
                <w:szCs w:val="16"/>
              </w:rPr>
            </w:pPr>
            <w:r w:rsidRPr="003F1D58">
              <w:rPr>
                <w:rFonts w:cs="Arial"/>
                <w:sz w:val="16"/>
                <w:szCs w:val="16"/>
              </w:rPr>
              <w:t>SCP(12)000261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CCAE6AB" w14:textId="77777777" w:rsidR="004E3E6E" w:rsidRPr="003F1D58" w:rsidRDefault="004E3E6E" w:rsidP="009D568B">
            <w:pPr>
              <w:pStyle w:val="TAL"/>
              <w:keepNext w:val="0"/>
              <w:keepLines w:val="0"/>
              <w:rPr>
                <w:sz w:val="16"/>
              </w:rPr>
            </w:pPr>
            <w:r w:rsidRPr="003F1D58">
              <w:rPr>
                <w:sz w:val="16"/>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F000629" w14:textId="77777777" w:rsidR="004E3E6E" w:rsidRPr="003F1D58" w:rsidRDefault="004E3E6E" w:rsidP="009D568B">
            <w:pPr>
              <w:pStyle w:val="TAL"/>
              <w:keepNext w:val="0"/>
              <w:keepLines w:val="0"/>
              <w:rPr>
                <w:sz w:val="16"/>
              </w:rPr>
            </w:pPr>
            <w:r w:rsidRPr="003F1D58">
              <w:rPr>
                <w:sz w:val="16"/>
              </w:rPr>
              <w:t>131</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EF93D24" w14:textId="77777777" w:rsidR="004E3E6E" w:rsidRPr="003F1D58" w:rsidRDefault="004E3E6E" w:rsidP="009D568B">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AAB7DA5" w14:textId="77777777" w:rsidR="004E3E6E" w:rsidRPr="003F1D58" w:rsidRDefault="004E3E6E" w:rsidP="009D568B">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30000E8A" w14:textId="77777777" w:rsidR="004E3E6E" w:rsidRPr="003F1D58" w:rsidRDefault="004E3E6E" w:rsidP="009D568B">
            <w:pPr>
              <w:pStyle w:val="TAL"/>
              <w:keepNext w:val="0"/>
              <w:keepLines w:val="0"/>
              <w:rPr>
                <w:rFonts w:cs="Arial"/>
                <w:sz w:val="16"/>
                <w:szCs w:val="16"/>
              </w:rPr>
            </w:pPr>
            <w:r w:rsidRPr="003F1D58">
              <w:rPr>
                <w:rFonts w:cs="Arial"/>
                <w:sz w:val="16"/>
                <w:szCs w:val="16"/>
              </w:rPr>
              <w:t>API services for high activity arrays</w:t>
            </w:r>
          </w:p>
        </w:tc>
        <w:tc>
          <w:tcPr>
            <w:tcW w:w="896" w:type="dxa"/>
            <w:tcBorders>
              <w:top w:val="single" w:sz="6" w:space="0" w:color="000000"/>
              <w:left w:val="single" w:sz="6" w:space="0" w:color="000000"/>
              <w:bottom w:val="single" w:sz="6" w:space="0" w:color="000000"/>
              <w:right w:val="single" w:sz="6" w:space="0" w:color="000000"/>
            </w:tcBorders>
          </w:tcPr>
          <w:p w14:paraId="0D3A97AE" w14:textId="77777777" w:rsidR="004E3E6E" w:rsidRPr="003F1D58" w:rsidRDefault="004E3E6E" w:rsidP="009D568B">
            <w:pPr>
              <w:pStyle w:val="TAL"/>
              <w:keepNext w:val="0"/>
              <w:keepLines w:val="0"/>
              <w:rPr>
                <w:sz w:val="16"/>
              </w:rPr>
            </w:pPr>
            <w:r w:rsidRPr="003F1D58">
              <w:rPr>
                <w:sz w:val="16"/>
              </w:rPr>
              <w:t>11.1.0</w:t>
            </w:r>
          </w:p>
        </w:tc>
      </w:tr>
      <w:tr w:rsidR="00270310" w:rsidRPr="003F1D58" w14:paraId="5EEC8CA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A27AB91" w14:textId="77777777" w:rsidR="004E3E6E" w:rsidRPr="003F1D58" w:rsidRDefault="004E3E6E" w:rsidP="00480F90">
            <w:pPr>
              <w:pStyle w:val="TAC"/>
              <w:keepNext w:val="0"/>
              <w:keepLines w:val="0"/>
              <w:rPr>
                <w:sz w:val="16"/>
              </w:rPr>
            </w:pPr>
            <w:r w:rsidRPr="003F1D58">
              <w:rPr>
                <w:sz w:val="16"/>
              </w:rPr>
              <w:t>SCP-61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EED886F" w14:textId="77777777" w:rsidR="004E3E6E" w:rsidRPr="003F1D58" w:rsidRDefault="004E3E6E" w:rsidP="00480F90">
            <w:pPr>
              <w:pStyle w:val="TAL"/>
              <w:keepNext w:val="0"/>
              <w:keepLines w:val="0"/>
              <w:rPr>
                <w:rFonts w:cs="Arial"/>
                <w:sz w:val="16"/>
                <w:szCs w:val="16"/>
              </w:rPr>
            </w:pPr>
            <w:r w:rsidRPr="003F1D58">
              <w:rPr>
                <w:rFonts w:cs="Arial"/>
                <w:sz w:val="16"/>
                <w:szCs w:val="16"/>
              </w:rPr>
              <w:t>SCP(13)000237</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997CAFC" w14:textId="77777777" w:rsidR="004E3E6E" w:rsidRPr="003F1D58" w:rsidRDefault="004E3E6E" w:rsidP="00480F90">
            <w:pPr>
              <w:pStyle w:val="TAL"/>
              <w:keepNext w:val="0"/>
              <w:keepLines w:val="0"/>
              <w:rPr>
                <w:sz w:val="16"/>
              </w:rPr>
            </w:pPr>
            <w:r w:rsidRPr="003F1D58">
              <w:rPr>
                <w:sz w:val="16"/>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F531C61" w14:textId="77777777" w:rsidR="004E3E6E" w:rsidRPr="003F1D58" w:rsidRDefault="004E3E6E" w:rsidP="00480F90">
            <w:pPr>
              <w:pStyle w:val="TAL"/>
              <w:keepNext w:val="0"/>
              <w:keepLines w:val="0"/>
              <w:rPr>
                <w:sz w:val="16"/>
              </w:rPr>
            </w:pPr>
            <w:r w:rsidRPr="003F1D58">
              <w:rPr>
                <w:sz w:val="16"/>
              </w:rPr>
              <w:t>132</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274B897" w14:textId="77777777" w:rsidR="004E3E6E" w:rsidRPr="003F1D58" w:rsidRDefault="004E3E6E"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2DA3C5E" w14:textId="77777777" w:rsidR="004E3E6E" w:rsidRPr="003F1D58" w:rsidRDefault="004E3E6E"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494AAEE0" w14:textId="77777777" w:rsidR="004E3E6E" w:rsidRPr="003F1D58" w:rsidRDefault="004E3E6E" w:rsidP="00480F90">
            <w:pPr>
              <w:pStyle w:val="TAL"/>
              <w:keepNext w:val="0"/>
              <w:keepLines w:val="0"/>
              <w:rPr>
                <w:rFonts w:cs="Arial"/>
                <w:sz w:val="16"/>
                <w:szCs w:val="16"/>
              </w:rPr>
            </w:pPr>
            <w:r w:rsidRPr="003F1D58">
              <w:rPr>
                <w:rFonts w:cs="Arial"/>
                <w:sz w:val="16"/>
                <w:szCs w:val="16"/>
              </w:rPr>
              <w:t>Adding constants for the TerminalProfile interface</w:t>
            </w:r>
          </w:p>
        </w:tc>
        <w:tc>
          <w:tcPr>
            <w:tcW w:w="896" w:type="dxa"/>
            <w:tcBorders>
              <w:top w:val="single" w:sz="6" w:space="0" w:color="000000"/>
              <w:left w:val="single" w:sz="6" w:space="0" w:color="000000"/>
              <w:bottom w:val="single" w:sz="6" w:space="0" w:color="000000"/>
              <w:right w:val="single" w:sz="6" w:space="0" w:color="000000"/>
            </w:tcBorders>
          </w:tcPr>
          <w:p w14:paraId="5123A137" w14:textId="77777777" w:rsidR="004E3E6E" w:rsidRPr="003F1D58" w:rsidRDefault="004E3E6E" w:rsidP="00480F90">
            <w:pPr>
              <w:pStyle w:val="TAL"/>
              <w:keepNext w:val="0"/>
              <w:keepLines w:val="0"/>
              <w:rPr>
                <w:sz w:val="16"/>
              </w:rPr>
            </w:pPr>
            <w:r w:rsidRPr="003F1D58">
              <w:rPr>
                <w:sz w:val="16"/>
              </w:rPr>
              <w:t>11.1.0</w:t>
            </w:r>
          </w:p>
        </w:tc>
      </w:tr>
      <w:tr w:rsidR="00270310" w:rsidRPr="003F1D58" w14:paraId="7FF27F43"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3DCBC0F" w14:textId="77777777" w:rsidR="004E3E6E" w:rsidRPr="003F1D58" w:rsidRDefault="004E3E6E" w:rsidP="00480F90">
            <w:pPr>
              <w:pStyle w:val="TAC"/>
              <w:keepNext w:val="0"/>
              <w:keepLines w:val="0"/>
              <w:rPr>
                <w:sz w:val="16"/>
              </w:rPr>
            </w:pPr>
            <w:r w:rsidRPr="003F1D58">
              <w:rPr>
                <w:sz w:val="16"/>
              </w:rPr>
              <w:t>SCP-68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62759AD" w14:textId="77777777" w:rsidR="004E3E6E" w:rsidRPr="003F1D58" w:rsidRDefault="004E3E6E" w:rsidP="00480F90">
            <w:pPr>
              <w:pStyle w:val="TAL"/>
              <w:keepNext w:val="0"/>
              <w:keepLines w:val="0"/>
              <w:rPr>
                <w:rFonts w:cs="Arial"/>
                <w:sz w:val="16"/>
                <w:szCs w:val="16"/>
              </w:rPr>
            </w:pPr>
            <w:r w:rsidRPr="003F1D58">
              <w:rPr>
                <w:rFonts w:cs="Arial"/>
                <w:sz w:val="16"/>
                <w:szCs w:val="16"/>
              </w:rPr>
              <w:t>SCP(15)000122</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EA80D9A" w14:textId="77777777" w:rsidR="004E3E6E" w:rsidRPr="003F1D58" w:rsidRDefault="004E3E6E" w:rsidP="00480F90">
            <w:pPr>
              <w:pStyle w:val="TAL"/>
              <w:keepNext w:val="0"/>
              <w:keepLines w:val="0"/>
              <w:rPr>
                <w:sz w:val="16"/>
              </w:rPr>
            </w:pPr>
            <w:r w:rsidRPr="003F1D58">
              <w:rPr>
                <w:sz w:val="16"/>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01E98ED" w14:textId="77777777" w:rsidR="004E3E6E" w:rsidRPr="003F1D58" w:rsidRDefault="004E3E6E" w:rsidP="00480F90">
            <w:pPr>
              <w:pStyle w:val="TAL"/>
              <w:keepNext w:val="0"/>
              <w:keepLines w:val="0"/>
              <w:rPr>
                <w:sz w:val="16"/>
              </w:rPr>
            </w:pPr>
            <w:r w:rsidRPr="003F1D58">
              <w:rPr>
                <w:sz w:val="16"/>
              </w:rPr>
              <w:t>137</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20DD769E" w14:textId="77777777" w:rsidR="004E3E6E" w:rsidRPr="003F1D58" w:rsidRDefault="004E3E6E"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B1C5FEA" w14:textId="77777777" w:rsidR="004E3E6E" w:rsidRPr="003F1D58" w:rsidRDefault="004E3E6E"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A989004" w14:textId="77777777" w:rsidR="004E3E6E" w:rsidRPr="003F1D58" w:rsidRDefault="004E3E6E" w:rsidP="00480F90">
            <w:pPr>
              <w:pStyle w:val="TAL"/>
              <w:keepNext w:val="0"/>
              <w:keepLines w:val="0"/>
              <w:rPr>
                <w:rFonts w:cs="Arial"/>
                <w:sz w:val="16"/>
                <w:szCs w:val="16"/>
              </w:rPr>
            </w:pPr>
            <w:r w:rsidRPr="003F1D58">
              <w:rPr>
                <w:rFonts w:cs="Arial"/>
                <w:sz w:val="16"/>
                <w:szCs w:val="16"/>
              </w:rPr>
              <w:t>Covering EVENT_MEMORY_FAILURE in the Handler availability table</w:t>
            </w:r>
          </w:p>
        </w:tc>
        <w:tc>
          <w:tcPr>
            <w:tcW w:w="896" w:type="dxa"/>
            <w:tcBorders>
              <w:top w:val="single" w:sz="6" w:space="0" w:color="000000"/>
              <w:left w:val="single" w:sz="6" w:space="0" w:color="000000"/>
              <w:bottom w:val="single" w:sz="6" w:space="0" w:color="000000"/>
              <w:right w:val="single" w:sz="6" w:space="0" w:color="000000"/>
            </w:tcBorders>
          </w:tcPr>
          <w:p w14:paraId="09D9B49C" w14:textId="77777777" w:rsidR="004E3E6E" w:rsidRPr="003F1D58" w:rsidRDefault="004E3E6E" w:rsidP="00480F90">
            <w:pPr>
              <w:pStyle w:val="TAL"/>
              <w:keepNext w:val="0"/>
              <w:keepLines w:val="0"/>
              <w:rPr>
                <w:sz w:val="16"/>
              </w:rPr>
            </w:pPr>
            <w:r w:rsidRPr="003F1D58">
              <w:rPr>
                <w:sz w:val="16"/>
              </w:rPr>
              <w:t>11.1.0</w:t>
            </w:r>
          </w:p>
        </w:tc>
      </w:tr>
      <w:tr w:rsidR="00270310" w:rsidRPr="003F1D58" w14:paraId="749C1D64"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15092F32" w14:textId="77777777" w:rsidR="004E3E6E" w:rsidRPr="003F1D58" w:rsidRDefault="004E3E6E" w:rsidP="00480F90">
            <w:pPr>
              <w:pStyle w:val="TAC"/>
              <w:keepNext w:val="0"/>
              <w:keepLines w:val="0"/>
              <w:rPr>
                <w:sz w:val="16"/>
              </w:rPr>
            </w:pPr>
            <w:r w:rsidRPr="003F1D58">
              <w:rPr>
                <w:sz w:val="16"/>
              </w:rPr>
              <w:t>SCP-</w:t>
            </w:r>
            <w:r w:rsidR="00134121" w:rsidRPr="003F1D58">
              <w:rPr>
                <w:sz w:val="16"/>
              </w:rPr>
              <w:t>68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1C643C66" w14:textId="77777777" w:rsidR="004E3E6E" w:rsidRPr="003F1D58" w:rsidRDefault="004E3E6E" w:rsidP="00480F90">
            <w:pPr>
              <w:pStyle w:val="TAL"/>
              <w:keepNext w:val="0"/>
              <w:keepLines w:val="0"/>
              <w:rPr>
                <w:rFonts w:cs="Arial"/>
                <w:sz w:val="16"/>
                <w:szCs w:val="16"/>
              </w:rPr>
            </w:pPr>
            <w:r w:rsidRPr="003F1D58">
              <w:rPr>
                <w:rFonts w:cs="Arial"/>
                <w:sz w:val="16"/>
                <w:szCs w:val="16"/>
              </w:rPr>
              <w:t>SCP(15)000123</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C6DE77A" w14:textId="77777777" w:rsidR="004E3E6E" w:rsidRPr="003F1D58" w:rsidRDefault="004E3E6E" w:rsidP="00480F90">
            <w:pPr>
              <w:pStyle w:val="TAL"/>
              <w:keepNext w:val="0"/>
              <w:keepLines w:val="0"/>
              <w:rPr>
                <w:sz w:val="16"/>
              </w:rPr>
            </w:pPr>
            <w:r w:rsidRPr="003F1D58">
              <w:rPr>
                <w:sz w:val="16"/>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F5605AB" w14:textId="77777777" w:rsidR="004E3E6E" w:rsidRPr="003F1D58" w:rsidRDefault="004E3E6E" w:rsidP="00480F90">
            <w:pPr>
              <w:pStyle w:val="TAL"/>
              <w:keepNext w:val="0"/>
              <w:keepLines w:val="0"/>
              <w:rPr>
                <w:sz w:val="16"/>
              </w:rPr>
            </w:pPr>
            <w:r w:rsidRPr="003F1D58">
              <w:rPr>
                <w:sz w:val="16"/>
              </w:rPr>
              <w:t>138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2243C81" w14:textId="77777777" w:rsidR="004E3E6E" w:rsidRPr="003F1D58" w:rsidRDefault="004E3E6E"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331CA01" w14:textId="77777777" w:rsidR="004E3E6E" w:rsidRPr="003F1D58" w:rsidRDefault="00134121"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781F311F" w14:textId="77777777" w:rsidR="004E3E6E" w:rsidRPr="003F1D58" w:rsidRDefault="00134121" w:rsidP="00480F90">
            <w:pPr>
              <w:pStyle w:val="TAL"/>
              <w:keepNext w:val="0"/>
              <w:keepLines w:val="0"/>
              <w:rPr>
                <w:rFonts w:cs="Arial"/>
                <w:sz w:val="16"/>
                <w:szCs w:val="16"/>
              </w:rPr>
            </w:pPr>
            <w:r w:rsidRPr="003F1D58">
              <w:rPr>
                <w:rFonts w:cs="Arial"/>
                <w:sz w:val="16"/>
                <w:szCs w:val="16"/>
              </w:rPr>
              <w:t>Covering EVENT_EVENT_ACCESS_TECHNOLOGY_CHANGE_MULTIPLE in the Handler availability table</w:t>
            </w:r>
          </w:p>
        </w:tc>
        <w:tc>
          <w:tcPr>
            <w:tcW w:w="896" w:type="dxa"/>
            <w:tcBorders>
              <w:top w:val="single" w:sz="6" w:space="0" w:color="000000"/>
              <w:left w:val="single" w:sz="6" w:space="0" w:color="000000"/>
              <w:bottom w:val="single" w:sz="6" w:space="0" w:color="000000"/>
              <w:right w:val="single" w:sz="6" w:space="0" w:color="000000"/>
            </w:tcBorders>
          </w:tcPr>
          <w:p w14:paraId="5FAC6B45" w14:textId="77777777" w:rsidR="004E3E6E" w:rsidRPr="003F1D58" w:rsidRDefault="004E3E6E" w:rsidP="00480F90">
            <w:pPr>
              <w:pStyle w:val="TAL"/>
              <w:keepNext w:val="0"/>
              <w:keepLines w:val="0"/>
              <w:rPr>
                <w:sz w:val="16"/>
              </w:rPr>
            </w:pPr>
            <w:r w:rsidRPr="003F1D58">
              <w:rPr>
                <w:sz w:val="16"/>
              </w:rPr>
              <w:t>11.1.0</w:t>
            </w:r>
          </w:p>
        </w:tc>
      </w:tr>
      <w:tr w:rsidR="00270310" w:rsidRPr="003F1D58" w14:paraId="5966F860"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42071AD" w14:textId="77777777" w:rsidR="007B080B" w:rsidRPr="003F1D58" w:rsidRDefault="007B080B" w:rsidP="00480F90">
            <w:pPr>
              <w:pStyle w:val="TAC"/>
              <w:keepNext w:val="0"/>
              <w:keepLines w:val="0"/>
              <w:rPr>
                <w:sz w:val="16"/>
              </w:rPr>
            </w:pPr>
            <w:r w:rsidRPr="003F1D58">
              <w:rPr>
                <w:sz w:val="16"/>
              </w:rPr>
              <w:t>SCP-65</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BB5C681" w14:textId="77777777" w:rsidR="007B080B" w:rsidRPr="003F1D58" w:rsidRDefault="00333325" w:rsidP="00480F90">
            <w:pPr>
              <w:pStyle w:val="TAL"/>
              <w:keepNext w:val="0"/>
              <w:keepLines w:val="0"/>
              <w:rPr>
                <w:rFonts w:cs="Arial"/>
                <w:sz w:val="16"/>
                <w:szCs w:val="16"/>
              </w:rPr>
            </w:pPr>
            <w:r w:rsidRPr="003F1D58">
              <w:rPr>
                <w:rFonts w:cs="Arial"/>
                <w:sz w:val="16"/>
                <w:szCs w:val="16"/>
              </w:rPr>
              <w:t>SCP(14)000209</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578CEF5F" w14:textId="77777777" w:rsidR="007B080B" w:rsidRPr="003F1D58" w:rsidRDefault="007B080B" w:rsidP="00480F90">
            <w:pPr>
              <w:pStyle w:val="TAL"/>
              <w:keepNext w:val="0"/>
              <w:keepLines w:val="0"/>
              <w:rPr>
                <w:sz w:val="16"/>
              </w:rPr>
            </w:pPr>
            <w:r w:rsidRPr="003F1D58">
              <w:rPr>
                <w:sz w:val="16"/>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4C7E54E" w14:textId="77777777" w:rsidR="007B080B" w:rsidRPr="003F1D58" w:rsidRDefault="007B080B" w:rsidP="00480F90">
            <w:pPr>
              <w:pStyle w:val="TAL"/>
              <w:keepNext w:val="0"/>
              <w:keepLines w:val="0"/>
              <w:rPr>
                <w:sz w:val="16"/>
              </w:rPr>
            </w:pPr>
            <w:r w:rsidRPr="003F1D58">
              <w:rPr>
                <w:sz w:val="16"/>
              </w:rPr>
              <w:t>133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3B4BA5B" w14:textId="77777777" w:rsidR="007B080B" w:rsidRPr="003F1D58" w:rsidRDefault="007B080B"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75DE072" w14:textId="77777777" w:rsidR="007B080B" w:rsidRPr="003F1D58" w:rsidRDefault="007B080B" w:rsidP="00480F90">
            <w:pPr>
              <w:pStyle w:val="TAL"/>
              <w:keepNext w:val="0"/>
              <w:keepLines w:val="0"/>
              <w:rPr>
                <w:sz w:val="16"/>
              </w:rPr>
            </w:pPr>
            <w:r w:rsidRPr="003F1D58">
              <w:rPr>
                <w:sz w:val="16"/>
              </w:rPr>
              <w:t>D</w:t>
            </w:r>
          </w:p>
        </w:tc>
        <w:tc>
          <w:tcPr>
            <w:tcW w:w="4233" w:type="dxa"/>
            <w:tcBorders>
              <w:top w:val="single" w:sz="6" w:space="0" w:color="000000"/>
              <w:left w:val="single" w:sz="6" w:space="0" w:color="000000"/>
              <w:bottom w:val="single" w:sz="6" w:space="0" w:color="000000"/>
              <w:right w:val="single" w:sz="6" w:space="0" w:color="000000"/>
            </w:tcBorders>
          </w:tcPr>
          <w:p w14:paraId="07782F6A" w14:textId="77777777" w:rsidR="007B080B" w:rsidRPr="003F1D58" w:rsidRDefault="007B080B" w:rsidP="00480F90">
            <w:pPr>
              <w:pStyle w:val="TAL"/>
              <w:keepNext w:val="0"/>
              <w:keepLines w:val="0"/>
              <w:rPr>
                <w:rFonts w:cs="Arial"/>
                <w:sz w:val="16"/>
                <w:szCs w:val="16"/>
              </w:rPr>
            </w:pPr>
            <w:r w:rsidRPr="003F1D58">
              <w:rPr>
                <w:rFonts w:cs="Arial"/>
                <w:sz w:val="16"/>
                <w:szCs w:val="16"/>
              </w:rPr>
              <w:t>Update of Java Card</w:t>
            </w:r>
            <w:r w:rsidR="000631F5" w:rsidRPr="003F1D58">
              <w:rPr>
                <w:rFonts w:cs="Arial"/>
                <w:sz w:val="16"/>
                <w:szCs w:val="16"/>
              </w:rPr>
              <w:t>™</w:t>
            </w:r>
            <w:r w:rsidRPr="003F1D58">
              <w:rPr>
                <w:rFonts w:cs="Arial"/>
                <w:sz w:val="16"/>
                <w:szCs w:val="16"/>
              </w:rPr>
              <w:t xml:space="preserve"> reference</w:t>
            </w:r>
          </w:p>
        </w:tc>
        <w:tc>
          <w:tcPr>
            <w:tcW w:w="896" w:type="dxa"/>
            <w:tcBorders>
              <w:top w:val="single" w:sz="6" w:space="0" w:color="000000"/>
              <w:left w:val="single" w:sz="6" w:space="0" w:color="000000"/>
              <w:bottom w:val="single" w:sz="6" w:space="0" w:color="000000"/>
              <w:right w:val="single" w:sz="6" w:space="0" w:color="000000"/>
            </w:tcBorders>
          </w:tcPr>
          <w:p w14:paraId="28BF9940" w14:textId="77777777" w:rsidR="007B080B" w:rsidRPr="003F1D58" w:rsidRDefault="007B080B" w:rsidP="00480F90">
            <w:pPr>
              <w:pStyle w:val="TAL"/>
              <w:keepNext w:val="0"/>
              <w:keepLines w:val="0"/>
              <w:rPr>
                <w:sz w:val="16"/>
              </w:rPr>
            </w:pPr>
            <w:r w:rsidRPr="003F1D58">
              <w:rPr>
                <w:sz w:val="16"/>
              </w:rPr>
              <w:t>12.0.0</w:t>
            </w:r>
          </w:p>
        </w:tc>
      </w:tr>
      <w:tr w:rsidR="00270310" w:rsidRPr="003F1D58" w14:paraId="5227CAE8"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5E5369B1" w14:textId="77777777" w:rsidR="007B080B" w:rsidRPr="003F1D58" w:rsidRDefault="007B080B" w:rsidP="00480F90">
            <w:pPr>
              <w:pStyle w:val="TAC"/>
              <w:keepNext w:val="0"/>
              <w:keepLines w:val="0"/>
              <w:rPr>
                <w:sz w:val="16"/>
              </w:rPr>
            </w:pPr>
            <w:r w:rsidRPr="003F1D58">
              <w:rPr>
                <w:sz w:val="16"/>
              </w:rPr>
              <w:t>SCP-65</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10A9DF1" w14:textId="77777777" w:rsidR="007B080B" w:rsidRPr="003F1D58" w:rsidRDefault="00333325" w:rsidP="00480F90">
            <w:pPr>
              <w:pStyle w:val="TAL"/>
              <w:keepNext w:val="0"/>
              <w:keepLines w:val="0"/>
              <w:rPr>
                <w:rFonts w:cs="Arial"/>
                <w:sz w:val="16"/>
                <w:szCs w:val="16"/>
              </w:rPr>
            </w:pPr>
            <w:r w:rsidRPr="003F1D58">
              <w:rPr>
                <w:rFonts w:cs="Arial"/>
                <w:sz w:val="16"/>
                <w:szCs w:val="16"/>
              </w:rPr>
              <w:t>SCP(14)000210</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F59FCF1" w14:textId="77777777" w:rsidR="007B080B" w:rsidRPr="003F1D58" w:rsidRDefault="007B080B" w:rsidP="00480F90">
            <w:pPr>
              <w:pStyle w:val="TAL"/>
              <w:keepNext w:val="0"/>
              <w:keepLines w:val="0"/>
              <w:rPr>
                <w:sz w:val="16"/>
              </w:rPr>
            </w:pPr>
            <w:r w:rsidRPr="003F1D58">
              <w:rPr>
                <w:sz w:val="16"/>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4993F3" w14:textId="77777777" w:rsidR="007B080B" w:rsidRPr="003F1D58" w:rsidRDefault="007B080B" w:rsidP="00480F90">
            <w:pPr>
              <w:pStyle w:val="TAL"/>
              <w:keepNext w:val="0"/>
              <w:keepLines w:val="0"/>
              <w:rPr>
                <w:sz w:val="16"/>
              </w:rPr>
            </w:pPr>
            <w:r w:rsidRPr="003F1D58">
              <w:rPr>
                <w:sz w:val="16"/>
              </w:rPr>
              <w:t>134</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3BDA86C" w14:textId="77777777" w:rsidR="007B080B" w:rsidRPr="003F1D58" w:rsidRDefault="007B080B"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DF2F43A" w14:textId="77777777" w:rsidR="007B080B" w:rsidRPr="003F1D58" w:rsidRDefault="007B080B" w:rsidP="00480F90">
            <w:pPr>
              <w:pStyle w:val="TAL"/>
              <w:keepNext w:val="0"/>
              <w:keepLines w:val="0"/>
              <w:rPr>
                <w:sz w:val="16"/>
              </w:rPr>
            </w:pPr>
            <w:r w:rsidRPr="003F1D58">
              <w:rPr>
                <w:sz w:val="16"/>
              </w:rPr>
              <w:t>C</w:t>
            </w:r>
          </w:p>
        </w:tc>
        <w:tc>
          <w:tcPr>
            <w:tcW w:w="4233" w:type="dxa"/>
            <w:tcBorders>
              <w:top w:val="single" w:sz="6" w:space="0" w:color="000000"/>
              <w:left w:val="single" w:sz="6" w:space="0" w:color="000000"/>
              <w:bottom w:val="single" w:sz="6" w:space="0" w:color="000000"/>
              <w:right w:val="single" w:sz="6" w:space="0" w:color="000000"/>
            </w:tcBorders>
          </w:tcPr>
          <w:p w14:paraId="0C90295E" w14:textId="77777777" w:rsidR="007B080B" w:rsidRPr="003F1D58" w:rsidRDefault="007B080B" w:rsidP="00480F90">
            <w:pPr>
              <w:pStyle w:val="TAL"/>
              <w:keepNext w:val="0"/>
              <w:keepLines w:val="0"/>
              <w:rPr>
                <w:rFonts w:cs="Arial"/>
                <w:sz w:val="16"/>
                <w:szCs w:val="16"/>
              </w:rPr>
            </w:pPr>
            <w:r w:rsidRPr="003F1D58">
              <w:rPr>
                <w:rFonts w:cs="Arial"/>
                <w:sz w:val="16"/>
                <w:szCs w:val="16"/>
              </w:rPr>
              <w:t>Update of TerminalProfile class</w:t>
            </w:r>
          </w:p>
        </w:tc>
        <w:tc>
          <w:tcPr>
            <w:tcW w:w="896" w:type="dxa"/>
            <w:tcBorders>
              <w:top w:val="single" w:sz="6" w:space="0" w:color="000000"/>
              <w:left w:val="single" w:sz="6" w:space="0" w:color="000000"/>
              <w:bottom w:val="single" w:sz="6" w:space="0" w:color="000000"/>
              <w:right w:val="single" w:sz="6" w:space="0" w:color="000000"/>
            </w:tcBorders>
          </w:tcPr>
          <w:p w14:paraId="118FBBE4" w14:textId="77777777" w:rsidR="007B080B" w:rsidRPr="003F1D58" w:rsidRDefault="007B080B" w:rsidP="00480F90">
            <w:pPr>
              <w:pStyle w:val="TAL"/>
              <w:keepNext w:val="0"/>
              <w:keepLines w:val="0"/>
              <w:rPr>
                <w:sz w:val="16"/>
              </w:rPr>
            </w:pPr>
            <w:r w:rsidRPr="003F1D58">
              <w:rPr>
                <w:sz w:val="16"/>
              </w:rPr>
              <w:t>12.0.0</w:t>
            </w:r>
          </w:p>
        </w:tc>
      </w:tr>
      <w:tr w:rsidR="00270310" w:rsidRPr="003F1D58" w14:paraId="502F721D"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5B9FFF25" w14:textId="77777777" w:rsidR="007B080B" w:rsidRPr="003F1D58" w:rsidRDefault="007B080B" w:rsidP="00480F90">
            <w:pPr>
              <w:pStyle w:val="TAC"/>
              <w:keepNext w:val="0"/>
              <w:keepLines w:val="0"/>
              <w:rPr>
                <w:sz w:val="16"/>
              </w:rPr>
            </w:pPr>
            <w:r w:rsidRPr="003F1D58">
              <w:rPr>
                <w:sz w:val="16"/>
              </w:rPr>
              <w:t>SCP-66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40C189E" w14:textId="77777777" w:rsidR="007B080B" w:rsidRPr="003F1D58" w:rsidRDefault="00333325" w:rsidP="00480F90">
            <w:pPr>
              <w:pStyle w:val="TAL"/>
              <w:keepNext w:val="0"/>
              <w:keepLines w:val="0"/>
              <w:rPr>
                <w:rFonts w:cs="Arial"/>
                <w:sz w:val="16"/>
                <w:szCs w:val="16"/>
              </w:rPr>
            </w:pPr>
            <w:r w:rsidRPr="003F1D58">
              <w:rPr>
                <w:rFonts w:cs="Arial"/>
                <w:sz w:val="16"/>
                <w:szCs w:val="16"/>
              </w:rPr>
              <w:t>SCP(14)000281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F1927A2" w14:textId="77777777" w:rsidR="007B080B" w:rsidRPr="003F1D58" w:rsidRDefault="007B080B" w:rsidP="00480F90">
            <w:pPr>
              <w:pStyle w:val="TAL"/>
              <w:keepNext w:val="0"/>
              <w:keepLines w:val="0"/>
              <w:rPr>
                <w:sz w:val="16"/>
              </w:rPr>
            </w:pPr>
            <w:r w:rsidRPr="003F1D58">
              <w:rPr>
                <w:sz w:val="16"/>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126193" w14:textId="77777777" w:rsidR="007B080B" w:rsidRPr="003F1D58" w:rsidRDefault="007B080B" w:rsidP="00480F90">
            <w:pPr>
              <w:pStyle w:val="TAL"/>
              <w:keepNext w:val="0"/>
              <w:keepLines w:val="0"/>
              <w:rPr>
                <w:sz w:val="16"/>
              </w:rPr>
            </w:pPr>
            <w:r w:rsidRPr="003F1D58">
              <w:rPr>
                <w:sz w:val="16"/>
              </w:rPr>
              <w:t>135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335F148" w14:textId="77777777" w:rsidR="007B080B" w:rsidRPr="003F1D58" w:rsidRDefault="007B080B"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7764FCA" w14:textId="77777777" w:rsidR="007B080B" w:rsidRPr="003F1D58" w:rsidRDefault="007B080B" w:rsidP="00480F90">
            <w:pPr>
              <w:pStyle w:val="TAL"/>
              <w:keepNext w:val="0"/>
              <w:keepLines w:val="0"/>
              <w:rPr>
                <w:sz w:val="16"/>
              </w:rPr>
            </w:pPr>
            <w:r w:rsidRPr="003F1D58">
              <w:rPr>
                <w:sz w:val="16"/>
              </w:rPr>
              <w:t>D</w:t>
            </w:r>
          </w:p>
        </w:tc>
        <w:tc>
          <w:tcPr>
            <w:tcW w:w="4233" w:type="dxa"/>
            <w:tcBorders>
              <w:top w:val="single" w:sz="6" w:space="0" w:color="000000"/>
              <w:left w:val="single" w:sz="6" w:space="0" w:color="000000"/>
              <w:bottom w:val="single" w:sz="6" w:space="0" w:color="000000"/>
              <w:right w:val="single" w:sz="6" w:space="0" w:color="000000"/>
            </w:tcBorders>
          </w:tcPr>
          <w:p w14:paraId="10DFFA3D" w14:textId="77777777" w:rsidR="007B080B" w:rsidRPr="003F1D58" w:rsidRDefault="007B080B" w:rsidP="00480F90">
            <w:pPr>
              <w:pStyle w:val="TAL"/>
              <w:keepNext w:val="0"/>
              <w:keepLines w:val="0"/>
              <w:rPr>
                <w:rFonts w:cs="Arial"/>
                <w:sz w:val="16"/>
                <w:szCs w:val="16"/>
              </w:rPr>
            </w:pPr>
            <w:r w:rsidRPr="003F1D58">
              <w:rPr>
                <w:rFonts w:cs="Arial"/>
                <w:sz w:val="16"/>
                <w:szCs w:val="16"/>
              </w:rPr>
              <w:t>Correct description of getPollInterval method</w:t>
            </w:r>
          </w:p>
        </w:tc>
        <w:tc>
          <w:tcPr>
            <w:tcW w:w="896" w:type="dxa"/>
            <w:tcBorders>
              <w:top w:val="single" w:sz="6" w:space="0" w:color="000000"/>
              <w:left w:val="single" w:sz="6" w:space="0" w:color="000000"/>
              <w:bottom w:val="single" w:sz="6" w:space="0" w:color="000000"/>
              <w:right w:val="single" w:sz="6" w:space="0" w:color="000000"/>
            </w:tcBorders>
          </w:tcPr>
          <w:p w14:paraId="7B8FA164" w14:textId="77777777" w:rsidR="007B080B" w:rsidRPr="003F1D58" w:rsidRDefault="007B080B" w:rsidP="00480F90">
            <w:pPr>
              <w:pStyle w:val="TAL"/>
              <w:keepNext w:val="0"/>
              <w:keepLines w:val="0"/>
              <w:rPr>
                <w:sz w:val="16"/>
              </w:rPr>
            </w:pPr>
            <w:r w:rsidRPr="003F1D58">
              <w:rPr>
                <w:sz w:val="16"/>
              </w:rPr>
              <w:t>12.0.0</w:t>
            </w:r>
          </w:p>
        </w:tc>
      </w:tr>
      <w:tr w:rsidR="00270310" w:rsidRPr="003F1D58" w14:paraId="4E5038E3"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73994E2" w14:textId="77777777" w:rsidR="007B080B" w:rsidRPr="003F1D58" w:rsidRDefault="007B080B" w:rsidP="00480F90">
            <w:pPr>
              <w:pStyle w:val="TAC"/>
              <w:keepNext w:val="0"/>
              <w:keepLines w:val="0"/>
              <w:rPr>
                <w:sz w:val="16"/>
              </w:rPr>
            </w:pPr>
            <w:r w:rsidRPr="003F1D58">
              <w:rPr>
                <w:sz w:val="16"/>
              </w:rPr>
              <w:t>SCP-67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7116D7C" w14:textId="77777777" w:rsidR="007B080B" w:rsidRPr="003F1D58" w:rsidRDefault="00333325" w:rsidP="00480F90">
            <w:pPr>
              <w:pStyle w:val="TAL"/>
              <w:keepNext w:val="0"/>
              <w:keepLines w:val="0"/>
              <w:rPr>
                <w:rFonts w:cs="Arial"/>
                <w:sz w:val="16"/>
                <w:szCs w:val="16"/>
              </w:rPr>
            </w:pPr>
            <w:r w:rsidRPr="003F1D58">
              <w:rPr>
                <w:rFonts w:cs="Arial"/>
                <w:sz w:val="16"/>
                <w:szCs w:val="16"/>
              </w:rPr>
              <w:t>SCP(15)000046</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2A1D72F" w14:textId="77777777" w:rsidR="007B080B" w:rsidRPr="003F1D58" w:rsidRDefault="007B080B" w:rsidP="00480F90">
            <w:pPr>
              <w:pStyle w:val="TAL"/>
              <w:keepNext w:val="0"/>
              <w:keepLines w:val="0"/>
              <w:rPr>
                <w:sz w:val="16"/>
              </w:rPr>
            </w:pPr>
            <w:r w:rsidRPr="003F1D58">
              <w:rPr>
                <w:sz w:val="16"/>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5C8F533" w14:textId="77777777" w:rsidR="007B080B" w:rsidRPr="003F1D58" w:rsidRDefault="007B080B" w:rsidP="00480F90">
            <w:pPr>
              <w:pStyle w:val="TAL"/>
              <w:keepNext w:val="0"/>
              <w:keepLines w:val="0"/>
              <w:rPr>
                <w:sz w:val="16"/>
              </w:rPr>
            </w:pPr>
            <w:r w:rsidRPr="003F1D58">
              <w:rPr>
                <w:sz w:val="16"/>
              </w:rPr>
              <w:t>136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973782D" w14:textId="77777777" w:rsidR="007B080B" w:rsidRPr="003F1D58" w:rsidRDefault="007B080B"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DD6173B" w14:textId="77777777" w:rsidR="007B080B" w:rsidRPr="003F1D58" w:rsidRDefault="007B080B" w:rsidP="00480F90">
            <w:pPr>
              <w:pStyle w:val="TAL"/>
              <w:keepNext w:val="0"/>
              <w:keepLines w:val="0"/>
              <w:rPr>
                <w:sz w:val="16"/>
              </w:rPr>
            </w:pPr>
            <w:r w:rsidRPr="003F1D58">
              <w:rPr>
                <w:sz w:val="16"/>
              </w:rPr>
              <w:t>C</w:t>
            </w:r>
          </w:p>
        </w:tc>
        <w:tc>
          <w:tcPr>
            <w:tcW w:w="4233" w:type="dxa"/>
            <w:tcBorders>
              <w:top w:val="single" w:sz="6" w:space="0" w:color="000000"/>
              <w:left w:val="single" w:sz="6" w:space="0" w:color="000000"/>
              <w:bottom w:val="single" w:sz="6" w:space="0" w:color="000000"/>
              <w:right w:val="single" w:sz="6" w:space="0" w:color="000000"/>
            </w:tcBorders>
          </w:tcPr>
          <w:p w14:paraId="19463E2D" w14:textId="77777777" w:rsidR="007B080B" w:rsidRPr="003F1D58" w:rsidRDefault="007B080B" w:rsidP="00480F90">
            <w:pPr>
              <w:pStyle w:val="TAL"/>
              <w:keepNext w:val="0"/>
              <w:keepLines w:val="0"/>
              <w:rPr>
                <w:rFonts w:cs="Arial"/>
                <w:sz w:val="16"/>
                <w:szCs w:val="16"/>
              </w:rPr>
            </w:pPr>
            <w:r w:rsidRPr="003F1D58">
              <w:rPr>
                <w:rFonts w:cs="Arial"/>
                <w:sz w:val="16"/>
                <w:szCs w:val="16"/>
              </w:rPr>
              <w:t>Update of ToolkitConstant Interface</w:t>
            </w:r>
          </w:p>
        </w:tc>
        <w:tc>
          <w:tcPr>
            <w:tcW w:w="896" w:type="dxa"/>
            <w:tcBorders>
              <w:top w:val="single" w:sz="6" w:space="0" w:color="000000"/>
              <w:left w:val="single" w:sz="6" w:space="0" w:color="000000"/>
              <w:bottom w:val="single" w:sz="6" w:space="0" w:color="000000"/>
              <w:right w:val="single" w:sz="6" w:space="0" w:color="000000"/>
            </w:tcBorders>
          </w:tcPr>
          <w:p w14:paraId="36CC150C" w14:textId="77777777" w:rsidR="007B080B" w:rsidRPr="003F1D58" w:rsidRDefault="007B080B" w:rsidP="00480F90">
            <w:pPr>
              <w:pStyle w:val="TAL"/>
              <w:keepNext w:val="0"/>
              <w:keepLines w:val="0"/>
              <w:rPr>
                <w:sz w:val="16"/>
              </w:rPr>
            </w:pPr>
            <w:r w:rsidRPr="003F1D58">
              <w:rPr>
                <w:sz w:val="16"/>
              </w:rPr>
              <w:t>12.0.0</w:t>
            </w:r>
          </w:p>
        </w:tc>
      </w:tr>
      <w:tr w:rsidR="00270310" w:rsidRPr="003F1D58" w14:paraId="670D0D49"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6A339E6" w14:textId="77777777" w:rsidR="007B080B" w:rsidRPr="003F1D58" w:rsidRDefault="007B080B" w:rsidP="00480F90">
            <w:pPr>
              <w:pStyle w:val="TAC"/>
              <w:keepNext w:val="0"/>
              <w:keepLines w:val="0"/>
              <w:rPr>
                <w:sz w:val="16"/>
              </w:rPr>
            </w:pPr>
            <w:r w:rsidRPr="003F1D58">
              <w:rPr>
                <w:sz w:val="16"/>
              </w:rPr>
              <w:t>SCP-</w:t>
            </w:r>
            <w:r w:rsidR="000926BD" w:rsidRPr="003F1D58">
              <w:rPr>
                <w:sz w:val="16"/>
              </w:rPr>
              <w:t>68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6EF119CC" w14:textId="77777777" w:rsidR="007B080B" w:rsidRPr="003F1D58" w:rsidRDefault="00333325" w:rsidP="00480F90">
            <w:pPr>
              <w:pStyle w:val="TAL"/>
              <w:keepNext w:val="0"/>
              <w:keepLines w:val="0"/>
              <w:rPr>
                <w:rFonts w:cs="Arial"/>
                <w:sz w:val="16"/>
                <w:szCs w:val="16"/>
              </w:rPr>
            </w:pPr>
            <w:r w:rsidRPr="003F1D58">
              <w:rPr>
                <w:rFonts w:cs="Arial"/>
                <w:sz w:val="16"/>
                <w:szCs w:val="16"/>
              </w:rPr>
              <w:t>SCP(15)000124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277A105" w14:textId="77777777" w:rsidR="007B080B" w:rsidRPr="003F1D58" w:rsidRDefault="007B080B" w:rsidP="00480F90">
            <w:pPr>
              <w:pStyle w:val="TAL"/>
              <w:keepNext w:val="0"/>
              <w:keepLines w:val="0"/>
              <w:rPr>
                <w:sz w:val="16"/>
              </w:rPr>
            </w:pPr>
            <w:r w:rsidRPr="003F1D58">
              <w:rPr>
                <w:sz w:val="16"/>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6904AC" w14:textId="77777777" w:rsidR="007B080B" w:rsidRPr="003F1D58" w:rsidRDefault="007B080B" w:rsidP="00480F90">
            <w:pPr>
              <w:pStyle w:val="TAL"/>
              <w:keepNext w:val="0"/>
              <w:keepLines w:val="0"/>
              <w:rPr>
                <w:sz w:val="16"/>
              </w:rPr>
            </w:pPr>
            <w:r w:rsidRPr="003F1D58">
              <w:rPr>
                <w:sz w:val="16"/>
              </w:rPr>
              <w:t>139</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1E51BBF" w14:textId="77777777" w:rsidR="007B080B" w:rsidRPr="003F1D58" w:rsidRDefault="007B080B"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D661905" w14:textId="77777777" w:rsidR="007B080B" w:rsidRPr="003F1D58" w:rsidRDefault="000926BD"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60DABC38" w14:textId="77777777" w:rsidR="007B080B" w:rsidRPr="003F1D58" w:rsidRDefault="007B080B" w:rsidP="00480F90">
            <w:pPr>
              <w:pStyle w:val="TAL"/>
              <w:keepNext w:val="0"/>
              <w:keepLines w:val="0"/>
              <w:rPr>
                <w:rFonts w:cs="Arial"/>
                <w:sz w:val="16"/>
                <w:szCs w:val="16"/>
              </w:rPr>
            </w:pPr>
            <w:r w:rsidRPr="003F1D58">
              <w:rPr>
                <w:rFonts w:cs="Arial"/>
                <w:sz w:val="16"/>
                <w:szCs w:val="16"/>
              </w:rPr>
              <w:t>Support of Poll Interval Negotiation</w:t>
            </w:r>
          </w:p>
        </w:tc>
        <w:tc>
          <w:tcPr>
            <w:tcW w:w="896" w:type="dxa"/>
            <w:tcBorders>
              <w:top w:val="single" w:sz="6" w:space="0" w:color="000000"/>
              <w:left w:val="single" w:sz="6" w:space="0" w:color="000000"/>
              <w:bottom w:val="single" w:sz="6" w:space="0" w:color="000000"/>
              <w:right w:val="single" w:sz="6" w:space="0" w:color="000000"/>
            </w:tcBorders>
          </w:tcPr>
          <w:p w14:paraId="4273944C" w14:textId="77777777" w:rsidR="007B080B" w:rsidRPr="003F1D58" w:rsidRDefault="007B080B" w:rsidP="00480F90">
            <w:pPr>
              <w:pStyle w:val="TAL"/>
              <w:keepNext w:val="0"/>
              <w:keepLines w:val="0"/>
              <w:rPr>
                <w:sz w:val="16"/>
              </w:rPr>
            </w:pPr>
            <w:r w:rsidRPr="003F1D58">
              <w:rPr>
                <w:sz w:val="16"/>
              </w:rPr>
              <w:t>12.0.0</w:t>
            </w:r>
          </w:p>
        </w:tc>
      </w:tr>
      <w:tr w:rsidR="00270310" w:rsidRPr="003F1D58" w14:paraId="1642451A"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AC39603" w14:textId="77777777" w:rsidR="00333325" w:rsidRPr="003F1D58" w:rsidRDefault="00333325" w:rsidP="00480F90">
            <w:pPr>
              <w:pStyle w:val="TAC"/>
              <w:keepNext w:val="0"/>
              <w:keepLines w:val="0"/>
              <w:rPr>
                <w:sz w:val="16"/>
              </w:rPr>
            </w:pPr>
            <w:r w:rsidRPr="003F1D58">
              <w:rPr>
                <w:sz w:val="16"/>
              </w:rPr>
              <w:t>SCP-69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C5EF1E4" w14:textId="77777777" w:rsidR="00333325" w:rsidRPr="003F1D58" w:rsidRDefault="00333325" w:rsidP="00480F90">
            <w:pPr>
              <w:pStyle w:val="TAL"/>
              <w:keepNext w:val="0"/>
              <w:keepLines w:val="0"/>
              <w:rPr>
                <w:rFonts w:cs="Arial"/>
                <w:sz w:val="16"/>
                <w:szCs w:val="16"/>
              </w:rPr>
            </w:pPr>
            <w:r w:rsidRPr="003F1D58">
              <w:rPr>
                <w:rFonts w:cs="Arial"/>
                <w:sz w:val="16"/>
                <w:szCs w:val="16"/>
              </w:rPr>
              <w:t>SCP(15)000174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1729AF6" w14:textId="77777777" w:rsidR="00333325" w:rsidRPr="003F1D58" w:rsidRDefault="00333325" w:rsidP="00480F90">
            <w:pPr>
              <w:pStyle w:val="TAL"/>
              <w:keepNext w:val="0"/>
              <w:keepLines w:val="0"/>
              <w:rPr>
                <w:sz w:val="16"/>
              </w:rPr>
            </w:pPr>
            <w:r w:rsidRPr="003F1D58">
              <w:rPr>
                <w:sz w:val="16"/>
              </w:rPr>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4AF8EC2" w14:textId="77777777" w:rsidR="00333325" w:rsidRPr="003F1D58" w:rsidRDefault="00333325" w:rsidP="00480F90">
            <w:pPr>
              <w:pStyle w:val="TAL"/>
              <w:keepNext w:val="0"/>
              <w:keepLines w:val="0"/>
              <w:rPr>
                <w:sz w:val="16"/>
              </w:rPr>
            </w:pPr>
            <w:r w:rsidRPr="003F1D58">
              <w:rPr>
                <w:sz w:val="16"/>
              </w:rPr>
              <w:t>140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E047595" w14:textId="77777777" w:rsidR="00333325" w:rsidRPr="003F1D58" w:rsidRDefault="00333325"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2C1F8516" w14:textId="77777777" w:rsidR="00333325" w:rsidRPr="003F1D58" w:rsidRDefault="00333325"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50415A0F" w14:textId="77777777" w:rsidR="00333325" w:rsidRPr="003F1D58" w:rsidRDefault="00333325" w:rsidP="00480F90">
            <w:pPr>
              <w:pStyle w:val="TAL"/>
              <w:keepNext w:val="0"/>
              <w:keepLines w:val="0"/>
              <w:rPr>
                <w:rFonts w:cs="Arial"/>
                <w:sz w:val="16"/>
                <w:szCs w:val="16"/>
              </w:rPr>
            </w:pPr>
            <w:r w:rsidRPr="003F1D58">
              <w:rPr>
                <w:rFonts w:cs="Arial"/>
                <w:sz w:val="16"/>
                <w:szCs w:val="16"/>
              </w:rPr>
              <w:t>Supported Radio Access Technologies in PROVIDE LOCAL INFORMATION support in the API</w:t>
            </w:r>
          </w:p>
        </w:tc>
        <w:tc>
          <w:tcPr>
            <w:tcW w:w="896" w:type="dxa"/>
            <w:tcBorders>
              <w:top w:val="single" w:sz="6" w:space="0" w:color="000000"/>
              <w:left w:val="single" w:sz="6" w:space="0" w:color="000000"/>
              <w:bottom w:val="single" w:sz="6" w:space="0" w:color="000000"/>
              <w:right w:val="single" w:sz="6" w:space="0" w:color="000000"/>
            </w:tcBorders>
          </w:tcPr>
          <w:p w14:paraId="7628CCB5" w14:textId="77777777" w:rsidR="00333325" w:rsidRPr="003F1D58" w:rsidRDefault="00333325" w:rsidP="00480F90">
            <w:pPr>
              <w:pStyle w:val="TAL"/>
              <w:keepNext w:val="0"/>
              <w:keepLines w:val="0"/>
              <w:rPr>
                <w:sz w:val="16"/>
              </w:rPr>
            </w:pPr>
            <w:r w:rsidRPr="003F1D58">
              <w:rPr>
                <w:sz w:val="16"/>
              </w:rPr>
              <w:t>13.0.0</w:t>
            </w:r>
          </w:p>
        </w:tc>
      </w:tr>
      <w:tr w:rsidR="00270310" w:rsidRPr="003F1D58" w14:paraId="34B6F9CA"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761A7FA" w14:textId="77777777" w:rsidR="00754249" w:rsidRPr="003F1D58" w:rsidRDefault="00754249" w:rsidP="00754249">
            <w:pPr>
              <w:pStyle w:val="TAC"/>
              <w:keepNext w:val="0"/>
              <w:keepLines w:val="0"/>
              <w:rPr>
                <w:sz w:val="16"/>
              </w:rPr>
            </w:pPr>
            <w:r w:rsidRPr="003F1D58">
              <w:rPr>
                <w:sz w:val="16"/>
              </w:rPr>
              <w:t>SCP-87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875D7C5" w14:textId="77777777" w:rsidR="00754249" w:rsidRPr="003F1D58" w:rsidRDefault="00754249" w:rsidP="00754249">
            <w:pPr>
              <w:pStyle w:val="TAL"/>
              <w:keepNext w:val="0"/>
              <w:keepLines w:val="0"/>
              <w:rPr>
                <w:rFonts w:cs="Arial"/>
                <w:sz w:val="16"/>
                <w:szCs w:val="16"/>
              </w:rPr>
            </w:pPr>
            <w:r w:rsidRPr="003F1D58">
              <w:rPr>
                <w:rFonts w:cs="Arial"/>
                <w:sz w:val="16"/>
                <w:szCs w:val="16"/>
              </w:rPr>
              <w:t>SCPTEC(19)000020r3</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BE37203" w14:textId="77777777" w:rsidR="00754249" w:rsidRPr="003F1D58" w:rsidRDefault="00754249" w:rsidP="00754249">
            <w:pPr>
              <w:pStyle w:val="TAL"/>
              <w:keepNext w:val="0"/>
              <w:keepLines w:val="0"/>
              <w:rPr>
                <w:sz w:val="16"/>
              </w:rPr>
            </w:pPr>
            <w:r w:rsidRPr="003F1D58">
              <w:rPr>
                <w:sz w:val="16"/>
              </w:rPr>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99C7F1" w14:textId="77777777" w:rsidR="00754249" w:rsidRPr="003F1D58" w:rsidRDefault="00754249" w:rsidP="00754249">
            <w:pPr>
              <w:pStyle w:val="TAL"/>
              <w:keepNext w:val="0"/>
              <w:keepLines w:val="0"/>
              <w:rPr>
                <w:sz w:val="16"/>
              </w:rPr>
            </w:pPr>
            <w:r w:rsidRPr="003F1D58">
              <w:rPr>
                <w:sz w:val="16"/>
              </w:rPr>
              <w:t>155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9981CEE" w14:textId="77777777" w:rsidR="00754249" w:rsidRPr="003F1D58" w:rsidRDefault="00754249" w:rsidP="00754249">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B9A88A9" w14:textId="77777777" w:rsidR="00754249" w:rsidRPr="003F1D58" w:rsidRDefault="00754249" w:rsidP="00754249">
            <w:pPr>
              <w:pStyle w:val="TAL"/>
              <w:keepNext w:val="0"/>
              <w:keepLines w:val="0"/>
              <w:rPr>
                <w:sz w:val="16"/>
              </w:rPr>
            </w:pPr>
            <w:r w:rsidRPr="003F1D58">
              <w:rPr>
                <w:sz w:val="16"/>
              </w:rPr>
              <w:t>D</w:t>
            </w:r>
          </w:p>
        </w:tc>
        <w:tc>
          <w:tcPr>
            <w:tcW w:w="4233" w:type="dxa"/>
            <w:tcBorders>
              <w:top w:val="single" w:sz="6" w:space="0" w:color="000000"/>
              <w:left w:val="single" w:sz="6" w:space="0" w:color="000000"/>
              <w:bottom w:val="single" w:sz="6" w:space="0" w:color="000000"/>
              <w:right w:val="single" w:sz="6" w:space="0" w:color="000000"/>
            </w:tcBorders>
          </w:tcPr>
          <w:p w14:paraId="7279B00E" w14:textId="77777777" w:rsidR="00754249" w:rsidRPr="003F1D58" w:rsidRDefault="00754249" w:rsidP="00754249">
            <w:pPr>
              <w:pStyle w:val="TAL"/>
              <w:keepNext w:val="0"/>
              <w:keepLines w:val="0"/>
              <w:rPr>
                <w:rFonts w:cs="Arial"/>
                <w:sz w:val="16"/>
                <w:szCs w:val="16"/>
              </w:rPr>
            </w:pPr>
            <w:r w:rsidRPr="003F1D58">
              <w:rPr>
                <w:rFonts w:cs="Arial"/>
                <w:sz w:val="16"/>
                <w:szCs w:val="16"/>
              </w:rPr>
              <w:t>Clarification of the Negotiation of Poll Interval behaviour</w:t>
            </w:r>
          </w:p>
        </w:tc>
        <w:tc>
          <w:tcPr>
            <w:tcW w:w="896" w:type="dxa"/>
            <w:tcBorders>
              <w:top w:val="single" w:sz="6" w:space="0" w:color="000000"/>
              <w:left w:val="single" w:sz="6" w:space="0" w:color="000000"/>
              <w:bottom w:val="single" w:sz="6" w:space="0" w:color="000000"/>
              <w:right w:val="single" w:sz="6" w:space="0" w:color="000000"/>
            </w:tcBorders>
          </w:tcPr>
          <w:p w14:paraId="4164023F" w14:textId="77777777" w:rsidR="00754249" w:rsidRPr="003F1D58" w:rsidRDefault="00754249" w:rsidP="00754249">
            <w:pPr>
              <w:pStyle w:val="TAL"/>
              <w:keepNext w:val="0"/>
              <w:keepLines w:val="0"/>
              <w:rPr>
                <w:sz w:val="16"/>
              </w:rPr>
            </w:pPr>
            <w:r w:rsidRPr="003F1D58">
              <w:rPr>
                <w:sz w:val="16"/>
              </w:rPr>
              <w:t>12.1.0</w:t>
            </w:r>
          </w:p>
        </w:tc>
      </w:tr>
      <w:tr w:rsidR="00270310" w:rsidRPr="003F1D58" w14:paraId="4C6D848C"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A99781F" w14:textId="77777777" w:rsidR="00A52BFA" w:rsidRPr="003F1D58" w:rsidRDefault="00A52BFA" w:rsidP="00480F90">
            <w:pPr>
              <w:pStyle w:val="TAC"/>
              <w:keepNext w:val="0"/>
              <w:keepLines w:val="0"/>
              <w:rPr>
                <w:sz w:val="16"/>
              </w:rPr>
            </w:pPr>
            <w:r w:rsidRPr="003F1D58">
              <w:rPr>
                <w:sz w:val="16"/>
              </w:rPr>
              <w:t>SCP-71</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1CA230E1" w14:textId="77777777" w:rsidR="00A52BFA" w:rsidRPr="003F1D58" w:rsidRDefault="00A52BFA" w:rsidP="00480F90">
            <w:pPr>
              <w:pStyle w:val="TAL"/>
              <w:keepNext w:val="0"/>
              <w:keepLines w:val="0"/>
              <w:rPr>
                <w:rFonts w:cs="Arial"/>
                <w:sz w:val="16"/>
                <w:szCs w:val="16"/>
              </w:rPr>
            </w:pPr>
            <w:r w:rsidRPr="003F1D58">
              <w:rPr>
                <w:rFonts w:cs="Arial"/>
                <w:sz w:val="16"/>
                <w:szCs w:val="16"/>
              </w:rPr>
              <w:t>SCP(15)000269</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539E5A2" w14:textId="77777777" w:rsidR="00A52BFA" w:rsidRPr="003F1D58" w:rsidRDefault="00A52BFA"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2B2CAC" w14:textId="77777777" w:rsidR="00A52BFA" w:rsidRPr="003F1D58" w:rsidRDefault="00A52BFA" w:rsidP="00480F90">
            <w:pPr>
              <w:pStyle w:val="TAL"/>
              <w:keepNext w:val="0"/>
              <w:keepLines w:val="0"/>
              <w:rPr>
                <w:sz w:val="16"/>
              </w:rPr>
            </w:pPr>
            <w:r w:rsidRPr="003F1D58">
              <w:rPr>
                <w:sz w:val="16"/>
              </w:rPr>
              <w:t>141</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85DC4DC" w14:textId="77777777" w:rsidR="00A52BFA" w:rsidRPr="003F1D58" w:rsidRDefault="00A52BFA"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05607DD" w14:textId="77777777" w:rsidR="00A52BFA" w:rsidRPr="003F1D58" w:rsidRDefault="00A52BFA"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7F7857E3" w14:textId="77777777" w:rsidR="00A52BFA" w:rsidRPr="003F1D58" w:rsidRDefault="00A52BFA" w:rsidP="00480F90">
            <w:pPr>
              <w:pStyle w:val="TAL"/>
              <w:keepNext w:val="0"/>
              <w:keepLines w:val="0"/>
              <w:rPr>
                <w:rFonts w:cs="Arial"/>
                <w:sz w:val="16"/>
                <w:szCs w:val="16"/>
              </w:rPr>
            </w:pPr>
            <w:r w:rsidRPr="003F1D58">
              <w:rPr>
                <w:rFonts w:cs="Arial"/>
                <w:sz w:val="16"/>
                <w:szCs w:val="16"/>
              </w:rPr>
              <w:t>Add support for ENVELOPE (TERMINAL APPLICATIONS)</w:t>
            </w:r>
          </w:p>
        </w:tc>
        <w:tc>
          <w:tcPr>
            <w:tcW w:w="896" w:type="dxa"/>
            <w:tcBorders>
              <w:top w:val="single" w:sz="6" w:space="0" w:color="000000"/>
              <w:left w:val="single" w:sz="6" w:space="0" w:color="000000"/>
              <w:bottom w:val="single" w:sz="6" w:space="0" w:color="000000"/>
              <w:right w:val="single" w:sz="6" w:space="0" w:color="000000"/>
            </w:tcBorders>
          </w:tcPr>
          <w:p w14:paraId="46D09EEB" w14:textId="77777777" w:rsidR="00A52BFA" w:rsidRPr="003F1D58" w:rsidRDefault="00A52BFA" w:rsidP="00480F90">
            <w:pPr>
              <w:pStyle w:val="TAL"/>
              <w:keepNext w:val="0"/>
              <w:keepLines w:val="0"/>
              <w:rPr>
                <w:sz w:val="16"/>
              </w:rPr>
            </w:pPr>
            <w:r w:rsidRPr="003F1D58">
              <w:rPr>
                <w:sz w:val="16"/>
              </w:rPr>
              <w:t>13.1.0</w:t>
            </w:r>
          </w:p>
        </w:tc>
      </w:tr>
      <w:tr w:rsidR="00270310" w:rsidRPr="003F1D58" w14:paraId="01A09E0A"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082CD45" w14:textId="77777777" w:rsidR="00294DAD" w:rsidRPr="003F1D58" w:rsidRDefault="00294DAD" w:rsidP="00480F90">
            <w:pPr>
              <w:pStyle w:val="TAC"/>
              <w:keepNext w:val="0"/>
              <w:keepLines w:val="0"/>
              <w:rPr>
                <w:sz w:val="16"/>
              </w:rPr>
            </w:pPr>
            <w:r w:rsidRPr="003F1D58">
              <w:rPr>
                <w:sz w:val="16"/>
              </w:rPr>
              <w:t>SCP-72</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509A4CF" w14:textId="77777777" w:rsidR="00294DAD" w:rsidRPr="003F1D58" w:rsidRDefault="00294DAD" w:rsidP="00480F90">
            <w:pPr>
              <w:pStyle w:val="TAL"/>
              <w:keepNext w:val="0"/>
              <w:keepLines w:val="0"/>
              <w:rPr>
                <w:rFonts w:cs="Arial"/>
                <w:sz w:val="16"/>
                <w:szCs w:val="16"/>
              </w:rPr>
            </w:pPr>
            <w:r w:rsidRPr="003F1D58">
              <w:rPr>
                <w:rFonts w:cs="Arial"/>
                <w:sz w:val="16"/>
                <w:szCs w:val="16"/>
              </w:rPr>
              <w:t>SCP(16)000018</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E0483BF" w14:textId="77777777" w:rsidR="00294DAD" w:rsidRPr="003F1D58" w:rsidRDefault="00294DAD"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E3F1B77" w14:textId="77777777" w:rsidR="00294DAD" w:rsidRPr="003F1D58" w:rsidRDefault="00294DAD" w:rsidP="00480F90">
            <w:pPr>
              <w:pStyle w:val="TAL"/>
              <w:keepNext w:val="0"/>
              <w:keepLines w:val="0"/>
              <w:rPr>
                <w:sz w:val="16"/>
              </w:rPr>
            </w:pPr>
            <w:r w:rsidRPr="003F1D58">
              <w:rPr>
                <w:sz w:val="16"/>
              </w:rPr>
              <w:t>142</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60D7F6C" w14:textId="77777777" w:rsidR="00294DAD" w:rsidRPr="003F1D58" w:rsidRDefault="00294DAD"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EDE07E3" w14:textId="77777777" w:rsidR="00294DAD" w:rsidRPr="003F1D58" w:rsidRDefault="00294DAD"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46E1450A" w14:textId="77777777" w:rsidR="00294DAD" w:rsidRPr="003F1D58" w:rsidRDefault="00294DAD" w:rsidP="00480F90">
            <w:pPr>
              <w:pStyle w:val="TAL"/>
              <w:keepNext w:val="0"/>
              <w:keepLines w:val="0"/>
              <w:rPr>
                <w:rFonts w:cs="Arial"/>
                <w:sz w:val="16"/>
                <w:szCs w:val="16"/>
              </w:rPr>
            </w:pPr>
            <w:r w:rsidRPr="003F1D58">
              <w:rPr>
                <w:rFonts w:cs="Arial"/>
                <w:sz w:val="16"/>
                <w:szCs w:val="16"/>
              </w:rPr>
              <w:t>Description of CAT ACTIVATE as a system command</w:t>
            </w:r>
          </w:p>
        </w:tc>
        <w:tc>
          <w:tcPr>
            <w:tcW w:w="896" w:type="dxa"/>
            <w:tcBorders>
              <w:top w:val="single" w:sz="6" w:space="0" w:color="000000"/>
              <w:left w:val="single" w:sz="6" w:space="0" w:color="000000"/>
              <w:bottom w:val="single" w:sz="6" w:space="0" w:color="000000"/>
              <w:right w:val="single" w:sz="6" w:space="0" w:color="000000"/>
            </w:tcBorders>
          </w:tcPr>
          <w:p w14:paraId="4B22659A" w14:textId="77777777" w:rsidR="00294DAD" w:rsidRPr="003F1D58" w:rsidRDefault="00294DAD" w:rsidP="00480F90">
            <w:pPr>
              <w:pStyle w:val="TAL"/>
              <w:keepNext w:val="0"/>
              <w:keepLines w:val="0"/>
              <w:rPr>
                <w:sz w:val="16"/>
              </w:rPr>
            </w:pPr>
            <w:r w:rsidRPr="003F1D58">
              <w:rPr>
                <w:sz w:val="16"/>
              </w:rPr>
              <w:t>13.1.0</w:t>
            </w:r>
          </w:p>
        </w:tc>
      </w:tr>
      <w:tr w:rsidR="00270310" w:rsidRPr="003F1D58" w14:paraId="445E4E5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9DB97FD" w14:textId="77777777" w:rsidR="00DB7ABC" w:rsidRPr="003F1D58" w:rsidRDefault="00DB7ABC" w:rsidP="00480F90">
            <w:pPr>
              <w:pStyle w:val="TAC"/>
              <w:keepNext w:val="0"/>
              <w:keepLines w:val="0"/>
              <w:rPr>
                <w:sz w:val="16"/>
              </w:rPr>
            </w:pPr>
            <w:r w:rsidRPr="003F1D58">
              <w:rPr>
                <w:sz w:val="16"/>
              </w:rPr>
              <w:t>SCP-73</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8627AC9" w14:textId="77777777" w:rsidR="00DB7ABC" w:rsidRPr="003F1D58" w:rsidRDefault="00DB7ABC" w:rsidP="00480F90">
            <w:pPr>
              <w:pStyle w:val="TAL"/>
              <w:keepNext w:val="0"/>
              <w:keepLines w:val="0"/>
              <w:rPr>
                <w:rFonts w:cs="Arial"/>
                <w:sz w:val="16"/>
                <w:szCs w:val="16"/>
              </w:rPr>
            </w:pPr>
            <w:r w:rsidRPr="003F1D58">
              <w:rPr>
                <w:rFonts w:cs="Arial"/>
                <w:sz w:val="16"/>
                <w:szCs w:val="16"/>
              </w:rPr>
              <w:t>SCP(15)000088</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50D4701" w14:textId="77777777" w:rsidR="00DB7ABC" w:rsidRPr="003F1D58" w:rsidRDefault="00DB7ABC"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69A237" w14:textId="77777777" w:rsidR="00DB7ABC" w:rsidRPr="003F1D58" w:rsidRDefault="00DB7ABC" w:rsidP="00480F90">
            <w:pPr>
              <w:pStyle w:val="TAL"/>
              <w:keepNext w:val="0"/>
              <w:keepLines w:val="0"/>
              <w:rPr>
                <w:sz w:val="16"/>
              </w:rPr>
            </w:pPr>
            <w:r w:rsidRPr="003F1D58">
              <w:rPr>
                <w:sz w:val="16"/>
              </w:rPr>
              <w:t>143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481024F" w14:textId="77777777" w:rsidR="00DB7ABC" w:rsidRPr="003F1D58" w:rsidRDefault="00DB7ABC"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4423A83" w14:textId="77777777" w:rsidR="00DB7ABC" w:rsidRPr="003F1D58" w:rsidRDefault="00DB7ABC"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6BCB74B3" w14:textId="77777777" w:rsidR="00DB7ABC" w:rsidRPr="003F1D58" w:rsidRDefault="00DB7ABC" w:rsidP="00480F90">
            <w:pPr>
              <w:pStyle w:val="TAL"/>
              <w:keepNext w:val="0"/>
              <w:keepLines w:val="0"/>
              <w:rPr>
                <w:rFonts w:cs="Arial"/>
                <w:sz w:val="16"/>
                <w:szCs w:val="16"/>
              </w:rPr>
            </w:pPr>
            <w:r w:rsidRPr="003F1D58">
              <w:rPr>
                <w:rFonts w:cs="Arial"/>
                <w:sz w:val="16"/>
                <w:szCs w:val="16"/>
              </w:rPr>
              <w:t>Update of references to GlobalPlatform specifications</w:t>
            </w:r>
          </w:p>
        </w:tc>
        <w:tc>
          <w:tcPr>
            <w:tcW w:w="896" w:type="dxa"/>
            <w:tcBorders>
              <w:top w:val="single" w:sz="6" w:space="0" w:color="000000"/>
              <w:left w:val="single" w:sz="6" w:space="0" w:color="000000"/>
              <w:bottom w:val="single" w:sz="6" w:space="0" w:color="000000"/>
              <w:right w:val="single" w:sz="6" w:space="0" w:color="000000"/>
            </w:tcBorders>
          </w:tcPr>
          <w:p w14:paraId="7748F14F" w14:textId="77777777" w:rsidR="00DB7ABC" w:rsidRPr="003F1D58" w:rsidRDefault="00DB7ABC" w:rsidP="00480F90">
            <w:pPr>
              <w:pStyle w:val="TAL"/>
              <w:keepNext w:val="0"/>
              <w:keepLines w:val="0"/>
              <w:rPr>
                <w:sz w:val="16"/>
              </w:rPr>
            </w:pPr>
            <w:r w:rsidRPr="003F1D58">
              <w:rPr>
                <w:sz w:val="16"/>
              </w:rPr>
              <w:t>13.1.0</w:t>
            </w:r>
          </w:p>
        </w:tc>
      </w:tr>
      <w:tr w:rsidR="00270310" w:rsidRPr="003F1D58" w14:paraId="79F3A1A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0EF8BE8" w14:textId="77777777" w:rsidR="004D53ED" w:rsidRPr="003F1D58" w:rsidRDefault="004D53ED" w:rsidP="00480F90">
            <w:pPr>
              <w:pStyle w:val="TAC"/>
              <w:keepNext w:val="0"/>
              <w:keepLines w:val="0"/>
              <w:rPr>
                <w:sz w:val="16"/>
              </w:rPr>
            </w:pPr>
            <w:r w:rsidRPr="003F1D58">
              <w:rPr>
                <w:sz w:val="16"/>
              </w:rPr>
              <w:t>SCP-73</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0D7479B" w14:textId="77777777" w:rsidR="004D53ED" w:rsidRPr="003F1D58" w:rsidRDefault="004D53ED" w:rsidP="00480F90">
            <w:pPr>
              <w:pStyle w:val="TAL"/>
              <w:keepNext w:val="0"/>
              <w:keepLines w:val="0"/>
              <w:rPr>
                <w:rFonts w:cs="Arial"/>
                <w:sz w:val="16"/>
                <w:szCs w:val="16"/>
              </w:rPr>
            </w:pPr>
            <w:r w:rsidRPr="003F1D58">
              <w:rPr>
                <w:rFonts w:cs="Arial"/>
                <w:sz w:val="16"/>
                <w:szCs w:val="16"/>
              </w:rPr>
              <w:t>SCP(16)000089</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DE2D6C1" w14:textId="77777777" w:rsidR="004D53ED" w:rsidRPr="003F1D58" w:rsidRDefault="004D53ED"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25594F7" w14:textId="77777777" w:rsidR="004D53ED" w:rsidRPr="003F1D58" w:rsidRDefault="004D53ED" w:rsidP="00480F90">
            <w:pPr>
              <w:pStyle w:val="TAL"/>
              <w:keepNext w:val="0"/>
              <w:keepLines w:val="0"/>
              <w:rPr>
                <w:sz w:val="16"/>
              </w:rPr>
            </w:pPr>
            <w:r w:rsidRPr="003F1D58">
              <w:rPr>
                <w:sz w:val="16"/>
              </w:rPr>
              <w:t>144</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8407BF4" w14:textId="77777777" w:rsidR="004D53ED" w:rsidRPr="003F1D58" w:rsidRDefault="004D53ED"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CE030A2" w14:textId="77777777" w:rsidR="004D53ED" w:rsidRPr="003F1D58" w:rsidRDefault="004D53ED"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1FB68D65" w14:textId="77777777" w:rsidR="004D53ED" w:rsidRPr="003F1D58" w:rsidRDefault="004D53ED" w:rsidP="00480F90">
            <w:pPr>
              <w:pStyle w:val="TAL"/>
              <w:keepNext w:val="0"/>
              <w:keepLines w:val="0"/>
              <w:rPr>
                <w:rFonts w:cs="Arial"/>
                <w:sz w:val="16"/>
                <w:szCs w:val="16"/>
              </w:rPr>
            </w:pPr>
            <w:r w:rsidRPr="003F1D58">
              <w:rPr>
                <w:rFonts w:cs="Arial"/>
                <w:sz w:val="16"/>
              </w:rPr>
              <w:t>TERMINAL PROFILE</w:t>
            </w:r>
            <w:r w:rsidR="00162102" w:rsidRPr="003F1D58">
              <w:rPr>
                <w:rFonts w:cs="Arial"/>
                <w:sz w:val="16"/>
              </w:rPr>
              <w:t xml:space="preserve"> </w:t>
            </w:r>
            <w:r w:rsidRPr="003F1D58">
              <w:rPr>
                <w:rFonts w:cs="Arial"/>
                <w:sz w:val="16"/>
              </w:rPr>
              <w:t>eUICC Profile Switch constant addition</w:t>
            </w:r>
          </w:p>
        </w:tc>
        <w:tc>
          <w:tcPr>
            <w:tcW w:w="896" w:type="dxa"/>
            <w:tcBorders>
              <w:top w:val="single" w:sz="6" w:space="0" w:color="000000"/>
              <w:left w:val="single" w:sz="6" w:space="0" w:color="000000"/>
              <w:bottom w:val="single" w:sz="6" w:space="0" w:color="000000"/>
              <w:right w:val="single" w:sz="6" w:space="0" w:color="000000"/>
            </w:tcBorders>
          </w:tcPr>
          <w:p w14:paraId="395B2DAA" w14:textId="77777777" w:rsidR="004D53ED" w:rsidRPr="003F1D58" w:rsidRDefault="004D53ED" w:rsidP="00480F90">
            <w:pPr>
              <w:pStyle w:val="TAL"/>
              <w:keepNext w:val="0"/>
              <w:keepLines w:val="0"/>
              <w:rPr>
                <w:sz w:val="16"/>
              </w:rPr>
            </w:pPr>
            <w:r w:rsidRPr="003F1D58">
              <w:rPr>
                <w:sz w:val="16"/>
              </w:rPr>
              <w:t>13.1.0</w:t>
            </w:r>
          </w:p>
        </w:tc>
      </w:tr>
      <w:tr w:rsidR="00270310" w:rsidRPr="003F1D58" w14:paraId="639295B6"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128D8E23" w14:textId="77777777" w:rsidR="003B1A00" w:rsidRPr="003F1D58" w:rsidRDefault="003B1A00" w:rsidP="00480F90">
            <w:pPr>
              <w:pStyle w:val="TAC"/>
              <w:keepNext w:val="0"/>
              <w:keepLines w:val="0"/>
              <w:rPr>
                <w:sz w:val="16"/>
              </w:rPr>
            </w:pPr>
            <w:r w:rsidRPr="003F1D58">
              <w:rPr>
                <w:sz w:val="16"/>
              </w:rPr>
              <w:t>SCP-76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B92A1F7" w14:textId="77777777" w:rsidR="003B1A00" w:rsidRPr="003F1D58" w:rsidRDefault="003B1A00" w:rsidP="00480F90">
            <w:pPr>
              <w:pStyle w:val="TAL"/>
              <w:keepNext w:val="0"/>
              <w:keepLines w:val="0"/>
              <w:rPr>
                <w:rFonts w:cs="Arial"/>
                <w:sz w:val="16"/>
                <w:szCs w:val="16"/>
              </w:rPr>
            </w:pPr>
            <w:r w:rsidRPr="003F1D58">
              <w:rPr>
                <w:rFonts w:cs="Arial"/>
                <w:sz w:val="16"/>
                <w:szCs w:val="16"/>
              </w:rPr>
              <w:t>SCP(16)00234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35C64FD" w14:textId="77777777" w:rsidR="003B1A00" w:rsidRPr="003F1D58" w:rsidRDefault="003B1A00"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9AF2BC" w14:textId="77777777" w:rsidR="003B1A00" w:rsidRPr="003F1D58" w:rsidRDefault="003B1A00" w:rsidP="00480F90">
            <w:pPr>
              <w:pStyle w:val="TAL"/>
              <w:keepNext w:val="0"/>
              <w:keepLines w:val="0"/>
              <w:rPr>
                <w:sz w:val="16"/>
              </w:rPr>
            </w:pPr>
            <w:r w:rsidRPr="003F1D58">
              <w:rPr>
                <w:sz w:val="16"/>
              </w:rPr>
              <w:t>146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155EF250" w14:textId="77777777" w:rsidR="003B1A00" w:rsidRPr="003F1D58" w:rsidRDefault="003B1A00"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6829CA2" w14:textId="77777777" w:rsidR="003B1A00" w:rsidRPr="003F1D58" w:rsidRDefault="003B1A00"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0BBFEE30" w14:textId="77777777" w:rsidR="003B1A00" w:rsidRPr="003F1D58" w:rsidRDefault="003B1A00" w:rsidP="00480F90">
            <w:pPr>
              <w:pStyle w:val="TAL"/>
              <w:keepNext w:val="0"/>
              <w:keepLines w:val="0"/>
              <w:rPr>
                <w:rFonts w:cs="Arial"/>
                <w:sz w:val="16"/>
              </w:rPr>
            </w:pPr>
            <w:r w:rsidRPr="003F1D58">
              <w:rPr>
                <w:rFonts w:cs="Arial"/>
                <w:sz w:val="16"/>
              </w:rPr>
              <w:t xml:space="preserve">Trigger </w:t>
            </w:r>
            <w:r w:rsidRPr="003F1D58">
              <w:rPr>
                <w:i/>
                <w:sz w:val="16"/>
              </w:rPr>
              <w:t>EVENT_FIRST_COMMAND_AFTER_ATR</w:t>
            </w:r>
            <w:r w:rsidR="00162102" w:rsidRPr="003F1D58">
              <w:rPr>
                <w:i/>
                <w:sz w:val="16"/>
              </w:rPr>
              <w:t xml:space="preserve"> </w:t>
            </w:r>
            <w:r w:rsidRPr="003F1D58">
              <w:rPr>
                <w:rFonts w:cs="Arial"/>
                <w:sz w:val="16"/>
              </w:rPr>
              <w:t>event after profile change</w:t>
            </w:r>
          </w:p>
        </w:tc>
        <w:tc>
          <w:tcPr>
            <w:tcW w:w="896" w:type="dxa"/>
            <w:tcBorders>
              <w:top w:val="single" w:sz="6" w:space="0" w:color="000000"/>
              <w:left w:val="single" w:sz="6" w:space="0" w:color="000000"/>
              <w:bottom w:val="single" w:sz="6" w:space="0" w:color="000000"/>
              <w:right w:val="single" w:sz="6" w:space="0" w:color="000000"/>
            </w:tcBorders>
          </w:tcPr>
          <w:p w14:paraId="5D215A50" w14:textId="77777777" w:rsidR="003B1A00" w:rsidRPr="003F1D58" w:rsidRDefault="003B1A00" w:rsidP="00480F90">
            <w:pPr>
              <w:pStyle w:val="TAL"/>
              <w:keepNext w:val="0"/>
              <w:keepLines w:val="0"/>
              <w:rPr>
                <w:sz w:val="16"/>
              </w:rPr>
            </w:pPr>
            <w:r w:rsidRPr="003F1D58">
              <w:rPr>
                <w:sz w:val="16"/>
              </w:rPr>
              <w:t>13.1.0</w:t>
            </w:r>
          </w:p>
        </w:tc>
      </w:tr>
      <w:tr w:rsidR="00270310" w:rsidRPr="003F1D58" w14:paraId="3FF2EAC4"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986617B" w14:textId="77777777" w:rsidR="00DC6FC0" w:rsidRPr="003F1D58" w:rsidRDefault="00DC6FC0" w:rsidP="00480F90">
            <w:pPr>
              <w:pStyle w:val="TAC"/>
              <w:keepNext w:val="0"/>
              <w:keepLines w:val="0"/>
              <w:rPr>
                <w:sz w:val="16"/>
              </w:rPr>
            </w:pPr>
            <w:r w:rsidRPr="003F1D58">
              <w:rPr>
                <w:sz w:val="16"/>
              </w:rPr>
              <w:t>SCP-79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356508D" w14:textId="77777777" w:rsidR="00DC6FC0" w:rsidRPr="003F1D58" w:rsidRDefault="00DC6FC0" w:rsidP="00480F90">
            <w:pPr>
              <w:pStyle w:val="TAL"/>
              <w:keepNext w:val="0"/>
              <w:keepLines w:val="0"/>
              <w:rPr>
                <w:rFonts w:cs="Arial"/>
                <w:sz w:val="16"/>
                <w:szCs w:val="16"/>
              </w:rPr>
            </w:pPr>
            <w:r w:rsidRPr="003F1D58">
              <w:rPr>
                <w:rFonts w:cs="Arial"/>
                <w:sz w:val="16"/>
                <w:szCs w:val="16"/>
              </w:rPr>
              <w:t>SCP(17)000085</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15CF2CA" w14:textId="77777777" w:rsidR="00DC6FC0" w:rsidRPr="003F1D58" w:rsidRDefault="00DC6FC0"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5DAE064" w14:textId="77777777" w:rsidR="00DC6FC0" w:rsidRPr="003F1D58" w:rsidRDefault="00DC6FC0" w:rsidP="00480F90">
            <w:pPr>
              <w:pStyle w:val="TAL"/>
              <w:keepNext w:val="0"/>
              <w:keepLines w:val="0"/>
              <w:rPr>
                <w:sz w:val="16"/>
              </w:rPr>
            </w:pPr>
            <w:r w:rsidRPr="003F1D58">
              <w:rPr>
                <w:sz w:val="16"/>
              </w:rPr>
              <w:t>150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8DF07DD" w14:textId="77777777" w:rsidR="00DC6FC0" w:rsidRPr="003F1D58" w:rsidRDefault="000E0DC6"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F3D7137" w14:textId="77777777" w:rsidR="00DC6FC0" w:rsidRPr="003F1D58" w:rsidRDefault="00DC6FC0"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532D3334" w14:textId="77777777" w:rsidR="00DC6FC0" w:rsidRPr="003F1D58" w:rsidRDefault="00DC6FC0" w:rsidP="00480F90">
            <w:pPr>
              <w:pStyle w:val="TAL"/>
              <w:keepNext w:val="0"/>
              <w:keepLines w:val="0"/>
              <w:rPr>
                <w:rFonts w:cs="Arial"/>
                <w:sz w:val="16"/>
              </w:rPr>
            </w:pPr>
            <w:r w:rsidRPr="003F1D58">
              <w:rPr>
                <w:rFonts w:cs="Arial"/>
                <w:sz w:val="16"/>
              </w:rPr>
              <w:t>Correction in Terminal Profile Class</w:t>
            </w:r>
          </w:p>
        </w:tc>
        <w:tc>
          <w:tcPr>
            <w:tcW w:w="896" w:type="dxa"/>
            <w:tcBorders>
              <w:top w:val="single" w:sz="6" w:space="0" w:color="000000"/>
              <w:left w:val="single" w:sz="6" w:space="0" w:color="000000"/>
              <w:bottom w:val="single" w:sz="6" w:space="0" w:color="000000"/>
              <w:right w:val="single" w:sz="6" w:space="0" w:color="000000"/>
            </w:tcBorders>
          </w:tcPr>
          <w:p w14:paraId="08124522" w14:textId="77777777" w:rsidR="00DC6FC0" w:rsidRPr="003F1D58" w:rsidRDefault="00DC6FC0" w:rsidP="00480F90">
            <w:pPr>
              <w:pStyle w:val="TAL"/>
              <w:keepNext w:val="0"/>
              <w:keepLines w:val="0"/>
              <w:rPr>
                <w:sz w:val="16"/>
              </w:rPr>
            </w:pPr>
            <w:r w:rsidRPr="003F1D58">
              <w:rPr>
                <w:sz w:val="16"/>
              </w:rPr>
              <w:t>13.1.0</w:t>
            </w:r>
          </w:p>
        </w:tc>
      </w:tr>
      <w:tr w:rsidR="00270310" w:rsidRPr="003F1D58" w14:paraId="66E702A8"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5252AA2" w14:textId="77777777" w:rsidR="0084477A" w:rsidRPr="003F1D58" w:rsidRDefault="0084477A" w:rsidP="00480F90">
            <w:pPr>
              <w:pStyle w:val="TAC"/>
              <w:keepNext w:val="0"/>
              <w:keepLines w:val="0"/>
              <w:rPr>
                <w:sz w:val="16"/>
              </w:rPr>
            </w:pPr>
            <w:r w:rsidRPr="003F1D58">
              <w:rPr>
                <w:sz w:val="16"/>
              </w:rPr>
              <w:t>SCP-79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DE162FD" w14:textId="77777777" w:rsidR="0084477A" w:rsidRPr="003F1D58" w:rsidRDefault="0084477A" w:rsidP="00480F90">
            <w:pPr>
              <w:pStyle w:val="TAL"/>
              <w:keepNext w:val="0"/>
              <w:keepLines w:val="0"/>
              <w:rPr>
                <w:rFonts w:cs="Arial"/>
                <w:sz w:val="16"/>
                <w:szCs w:val="16"/>
              </w:rPr>
            </w:pPr>
            <w:r w:rsidRPr="003F1D58">
              <w:rPr>
                <w:rFonts w:cs="Arial"/>
                <w:sz w:val="16"/>
                <w:szCs w:val="16"/>
              </w:rPr>
              <w:t>SCP(17)000086r1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A9F7175" w14:textId="77777777" w:rsidR="0084477A" w:rsidRPr="003F1D58" w:rsidRDefault="0084477A"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D05E69" w14:textId="77777777" w:rsidR="0084477A" w:rsidRPr="003F1D58" w:rsidRDefault="0084477A" w:rsidP="00480F90">
            <w:pPr>
              <w:pStyle w:val="TAL"/>
              <w:keepNext w:val="0"/>
              <w:keepLines w:val="0"/>
              <w:rPr>
                <w:sz w:val="16"/>
              </w:rPr>
            </w:pPr>
            <w:r w:rsidRPr="003F1D58">
              <w:rPr>
                <w:sz w:val="16"/>
              </w:rPr>
              <w:t>15</w:t>
            </w:r>
            <w:r w:rsidR="000E0DC6" w:rsidRPr="003F1D58">
              <w:rPr>
                <w:sz w:val="16"/>
              </w:rPr>
              <w:t>1</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1C2B1DE" w14:textId="77777777" w:rsidR="0084477A" w:rsidRPr="003F1D58" w:rsidRDefault="0084477A"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52E75AD" w14:textId="77777777" w:rsidR="0084477A" w:rsidRPr="003F1D58" w:rsidRDefault="0084477A"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72655A91" w14:textId="77777777" w:rsidR="0084477A" w:rsidRPr="003F1D58" w:rsidRDefault="0084477A" w:rsidP="00480F90">
            <w:pPr>
              <w:pStyle w:val="TAL"/>
              <w:keepNext w:val="0"/>
              <w:keepLines w:val="0"/>
              <w:rPr>
                <w:rFonts w:cs="Arial"/>
                <w:sz w:val="16"/>
              </w:rPr>
            </w:pPr>
            <w:r w:rsidRPr="003F1D58">
              <w:rPr>
                <w:rFonts w:cs="Arial"/>
                <w:sz w:val="16"/>
              </w:rPr>
              <w:t>Correction in Terminal Profile Class</w:t>
            </w:r>
          </w:p>
        </w:tc>
        <w:tc>
          <w:tcPr>
            <w:tcW w:w="896" w:type="dxa"/>
            <w:tcBorders>
              <w:top w:val="single" w:sz="6" w:space="0" w:color="000000"/>
              <w:left w:val="single" w:sz="6" w:space="0" w:color="000000"/>
              <w:bottom w:val="single" w:sz="6" w:space="0" w:color="000000"/>
              <w:right w:val="single" w:sz="6" w:space="0" w:color="000000"/>
            </w:tcBorders>
          </w:tcPr>
          <w:p w14:paraId="35505C05" w14:textId="77777777" w:rsidR="0084477A" w:rsidRPr="003F1D58" w:rsidRDefault="0070348D" w:rsidP="00480F90">
            <w:pPr>
              <w:pStyle w:val="TAL"/>
              <w:keepNext w:val="0"/>
              <w:keepLines w:val="0"/>
              <w:rPr>
                <w:sz w:val="16"/>
              </w:rPr>
            </w:pPr>
            <w:r w:rsidRPr="003F1D58">
              <w:rPr>
                <w:sz w:val="16"/>
              </w:rPr>
              <w:t>13.1.0</w:t>
            </w:r>
          </w:p>
        </w:tc>
      </w:tr>
      <w:tr w:rsidR="00270310" w:rsidRPr="003F1D58" w14:paraId="506E6595"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75DD4E0" w14:textId="77777777" w:rsidR="006520F1" w:rsidRPr="003F1D58" w:rsidRDefault="006520F1" w:rsidP="006520F1">
            <w:pPr>
              <w:pStyle w:val="TAC"/>
              <w:keepNext w:val="0"/>
              <w:keepLines w:val="0"/>
              <w:rPr>
                <w:sz w:val="16"/>
              </w:rPr>
            </w:pPr>
            <w:r w:rsidRPr="003F1D58">
              <w:rPr>
                <w:sz w:val="16"/>
              </w:rPr>
              <w:t>SCP-86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5BC7A27" w14:textId="77777777" w:rsidR="006520F1" w:rsidRPr="003F1D58" w:rsidRDefault="006520F1" w:rsidP="006520F1">
            <w:pPr>
              <w:pStyle w:val="TAL"/>
              <w:keepNext w:val="0"/>
              <w:keepLines w:val="0"/>
              <w:rPr>
                <w:rFonts w:cs="Arial"/>
                <w:sz w:val="16"/>
                <w:szCs w:val="16"/>
              </w:rPr>
            </w:pPr>
            <w:r w:rsidRPr="003F1D58">
              <w:rPr>
                <w:rFonts w:cs="Arial"/>
                <w:sz w:val="16"/>
                <w:szCs w:val="16"/>
              </w:rPr>
              <w:t>SCPTEC(19000053r1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5AA70FC5" w14:textId="77777777" w:rsidR="006520F1" w:rsidRPr="003F1D58" w:rsidRDefault="006520F1" w:rsidP="006520F1">
            <w:pPr>
              <w:pStyle w:val="TAL"/>
              <w:keepNext w:val="0"/>
              <w:keepLines w:val="0"/>
              <w:rPr>
                <w:sz w:val="16"/>
              </w:rPr>
            </w:pPr>
            <w:r w:rsidRPr="003F1D58">
              <w:rPr>
                <w:sz w:val="16"/>
              </w:rPr>
              <w:t>13.1.0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614DE18" w14:textId="77777777" w:rsidR="006520F1" w:rsidRPr="003F1D58" w:rsidRDefault="006520F1" w:rsidP="006520F1">
            <w:pPr>
              <w:pStyle w:val="TAL"/>
              <w:keepNext w:val="0"/>
              <w:keepLines w:val="0"/>
              <w:rPr>
                <w:sz w:val="16"/>
              </w:rPr>
            </w:pPr>
            <w:r w:rsidRPr="003F1D58">
              <w:rPr>
                <w:sz w:val="16"/>
              </w:rPr>
              <w:t>156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9991D46" w14:textId="77777777" w:rsidR="006520F1" w:rsidRPr="003F1D58" w:rsidRDefault="006520F1" w:rsidP="006520F1">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2050F7A" w14:textId="77777777" w:rsidR="006520F1" w:rsidRPr="003F1D58" w:rsidRDefault="006520F1" w:rsidP="006520F1">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172F7757" w14:textId="77777777" w:rsidR="006520F1" w:rsidRPr="003F1D58" w:rsidRDefault="006520F1" w:rsidP="006520F1">
            <w:pPr>
              <w:pStyle w:val="TAL"/>
              <w:keepNext w:val="0"/>
              <w:keepLines w:val="0"/>
              <w:rPr>
                <w:rFonts w:cs="Arial"/>
                <w:sz w:val="16"/>
              </w:rPr>
            </w:pPr>
            <w:r w:rsidRPr="003F1D58">
              <w:rPr>
                <w:rFonts w:cs="Arial"/>
                <w:sz w:val="16"/>
                <w:szCs w:val="16"/>
              </w:rPr>
              <w:t>Clarification of the Negotiation of Poll Interval behaviour</w:t>
            </w:r>
          </w:p>
        </w:tc>
        <w:tc>
          <w:tcPr>
            <w:tcW w:w="896" w:type="dxa"/>
            <w:tcBorders>
              <w:top w:val="single" w:sz="6" w:space="0" w:color="000000"/>
              <w:left w:val="single" w:sz="6" w:space="0" w:color="000000"/>
              <w:bottom w:val="single" w:sz="6" w:space="0" w:color="000000"/>
              <w:right w:val="single" w:sz="6" w:space="0" w:color="000000"/>
            </w:tcBorders>
          </w:tcPr>
          <w:p w14:paraId="13020B0B" w14:textId="77777777" w:rsidR="006520F1" w:rsidRPr="003F1D58" w:rsidRDefault="006520F1" w:rsidP="006520F1">
            <w:pPr>
              <w:pStyle w:val="TAL"/>
              <w:keepNext w:val="0"/>
              <w:keepLines w:val="0"/>
              <w:rPr>
                <w:sz w:val="16"/>
              </w:rPr>
            </w:pPr>
            <w:r w:rsidRPr="003F1D58">
              <w:rPr>
                <w:sz w:val="16"/>
              </w:rPr>
              <w:t>13.2.0</w:t>
            </w:r>
          </w:p>
        </w:tc>
      </w:tr>
      <w:tr w:rsidR="00270310" w:rsidRPr="003F1D58" w14:paraId="21FCD5B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63BF4FF" w14:textId="77777777" w:rsidR="00A51E8E" w:rsidRPr="003F1D58" w:rsidRDefault="00A51E8E" w:rsidP="00480F90">
            <w:pPr>
              <w:pStyle w:val="TAC"/>
              <w:keepNext w:val="0"/>
              <w:keepLines w:val="0"/>
              <w:rPr>
                <w:sz w:val="16"/>
              </w:rPr>
            </w:pPr>
            <w:r w:rsidRPr="003F1D58">
              <w:rPr>
                <w:sz w:val="16"/>
              </w:rPr>
              <w:t>SCP-75</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532BBBF" w14:textId="77777777" w:rsidR="00A51E8E" w:rsidRPr="003F1D58" w:rsidRDefault="00A51E8E" w:rsidP="00480F90">
            <w:pPr>
              <w:pStyle w:val="TAL"/>
              <w:keepNext w:val="0"/>
              <w:keepLines w:val="0"/>
              <w:rPr>
                <w:rFonts w:cs="Arial"/>
                <w:sz w:val="16"/>
                <w:szCs w:val="16"/>
              </w:rPr>
            </w:pPr>
            <w:r w:rsidRPr="003F1D58">
              <w:rPr>
                <w:rFonts w:cs="Arial"/>
                <w:sz w:val="16"/>
                <w:szCs w:val="16"/>
              </w:rPr>
              <w:t>SCP(16)000188</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6595172" w14:textId="77777777" w:rsidR="00A51E8E" w:rsidRPr="003F1D58" w:rsidRDefault="00A51E8E"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96720E" w14:textId="77777777" w:rsidR="00A51E8E" w:rsidRPr="003F1D58" w:rsidRDefault="00A51E8E" w:rsidP="00480F90">
            <w:pPr>
              <w:pStyle w:val="TAL"/>
              <w:keepNext w:val="0"/>
              <w:keepLines w:val="0"/>
              <w:rPr>
                <w:sz w:val="16"/>
              </w:rPr>
            </w:pPr>
            <w:r w:rsidRPr="003F1D58">
              <w:rPr>
                <w:sz w:val="16"/>
              </w:rPr>
              <w:t>145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5A275CD" w14:textId="77777777" w:rsidR="00A51E8E" w:rsidRPr="003F1D58" w:rsidRDefault="00A51E8E"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48E16D6" w14:textId="77777777" w:rsidR="00A51E8E" w:rsidRPr="003F1D58" w:rsidRDefault="00A51E8E"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4A0ECFA8" w14:textId="77777777" w:rsidR="00A51E8E" w:rsidRPr="003F1D58" w:rsidRDefault="00A51E8E" w:rsidP="00480F90">
            <w:pPr>
              <w:pStyle w:val="TAL"/>
              <w:keepNext w:val="0"/>
              <w:keepLines w:val="0"/>
              <w:rPr>
                <w:rFonts w:cs="Arial"/>
                <w:sz w:val="16"/>
                <w:szCs w:val="16"/>
              </w:rPr>
            </w:pPr>
            <w:r w:rsidRPr="003F1D58">
              <w:rPr>
                <w:rFonts w:cs="Arial"/>
                <w:sz w:val="16"/>
                <w:szCs w:val="16"/>
              </w:rPr>
              <w:t>TERMINAL PROFILE constant addition for eUICC Profile Operation</w:t>
            </w:r>
          </w:p>
        </w:tc>
        <w:tc>
          <w:tcPr>
            <w:tcW w:w="896" w:type="dxa"/>
            <w:tcBorders>
              <w:top w:val="single" w:sz="6" w:space="0" w:color="000000"/>
              <w:left w:val="single" w:sz="6" w:space="0" w:color="000000"/>
              <w:bottom w:val="single" w:sz="6" w:space="0" w:color="000000"/>
              <w:right w:val="single" w:sz="6" w:space="0" w:color="000000"/>
            </w:tcBorders>
          </w:tcPr>
          <w:p w14:paraId="3541378C" w14:textId="77777777" w:rsidR="00A51E8E" w:rsidRPr="003F1D58" w:rsidRDefault="00A51E8E" w:rsidP="00480F90">
            <w:pPr>
              <w:pStyle w:val="TAL"/>
              <w:keepNext w:val="0"/>
              <w:keepLines w:val="0"/>
              <w:rPr>
                <w:sz w:val="16"/>
              </w:rPr>
            </w:pPr>
            <w:r w:rsidRPr="003F1D58">
              <w:rPr>
                <w:sz w:val="16"/>
              </w:rPr>
              <w:t>14.0.0</w:t>
            </w:r>
          </w:p>
        </w:tc>
      </w:tr>
      <w:tr w:rsidR="00270310" w:rsidRPr="003F1D58" w14:paraId="1F9A8D23"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B9ECD5A" w14:textId="77777777" w:rsidR="00A51E8E" w:rsidRPr="003F1D58" w:rsidRDefault="00A51E8E" w:rsidP="00480F90">
            <w:pPr>
              <w:pStyle w:val="TAC"/>
              <w:keepNext w:val="0"/>
              <w:keepLines w:val="0"/>
              <w:rPr>
                <w:sz w:val="16"/>
              </w:rPr>
            </w:pPr>
            <w:r w:rsidRPr="003F1D58">
              <w:rPr>
                <w:sz w:val="16"/>
              </w:rPr>
              <w:t>SCP-76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1638DEAC" w14:textId="77777777" w:rsidR="00A51E8E" w:rsidRPr="003F1D58" w:rsidRDefault="00A51E8E" w:rsidP="00480F90">
            <w:pPr>
              <w:pStyle w:val="TAL"/>
              <w:keepNext w:val="0"/>
              <w:keepLines w:val="0"/>
              <w:rPr>
                <w:rFonts w:cs="Arial"/>
                <w:sz w:val="16"/>
                <w:szCs w:val="16"/>
              </w:rPr>
            </w:pPr>
            <w:r w:rsidRPr="003F1D58">
              <w:rPr>
                <w:rFonts w:cs="Arial"/>
                <w:sz w:val="16"/>
                <w:szCs w:val="16"/>
              </w:rPr>
              <w:t>SCP(16)000235</w:t>
            </w:r>
            <w:r w:rsidR="0004003D" w:rsidRPr="003F1D58">
              <w:rPr>
                <w:rFonts w:cs="Arial"/>
                <w:sz w:val="16"/>
                <w:szCs w:val="16"/>
              </w:rPr>
              <w:t>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EC33265" w14:textId="77777777" w:rsidR="00A51E8E" w:rsidRPr="003F1D58" w:rsidRDefault="00A51E8E"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71123A" w14:textId="77777777" w:rsidR="00A51E8E" w:rsidRPr="003F1D58" w:rsidRDefault="00A51E8E" w:rsidP="00480F90">
            <w:pPr>
              <w:pStyle w:val="TAL"/>
              <w:keepNext w:val="0"/>
              <w:keepLines w:val="0"/>
              <w:rPr>
                <w:sz w:val="16"/>
              </w:rPr>
            </w:pPr>
            <w:r w:rsidRPr="003F1D58">
              <w:rPr>
                <w:sz w:val="16"/>
              </w:rPr>
              <w:t>147</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29D50421" w14:textId="77777777" w:rsidR="00A51E8E" w:rsidRPr="003F1D58" w:rsidRDefault="0004003D"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C0C1D48" w14:textId="77777777" w:rsidR="00A51E8E" w:rsidRPr="003F1D58" w:rsidRDefault="00A51E8E"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27CC554F" w14:textId="77777777" w:rsidR="00A51E8E" w:rsidRPr="003F1D58" w:rsidRDefault="00A51E8E" w:rsidP="00480F90">
            <w:pPr>
              <w:pStyle w:val="TAL"/>
              <w:keepNext w:val="0"/>
              <w:keepLines w:val="0"/>
              <w:rPr>
                <w:rFonts w:cs="Arial"/>
                <w:sz w:val="16"/>
                <w:szCs w:val="16"/>
              </w:rPr>
            </w:pPr>
            <w:r w:rsidRPr="003F1D58">
              <w:rPr>
                <w:rFonts w:cs="Arial"/>
                <w:sz w:val="16"/>
                <w:szCs w:val="16"/>
              </w:rPr>
              <w:t>Suspend Resume API</w:t>
            </w:r>
          </w:p>
        </w:tc>
        <w:tc>
          <w:tcPr>
            <w:tcW w:w="896" w:type="dxa"/>
            <w:tcBorders>
              <w:top w:val="single" w:sz="6" w:space="0" w:color="000000"/>
              <w:left w:val="single" w:sz="6" w:space="0" w:color="000000"/>
              <w:bottom w:val="single" w:sz="6" w:space="0" w:color="000000"/>
              <w:right w:val="single" w:sz="6" w:space="0" w:color="000000"/>
            </w:tcBorders>
          </w:tcPr>
          <w:p w14:paraId="64F17ECE" w14:textId="77777777" w:rsidR="00A51E8E" w:rsidRPr="003F1D58" w:rsidRDefault="00A51E8E" w:rsidP="00480F90">
            <w:pPr>
              <w:pStyle w:val="TAL"/>
              <w:keepNext w:val="0"/>
              <w:keepLines w:val="0"/>
              <w:rPr>
                <w:sz w:val="16"/>
              </w:rPr>
            </w:pPr>
            <w:r w:rsidRPr="003F1D58">
              <w:rPr>
                <w:sz w:val="16"/>
              </w:rPr>
              <w:t>14.0.0</w:t>
            </w:r>
          </w:p>
        </w:tc>
      </w:tr>
      <w:tr w:rsidR="00270310" w:rsidRPr="003F1D58" w14:paraId="5BF55F1B"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7254B90" w14:textId="77777777" w:rsidR="00E43591" w:rsidRPr="003F1D58" w:rsidRDefault="00E43591" w:rsidP="00480F90">
            <w:pPr>
              <w:pStyle w:val="TAC"/>
              <w:keepNext w:val="0"/>
              <w:keepLines w:val="0"/>
              <w:rPr>
                <w:sz w:val="16"/>
              </w:rPr>
            </w:pPr>
            <w:r w:rsidRPr="003F1D58">
              <w:rPr>
                <w:sz w:val="16"/>
              </w:rPr>
              <w:t>SCP-76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CD0909B" w14:textId="77777777" w:rsidR="00E43591" w:rsidRPr="003F1D58" w:rsidRDefault="00E43591" w:rsidP="00480F90">
            <w:pPr>
              <w:pStyle w:val="TAL"/>
              <w:keepNext w:val="0"/>
              <w:keepLines w:val="0"/>
              <w:rPr>
                <w:rFonts w:cs="Arial"/>
                <w:sz w:val="16"/>
                <w:szCs w:val="16"/>
              </w:rPr>
            </w:pPr>
            <w:r w:rsidRPr="003F1D58">
              <w:rPr>
                <w:rFonts w:cs="Arial"/>
                <w:sz w:val="16"/>
                <w:szCs w:val="16"/>
              </w:rPr>
              <w:t>SCP(17)000019r1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848541D" w14:textId="77777777" w:rsidR="00E43591" w:rsidRPr="003F1D58" w:rsidRDefault="00E43591"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9CFB326" w14:textId="77777777" w:rsidR="00E43591" w:rsidRPr="003F1D58" w:rsidRDefault="00E43591" w:rsidP="00480F90">
            <w:pPr>
              <w:pStyle w:val="TAL"/>
              <w:keepNext w:val="0"/>
              <w:keepLines w:val="0"/>
              <w:rPr>
                <w:sz w:val="16"/>
              </w:rPr>
            </w:pPr>
            <w:r w:rsidRPr="003F1D58">
              <w:rPr>
                <w:sz w:val="16"/>
              </w:rPr>
              <w:t>148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018B81C" w14:textId="77777777" w:rsidR="00E43591" w:rsidRPr="003F1D58" w:rsidRDefault="0004003D"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F5BD507" w14:textId="77777777" w:rsidR="00E43591" w:rsidRPr="003F1D58" w:rsidRDefault="00E43591"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410832A1" w14:textId="77777777" w:rsidR="00E43591" w:rsidRPr="003F1D58" w:rsidRDefault="00E43591" w:rsidP="00480F90">
            <w:pPr>
              <w:pStyle w:val="TAL"/>
              <w:keepNext w:val="0"/>
              <w:keepLines w:val="0"/>
              <w:rPr>
                <w:rFonts w:cs="Arial"/>
                <w:sz w:val="16"/>
                <w:szCs w:val="16"/>
              </w:rPr>
            </w:pPr>
            <w:r w:rsidRPr="003F1D58">
              <w:rPr>
                <w:rFonts w:cs="Arial"/>
                <w:sz w:val="16"/>
                <w:szCs w:val="16"/>
              </w:rPr>
              <w:t>TerminalProfile constant addition for GET INPUT with Variable Time out</w:t>
            </w:r>
          </w:p>
        </w:tc>
        <w:tc>
          <w:tcPr>
            <w:tcW w:w="896" w:type="dxa"/>
            <w:tcBorders>
              <w:top w:val="single" w:sz="6" w:space="0" w:color="000000"/>
              <w:left w:val="single" w:sz="6" w:space="0" w:color="000000"/>
              <w:bottom w:val="single" w:sz="6" w:space="0" w:color="000000"/>
              <w:right w:val="single" w:sz="6" w:space="0" w:color="000000"/>
            </w:tcBorders>
          </w:tcPr>
          <w:p w14:paraId="728B1018" w14:textId="77777777" w:rsidR="00E43591" w:rsidRPr="003F1D58" w:rsidRDefault="00E43591" w:rsidP="00480F90">
            <w:pPr>
              <w:pStyle w:val="TAL"/>
              <w:keepNext w:val="0"/>
              <w:keepLines w:val="0"/>
              <w:rPr>
                <w:sz w:val="16"/>
              </w:rPr>
            </w:pPr>
            <w:r w:rsidRPr="003F1D58">
              <w:rPr>
                <w:sz w:val="16"/>
              </w:rPr>
              <w:t>14.0.0</w:t>
            </w:r>
          </w:p>
        </w:tc>
      </w:tr>
      <w:tr w:rsidR="00270310" w:rsidRPr="003F1D58" w14:paraId="27128DF1"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F4E6858" w14:textId="77777777" w:rsidR="00FD33A0" w:rsidRPr="003F1D58" w:rsidRDefault="00FD33A0" w:rsidP="00480F90">
            <w:pPr>
              <w:pStyle w:val="TAC"/>
              <w:keepNext w:val="0"/>
              <w:keepLines w:val="0"/>
              <w:rPr>
                <w:sz w:val="16"/>
              </w:rPr>
            </w:pPr>
            <w:r w:rsidRPr="003F1D58">
              <w:rPr>
                <w:sz w:val="16"/>
              </w:rPr>
              <w:t>SCP-78</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E05FA7F" w14:textId="77777777" w:rsidR="00FD33A0" w:rsidRPr="003F1D58" w:rsidRDefault="00FD33A0" w:rsidP="00480F90">
            <w:pPr>
              <w:pStyle w:val="TAL"/>
              <w:keepNext w:val="0"/>
              <w:keepLines w:val="0"/>
              <w:rPr>
                <w:rFonts w:cs="Arial"/>
                <w:sz w:val="16"/>
                <w:szCs w:val="16"/>
              </w:rPr>
            </w:pPr>
            <w:r w:rsidRPr="003F1D58">
              <w:rPr>
                <w:rFonts w:cs="Arial"/>
                <w:sz w:val="16"/>
                <w:szCs w:val="16"/>
              </w:rPr>
              <w:t>SCP(17)000050</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6679DCC" w14:textId="77777777" w:rsidR="00FD33A0" w:rsidRPr="003F1D58" w:rsidRDefault="00FD33A0" w:rsidP="00480F90">
            <w:pPr>
              <w:pStyle w:val="TAL"/>
              <w:keepNext w:val="0"/>
              <w:keepLines w:val="0"/>
              <w:rPr>
                <w:sz w:val="16"/>
              </w:rPr>
            </w:pPr>
            <w:r w:rsidRPr="003F1D58">
              <w:rPr>
                <w:sz w:val="16"/>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01D75C6" w14:textId="77777777" w:rsidR="00FD33A0" w:rsidRPr="003F1D58" w:rsidRDefault="00FD33A0" w:rsidP="00480F90">
            <w:pPr>
              <w:pStyle w:val="TAL"/>
              <w:keepNext w:val="0"/>
              <w:keepLines w:val="0"/>
              <w:rPr>
                <w:sz w:val="16"/>
              </w:rPr>
            </w:pPr>
            <w:r w:rsidRPr="003F1D58">
              <w:rPr>
                <w:sz w:val="16"/>
              </w:rPr>
              <w:t>149</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53BFE87" w14:textId="77777777" w:rsidR="00FD33A0" w:rsidRPr="003F1D58" w:rsidRDefault="00FD33A0"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29A05377" w14:textId="77777777" w:rsidR="00FD33A0" w:rsidRPr="003F1D58" w:rsidRDefault="00FD33A0"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06AECE95" w14:textId="77777777" w:rsidR="00FD33A0" w:rsidRPr="003F1D58" w:rsidRDefault="00FD33A0" w:rsidP="00480F90">
            <w:pPr>
              <w:pStyle w:val="TAL"/>
              <w:keepNext w:val="0"/>
              <w:keepLines w:val="0"/>
              <w:rPr>
                <w:rFonts w:cs="Arial"/>
                <w:sz w:val="16"/>
                <w:szCs w:val="16"/>
              </w:rPr>
            </w:pPr>
            <w:r w:rsidRPr="003F1D58">
              <w:rPr>
                <w:rFonts w:cs="Arial"/>
                <w:sz w:val="16"/>
                <w:szCs w:val="16"/>
              </w:rPr>
              <w:t>Suspend Resume Utility API</w:t>
            </w:r>
          </w:p>
        </w:tc>
        <w:tc>
          <w:tcPr>
            <w:tcW w:w="896" w:type="dxa"/>
            <w:tcBorders>
              <w:top w:val="single" w:sz="6" w:space="0" w:color="000000"/>
              <w:left w:val="single" w:sz="6" w:space="0" w:color="000000"/>
              <w:bottom w:val="single" w:sz="6" w:space="0" w:color="000000"/>
              <w:right w:val="single" w:sz="6" w:space="0" w:color="000000"/>
            </w:tcBorders>
          </w:tcPr>
          <w:p w14:paraId="7B37CF24" w14:textId="77777777" w:rsidR="00FD33A0" w:rsidRPr="003F1D58" w:rsidRDefault="00FD33A0" w:rsidP="00480F90">
            <w:pPr>
              <w:pStyle w:val="TAL"/>
              <w:keepNext w:val="0"/>
              <w:keepLines w:val="0"/>
              <w:rPr>
                <w:sz w:val="16"/>
              </w:rPr>
            </w:pPr>
            <w:r w:rsidRPr="003F1D58">
              <w:rPr>
                <w:sz w:val="16"/>
              </w:rPr>
              <w:t>14.0.0</w:t>
            </w:r>
          </w:p>
        </w:tc>
      </w:tr>
      <w:tr w:rsidR="00270310" w:rsidRPr="003F1D58" w14:paraId="59961C2C"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DDC25C1" w14:textId="77777777" w:rsidR="00677535" w:rsidRPr="003F1D58" w:rsidRDefault="00677535" w:rsidP="00677535">
            <w:pPr>
              <w:pStyle w:val="TAC"/>
              <w:keepNext w:val="0"/>
              <w:keepLines w:val="0"/>
              <w:rPr>
                <w:sz w:val="16"/>
              </w:rPr>
            </w:pPr>
            <w:r w:rsidRPr="003F1D58">
              <w:rPr>
                <w:sz w:val="16"/>
              </w:rPr>
              <w:t>SCP-86</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1A1105D" w14:textId="77777777" w:rsidR="00677535" w:rsidRPr="003F1D58" w:rsidRDefault="00677535" w:rsidP="00677535">
            <w:pPr>
              <w:pStyle w:val="TAL"/>
              <w:keepNext w:val="0"/>
              <w:keepLines w:val="0"/>
              <w:rPr>
                <w:rFonts w:cs="Arial"/>
                <w:sz w:val="16"/>
                <w:szCs w:val="16"/>
              </w:rPr>
            </w:pPr>
            <w:r w:rsidRPr="003F1D58">
              <w:rPr>
                <w:rFonts w:cs="Arial"/>
                <w:sz w:val="16"/>
                <w:szCs w:val="16"/>
              </w:rPr>
              <w:t>SCPTEC(19)000054r1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2AFDA2EB" w14:textId="77777777" w:rsidR="00677535" w:rsidRPr="003F1D58" w:rsidRDefault="00677535" w:rsidP="00677535">
            <w:pPr>
              <w:pStyle w:val="TAL"/>
              <w:keepNext w:val="0"/>
              <w:keepLines w:val="0"/>
              <w:rPr>
                <w:sz w:val="16"/>
              </w:rPr>
            </w:pPr>
            <w:r w:rsidRPr="003F1D58">
              <w:rPr>
                <w:sz w:val="16"/>
              </w:rPr>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F5FD0C2" w14:textId="77777777" w:rsidR="00677535" w:rsidRPr="003F1D58" w:rsidRDefault="00677535" w:rsidP="00677535">
            <w:pPr>
              <w:pStyle w:val="TAL"/>
              <w:keepNext w:val="0"/>
              <w:keepLines w:val="0"/>
              <w:rPr>
                <w:sz w:val="16"/>
              </w:rPr>
            </w:pPr>
            <w:r w:rsidRPr="003F1D58">
              <w:rPr>
                <w:sz w:val="16"/>
              </w:rPr>
              <w:t>157</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9D895F0" w14:textId="77777777" w:rsidR="00677535" w:rsidRPr="003F1D58" w:rsidRDefault="00677535" w:rsidP="00677535">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4FD14DF" w14:textId="77777777" w:rsidR="00677535" w:rsidRPr="003F1D58" w:rsidRDefault="00677535" w:rsidP="00677535">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7C166C13" w14:textId="77777777" w:rsidR="00677535" w:rsidRPr="003F1D58" w:rsidRDefault="00677535" w:rsidP="00677535">
            <w:pPr>
              <w:pStyle w:val="TAL"/>
              <w:keepNext w:val="0"/>
              <w:keepLines w:val="0"/>
              <w:rPr>
                <w:rFonts w:cs="Arial"/>
                <w:sz w:val="16"/>
                <w:szCs w:val="16"/>
              </w:rPr>
            </w:pPr>
            <w:r w:rsidRPr="003F1D58">
              <w:rPr>
                <w:rFonts w:cs="Arial"/>
                <w:sz w:val="16"/>
                <w:szCs w:val="16"/>
              </w:rPr>
              <w:t>Clarification of the Negotiation of Poll Interval behaviour</w:t>
            </w:r>
          </w:p>
        </w:tc>
        <w:tc>
          <w:tcPr>
            <w:tcW w:w="896" w:type="dxa"/>
            <w:tcBorders>
              <w:top w:val="single" w:sz="6" w:space="0" w:color="000000"/>
              <w:left w:val="single" w:sz="6" w:space="0" w:color="000000"/>
              <w:bottom w:val="single" w:sz="6" w:space="0" w:color="000000"/>
              <w:right w:val="single" w:sz="6" w:space="0" w:color="000000"/>
            </w:tcBorders>
          </w:tcPr>
          <w:p w14:paraId="033D1688" w14:textId="77777777" w:rsidR="00677535" w:rsidRPr="003F1D58" w:rsidRDefault="00677535" w:rsidP="00677535">
            <w:pPr>
              <w:pStyle w:val="TAL"/>
              <w:keepNext w:val="0"/>
              <w:keepLines w:val="0"/>
              <w:rPr>
                <w:sz w:val="16"/>
              </w:rPr>
            </w:pPr>
            <w:r w:rsidRPr="003F1D58">
              <w:rPr>
                <w:sz w:val="16"/>
              </w:rPr>
              <w:t>14.1.0</w:t>
            </w:r>
          </w:p>
        </w:tc>
      </w:tr>
      <w:tr w:rsidR="00270310" w:rsidRPr="003F1D58" w14:paraId="4F4585D6"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319462E1" w14:textId="115CD817" w:rsidR="00820C7C" w:rsidRPr="003F1D58" w:rsidRDefault="00820C7C" w:rsidP="00820C7C">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4A22DC1" w14:textId="4C16EF61" w:rsidR="00820C7C" w:rsidRPr="003F1D58" w:rsidRDefault="00820C7C" w:rsidP="00820C7C">
            <w:pPr>
              <w:pStyle w:val="TAL"/>
              <w:keepNext w:val="0"/>
              <w:keepLines w:val="0"/>
              <w:rPr>
                <w:rFonts w:cs="Arial"/>
                <w:sz w:val="16"/>
                <w:szCs w:val="16"/>
              </w:rPr>
            </w:pPr>
            <w:r w:rsidRPr="003F1D58">
              <w:rPr>
                <w:rFonts w:cs="Arial"/>
                <w:sz w:val="16"/>
                <w:szCs w:val="16"/>
              </w:rPr>
              <w:t>SCP(19)00017</w:t>
            </w:r>
            <w:r w:rsidR="00A21C5B" w:rsidRPr="003F1D58">
              <w:rPr>
                <w:rFonts w:cs="Arial"/>
                <w:sz w:val="16"/>
                <w:szCs w:val="16"/>
              </w:rPr>
              <w:t>3</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CC1FAAF" w14:textId="73B18B54" w:rsidR="00820C7C" w:rsidRPr="003F1D58" w:rsidRDefault="00820C7C" w:rsidP="00820C7C">
            <w:pPr>
              <w:pStyle w:val="TAL"/>
              <w:keepNext w:val="0"/>
              <w:keepLines w:val="0"/>
              <w:rPr>
                <w:sz w:val="16"/>
              </w:rPr>
            </w:pPr>
            <w:r w:rsidRPr="003F1D58">
              <w:rPr>
                <w:sz w:val="16"/>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8BB06E8" w14:textId="7D3B0501" w:rsidR="00820C7C" w:rsidRPr="003F1D58" w:rsidRDefault="00820C7C" w:rsidP="00820C7C">
            <w:pPr>
              <w:pStyle w:val="TAL"/>
              <w:keepNext w:val="0"/>
              <w:keepLines w:val="0"/>
              <w:rPr>
                <w:sz w:val="16"/>
              </w:rPr>
            </w:pPr>
            <w:r w:rsidRPr="003F1D58">
              <w:rPr>
                <w:sz w:val="16"/>
              </w:rPr>
              <w:t>162</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A04CB85" w14:textId="77777777" w:rsidR="00820C7C" w:rsidRPr="003F1D58" w:rsidRDefault="00820C7C" w:rsidP="00820C7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250093F8" w14:textId="5C3C025B" w:rsidR="00820C7C" w:rsidRPr="003F1D58" w:rsidRDefault="00820C7C" w:rsidP="00820C7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2239653E" w14:textId="053334CE" w:rsidR="00820C7C" w:rsidRPr="003F1D58" w:rsidRDefault="00820C7C" w:rsidP="00820C7C">
            <w:pPr>
              <w:pStyle w:val="TAL"/>
              <w:keepNext w:val="0"/>
              <w:keepLines w:val="0"/>
              <w:rPr>
                <w:rFonts w:cs="Arial"/>
                <w:sz w:val="16"/>
                <w:szCs w:val="16"/>
              </w:rPr>
            </w:pPr>
            <w:r w:rsidRPr="003F1D58">
              <w:rPr>
                <w:rFonts w:cs="Arial"/>
                <w:sz w:val="16"/>
                <w:szCs w:val="16"/>
              </w:rPr>
              <w:t>eUICC Profile Operation deprecation</w:t>
            </w:r>
          </w:p>
        </w:tc>
        <w:tc>
          <w:tcPr>
            <w:tcW w:w="896" w:type="dxa"/>
            <w:tcBorders>
              <w:top w:val="single" w:sz="6" w:space="0" w:color="000000"/>
              <w:left w:val="single" w:sz="6" w:space="0" w:color="000000"/>
              <w:bottom w:val="single" w:sz="6" w:space="0" w:color="000000"/>
              <w:right w:val="single" w:sz="6" w:space="0" w:color="000000"/>
            </w:tcBorders>
          </w:tcPr>
          <w:p w14:paraId="0EEDAE54" w14:textId="187D6ADA" w:rsidR="00820C7C" w:rsidRPr="003F1D58" w:rsidRDefault="00820C7C" w:rsidP="00820C7C">
            <w:pPr>
              <w:pStyle w:val="TAL"/>
              <w:keepNext w:val="0"/>
              <w:keepLines w:val="0"/>
              <w:rPr>
                <w:sz w:val="16"/>
              </w:rPr>
            </w:pPr>
            <w:r w:rsidRPr="003F1D58">
              <w:rPr>
                <w:sz w:val="16"/>
              </w:rPr>
              <w:t>14.2.0</w:t>
            </w:r>
          </w:p>
        </w:tc>
      </w:tr>
      <w:tr w:rsidR="00270310" w:rsidRPr="003F1D58" w14:paraId="5E4E2B1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31BE0B2" w14:textId="1E78E086" w:rsidR="00820C7C" w:rsidRPr="003F1D58" w:rsidRDefault="00820C7C" w:rsidP="00820C7C">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F87AE28" w14:textId="63851199" w:rsidR="00820C7C" w:rsidRPr="003F1D58" w:rsidRDefault="00820C7C" w:rsidP="00820C7C">
            <w:pPr>
              <w:pStyle w:val="TAL"/>
              <w:keepNext w:val="0"/>
              <w:keepLines w:val="0"/>
              <w:rPr>
                <w:rFonts w:cs="Arial"/>
                <w:sz w:val="16"/>
                <w:szCs w:val="16"/>
              </w:rPr>
            </w:pPr>
            <w:r w:rsidRPr="003F1D58">
              <w:rPr>
                <w:rFonts w:cs="Arial"/>
                <w:sz w:val="16"/>
                <w:szCs w:val="16"/>
              </w:rPr>
              <w:t>SCP(19)000</w:t>
            </w:r>
            <w:r w:rsidR="00A21C5B" w:rsidRPr="003F1D58">
              <w:rPr>
                <w:rFonts w:cs="Arial"/>
                <w:sz w:val="16"/>
                <w:szCs w:val="16"/>
              </w:rPr>
              <w:t>195</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33115CA" w14:textId="20631C24" w:rsidR="00820C7C" w:rsidRPr="003F1D58" w:rsidRDefault="00820C7C" w:rsidP="00820C7C">
            <w:pPr>
              <w:pStyle w:val="TAL"/>
              <w:keepNext w:val="0"/>
              <w:keepLines w:val="0"/>
              <w:rPr>
                <w:sz w:val="16"/>
              </w:rPr>
            </w:pPr>
            <w:r w:rsidRPr="003F1D58">
              <w:rPr>
                <w:sz w:val="16"/>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D1DCE62" w14:textId="153B5E8F" w:rsidR="00820C7C" w:rsidRPr="003F1D58" w:rsidRDefault="00820C7C" w:rsidP="00820C7C">
            <w:pPr>
              <w:pStyle w:val="TAL"/>
              <w:keepNext w:val="0"/>
              <w:keepLines w:val="0"/>
              <w:rPr>
                <w:sz w:val="16"/>
              </w:rPr>
            </w:pPr>
            <w:r w:rsidRPr="003F1D58">
              <w:rPr>
                <w:sz w:val="16"/>
              </w:rPr>
              <w:t>165</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3B8363F0" w14:textId="77777777" w:rsidR="00820C7C" w:rsidRPr="003F1D58" w:rsidRDefault="00820C7C" w:rsidP="00820C7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A9DBBF7" w14:textId="21A74062" w:rsidR="00820C7C" w:rsidRPr="003F1D58" w:rsidRDefault="00820C7C" w:rsidP="00820C7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5040BB09" w14:textId="285DBE6E" w:rsidR="00820C7C" w:rsidRPr="003F1D58" w:rsidRDefault="00820C7C" w:rsidP="00820C7C">
            <w:pPr>
              <w:pStyle w:val="TAL"/>
              <w:keepNext w:val="0"/>
              <w:keepLines w:val="0"/>
              <w:rPr>
                <w:rFonts w:cs="Arial"/>
                <w:sz w:val="16"/>
                <w:szCs w:val="16"/>
              </w:rPr>
            </w:pPr>
            <w:r w:rsidRPr="003F1D58">
              <w:rPr>
                <w:sz w:val="16"/>
                <w:szCs w:val="16"/>
              </w:rPr>
              <w:t>Reservation of UICC toolkit event constant for 3GPP</w:t>
            </w:r>
          </w:p>
        </w:tc>
        <w:tc>
          <w:tcPr>
            <w:tcW w:w="896" w:type="dxa"/>
            <w:tcBorders>
              <w:top w:val="single" w:sz="6" w:space="0" w:color="000000"/>
              <w:left w:val="single" w:sz="6" w:space="0" w:color="000000"/>
              <w:bottom w:val="single" w:sz="6" w:space="0" w:color="000000"/>
              <w:right w:val="single" w:sz="6" w:space="0" w:color="000000"/>
            </w:tcBorders>
          </w:tcPr>
          <w:p w14:paraId="5E542CF9" w14:textId="2F5F38BC" w:rsidR="00820C7C" w:rsidRPr="003F1D58" w:rsidRDefault="00820C7C" w:rsidP="00820C7C">
            <w:pPr>
              <w:pStyle w:val="TAL"/>
              <w:keepNext w:val="0"/>
              <w:keepLines w:val="0"/>
              <w:rPr>
                <w:sz w:val="16"/>
              </w:rPr>
            </w:pPr>
            <w:r w:rsidRPr="003F1D58">
              <w:rPr>
                <w:sz w:val="16"/>
              </w:rPr>
              <w:t>14.2.0</w:t>
            </w:r>
          </w:p>
        </w:tc>
      </w:tr>
      <w:tr w:rsidR="00270310" w:rsidRPr="003F1D58" w14:paraId="3ECB83A3"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031D315" w14:textId="731055AB" w:rsidR="00820C7C" w:rsidRPr="003F1D58" w:rsidRDefault="00820C7C" w:rsidP="00820C7C">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27BA471" w14:textId="6D63CB0A" w:rsidR="00820C7C" w:rsidRPr="003F1D58" w:rsidRDefault="00820C7C" w:rsidP="00820C7C">
            <w:pPr>
              <w:pStyle w:val="TAL"/>
              <w:keepNext w:val="0"/>
              <w:keepLines w:val="0"/>
              <w:rPr>
                <w:rFonts w:cs="Arial"/>
                <w:sz w:val="16"/>
                <w:szCs w:val="16"/>
              </w:rPr>
            </w:pPr>
            <w:r w:rsidRPr="003F1D58">
              <w:rPr>
                <w:rFonts w:cs="Arial"/>
                <w:sz w:val="16"/>
                <w:szCs w:val="16"/>
              </w:rPr>
              <w:t>SCP(19)000</w:t>
            </w:r>
            <w:r w:rsidR="00A21C5B" w:rsidRPr="003F1D58">
              <w:rPr>
                <w:rFonts w:cs="Arial"/>
                <w:sz w:val="16"/>
                <w:szCs w:val="16"/>
              </w:rPr>
              <w:t>192</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C607EC3" w14:textId="01368FCA" w:rsidR="00820C7C" w:rsidRPr="003F1D58" w:rsidRDefault="00820C7C" w:rsidP="00820C7C">
            <w:pPr>
              <w:pStyle w:val="TAL"/>
              <w:keepNext w:val="0"/>
              <w:keepLines w:val="0"/>
              <w:rPr>
                <w:sz w:val="16"/>
              </w:rPr>
            </w:pPr>
            <w:r w:rsidRPr="003F1D58">
              <w:rPr>
                <w:sz w:val="16"/>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CEBAE1E" w14:textId="2536E33E" w:rsidR="00820C7C" w:rsidRPr="003F1D58" w:rsidRDefault="00820C7C" w:rsidP="00820C7C">
            <w:pPr>
              <w:pStyle w:val="TAL"/>
              <w:keepNext w:val="0"/>
              <w:keepLines w:val="0"/>
              <w:rPr>
                <w:sz w:val="16"/>
              </w:rPr>
            </w:pPr>
            <w:r w:rsidRPr="003F1D58">
              <w:rPr>
                <w:sz w:val="16"/>
              </w:rPr>
              <w:t>173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2883A657" w14:textId="77777777" w:rsidR="00820C7C" w:rsidRPr="003F1D58" w:rsidRDefault="00820C7C" w:rsidP="00820C7C">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D9131BE" w14:textId="45B89778" w:rsidR="00820C7C" w:rsidRPr="003F1D58" w:rsidRDefault="00820C7C" w:rsidP="00820C7C">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262E3392" w14:textId="5597A2AF" w:rsidR="00820C7C" w:rsidRPr="003F1D58" w:rsidRDefault="00820C7C" w:rsidP="00820C7C">
            <w:pPr>
              <w:pStyle w:val="TAL"/>
              <w:keepNext w:val="0"/>
              <w:keepLines w:val="0"/>
              <w:rPr>
                <w:rFonts w:cs="Arial"/>
                <w:sz w:val="16"/>
                <w:szCs w:val="16"/>
              </w:rPr>
            </w:pPr>
            <w:r w:rsidRPr="003F1D58">
              <w:rPr>
                <w:rFonts w:cs="Arial"/>
                <w:sz w:val="16"/>
                <w:szCs w:val="16"/>
              </w:rPr>
              <w:t>Modification of the AID allocated to uicc.suspendresume package</w:t>
            </w:r>
          </w:p>
        </w:tc>
        <w:tc>
          <w:tcPr>
            <w:tcW w:w="896" w:type="dxa"/>
            <w:tcBorders>
              <w:top w:val="single" w:sz="6" w:space="0" w:color="000000"/>
              <w:left w:val="single" w:sz="6" w:space="0" w:color="000000"/>
              <w:bottom w:val="single" w:sz="6" w:space="0" w:color="000000"/>
              <w:right w:val="single" w:sz="6" w:space="0" w:color="000000"/>
            </w:tcBorders>
          </w:tcPr>
          <w:p w14:paraId="557D30F1" w14:textId="3548EBB1" w:rsidR="00820C7C" w:rsidRPr="003F1D58" w:rsidRDefault="00820C7C" w:rsidP="00820C7C">
            <w:pPr>
              <w:pStyle w:val="TAL"/>
              <w:keepNext w:val="0"/>
              <w:keepLines w:val="0"/>
              <w:rPr>
                <w:sz w:val="16"/>
              </w:rPr>
            </w:pPr>
            <w:r w:rsidRPr="003F1D58">
              <w:rPr>
                <w:sz w:val="16"/>
              </w:rPr>
              <w:t>14.2.0</w:t>
            </w:r>
          </w:p>
        </w:tc>
      </w:tr>
      <w:tr w:rsidR="00270310" w:rsidRPr="003F1D58" w14:paraId="3515275F"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EC3A9BD" w14:textId="77777777" w:rsidR="005B4150" w:rsidRPr="003F1D58" w:rsidRDefault="005B4150" w:rsidP="00480F90">
            <w:pPr>
              <w:pStyle w:val="TAC"/>
              <w:keepNext w:val="0"/>
              <w:keepLines w:val="0"/>
              <w:rPr>
                <w:sz w:val="16"/>
              </w:rPr>
            </w:pPr>
            <w:r w:rsidRPr="003F1D58">
              <w:rPr>
                <w:sz w:val="16"/>
              </w:rPr>
              <w:lastRenderedPageBreak/>
              <w:t>SCP-82</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63539BC3" w14:textId="77777777" w:rsidR="005B4150" w:rsidRPr="003F1D58" w:rsidRDefault="005B4150" w:rsidP="00480F90">
            <w:pPr>
              <w:pStyle w:val="TAL"/>
              <w:keepNext w:val="0"/>
              <w:keepLines w:val="0"/>
              <w:rPr>
                <w:rFonts w:cs="Arial"/>
                <w:sz w:val="16"/>
                <w:szCs w:val="16"/>
              </w:rPr>
            </w:pPr>
            <w:r w:rsidRPr="003F1D58">
              <w:rPr>
                <w:rFonts w:cs="Arial"/>
                <w:sz w:val="16"/>
                <w:szCs w:val="16"/>
              </w:rPr>
              <w:t>SCP(18)000016r1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98B7B75" w14:textId="77777777" w:rsidR="005B4150" w:rsidRPr="003F1D58" w:rsidRDefault="005B4150" w:rsidP="00480F90">
            <w:pPr>
              <w:pStyle w:val="TAL"/>
              <w:keepNext w:val="0"/>
              <w:keepLines w:val="0"/>
              <w:rPr>
                <w:sz w:val="16"/>
              </w:rPr>
            </w:pPr>
            <w:r w:rsidRPr="003F1D58">
              <w:rPr>
                <w:sz w:val="16"/>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70BF566" w14:textId="77777777" w:rsidR="005B4150" w:rsidRPr="003F1D58" w:rsidRDefault="00881307" w:rsidP="00480F90">
            <w:pPr>
              <w:pStyle w:val="TAL"/>
              <w:keepNext w:val="0"/>
              <w:keepLines w:val="0"/>
              <w:rPr>
                <w:sz w:val="16"/>
              </w:rPr>
            </w:pPr>
            <w:r w:rsidRPr="003F1D58">
              <w:rPr>
                <w:sz w:val="16"/>
              </w:rPr>
              <w:t>152</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0D1FEE1" w14:textId="77777777" w:rsidR="005B4150" w:rsidRPr="003F1D58" w:rsidRDefault="00891C9F"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32BD9C0" w14:textId="77777777" w:rsidR="005B4150" w:rsidRPr="003F1D58" w:rsidRDefault="00881307" w:rsidP="00480F90">
            <w:pPr>
              <w:pStyle w:val="TAL"/>
              <w:keepNext w:val="0"/>
              <w:keepLines w:val="0"/>
              <w:rPr>
                <w:sz w:val="16"/>
              </w:rPr>
            </w:pPr>
            <w:r w:rsidRPr="003F1D58">
              <w:rPr>
                <w:sz w:val="16"/>
              </w:rPr>
              <w:t>D</w:t>
            </w:r>
          </w:p>
        </w:tc>
        <w:tc>
          <w:tcPr>
            <w:tcW w:w="4233" w:type="dxa"/>
            <w:tcBorders>
              <w:top w:val="single" w:sz="6" w:space="0" w:color="000000"/>
              <w:left w:val="single" w:sz="6" w:space="0" w:color="000000"/>
              <w:bottom w:val="single" w:sz="6" w:space="0" w:color="000000"/>
              <w:right w:val="single" w:sz="6" w:space="0" w:color="000000"/>
            </w:tcBorders>
          </w:tcPr>
          <w:p w14:paraId="544D76B0" w14:textId="77777777" w:rsidR="005B4150" w:rsidRPr="003F1D58" w:rsidRDefault="00881307" w:rsidP="00480F90">
            <w:pPr>
              <w:pStyle w:val="TAL"/>
              <w:keepNext w:val="0"/>
              <w:keepLines w:val="0"/>
              <w:rPr>
                <w:rFonts w:cs="Arial"/>
                <w:sz w:val="16"/>
                <w:szCs w:val="16"/>
              </w:rPr>
            </w:pPr>
            <w:r w:rsidRPr="003F1D58">
              <w:rPr>
                <w:rFonts w:cs="Arial"/>
                <w:sz w:val="16"/>
                <w:szCs w:val="16"/>
              </w:rPr>
              <w:t>Annex C clarifications</w:t>
            </w:r>
          </w:p>
        </w:tc>
        <w:tc>
          <w:tcPr>
            <w:tcW w:w="896" w:type="dxa"/>
            <w:tcBorders>
              <w:top w:val="single" w:sz="6" w:space="0" w:color="000000"/>
              <w:left w:val="single" w:sz="6" w:space="0" w:color="000000"/>
              <w:bottom w:val="single" w:sz="6" w:space="0" w:color="000000"/>
              <w:right w:val="single" w:sz="6" w:space="0" w:color="000000"/>
            </w:tcBorders>
          </w:tcPr>
          <w:p w14:paraId="3ACF12E8" w14:textId="13AFE69D" w:rsidR="005B4150" w:rsidRPr="003F1D58" w:rsidRDefault="00881307" w:rsidP="00480F90">
            <w:pPr>
              <w:pStyle w:val="TAL"/>
              <w:keepNext w:val="0"/>
              <w:keepLines w:val="0"/>
              <w:rPr>
                <w:sz w:val="16"/>
              </w:rPr>
            </w:pPr>
            <w:r w:rsidRPr="003F1D58">
              <w:rPr>
                <w:sz w:val="16"/>
              </w:rPr>
              <w:t>15.0.0</w:t>
            </w:r>
          </w:p>
        </w:tc>
      </w:tr>
      <w:tr w:rsidR="00270310" w:rsidRPr="003F1D58" w14:paraId="7A44570E"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794403B" w14:textId="77777777" w:rsidR="00881307" w:rsidRPr="003F1D58" w:rsidRDefault="00881307" w:rsidP="00480F90">
            <w:pPr>
              <w:pStyle w:val="TAC"/>
              <w:keepNext w:val="0"/>
              <w:keepLines w:val="0"/>
              <w:rPr>
                <w:sz w:val="16"/>
              </w:rPr>
            </w:pPr>
            <w:r w:rsidRPr="003F1D58">
              <w:rPr>
                <w:sz w:val="16"/>
              </w:rPr>
              <w:t>SCP-82</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5D70CD4E" w14:textId="77777777" w:rsidR="00881307" w:rsidRPr="003F1D58" w:rsidRDefault="00881307" w:rsidP="00480F90">
            <w:pPr>
              <w:pStyle w:val="TAL"/>
              <w:keepNext w:val="0"/>
              <w:keepLines w:val="0"/>
              <w:rPr>
                <w:rFonts w:cs="Arial"/>
                <w:sz w:val="16"/>
                <w:szCs w:val="16"/>
              </w:rPr>
            </w:pPr>
            <w:r w:rsidRPr="003F1D58">
              <w:rPr>
                <w:rFonts w:cs="Arial"/>
                <w:sz w:val="16"/>
                <w:szCs w:val="16"/>
              </w:rPr>
              <w:t>SCP(18)000033r1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B811A2D" w14:textId="77777777" w:rsidR="00881307" w:rsidRPr="003F1D58" w:rsidRDefault="00881307" w:rsidP="00480F90">
            <w:pPr>
              <w:pStyle w:val="TAL"/>
              <w:keepNext w:val="0"/>
              <w:keepLines w:val="0"/>
              <w:rPr>
                <w:sz w:val="16"/>
              </w:rPr>
            </w:pPr>
            <w:r w:rsidRPr="003F1D58">
              <w:rPr>
                <w:sz w:val="16"/>
              </w:rPr>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D61F51" w14:textId="77777777" w:rsidR="00881307" w:rsidRPr="003F1D58" w:rsidRDefault="00881307" w:rsidP="00480F90">
            <w:pPr>
              <w:pStyle w:val="TAL"/>
              <w:keepNext w:val="0"/>
              <w:keepLines w:val="0"/>
              <w:rPr>
                <w:sz w:val="16"/>
              </w:rPr>
            </w:pPr>
            <w:r w:rsidRPr="003F1D58">
              <w:rPr>
                <w:sz w:val="16"/>
              </w:rPr>
              <w:t>153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5B7C40A3" w14:textId="77777777" w:rsidR="00881307" w:rsidRPr="003F1D58" w:rsidRDefault="00881307"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8C8A1BA" w14:textId="77777777" w:rsidR="00881307" w:rsidRPr="003F1D58" w:rsidRDefault="00881307" w:rsidP="00480F90">
            <w:pPr>
              <w:pStyle w:val="TAL"/>
              <w:keepNext w:val="0"/>
              <w:keepLines w:val="0"/>
              <w:rPr>
                <w:sz w:val="16"/>
              </w:rPr>
            </w:pPr>
            <w:r w:rsidRPr="003F1D58">
              <w:rPr>
                <w:sz w:val="16"/>
              </w:rPr>
              <w:t>B</w:t>
            </w:r>
          </w:p>
        </w:tc>
        <w:tc>
          <w:tcPr>
            <w:tcW w:w="4233" w:type="dxa"/>
            <w:tcBorders>
              <w:top w:val="single" w:sz="6" w:space="0" w:color="000000"/>
              <w:left w:val="single" w:sz="6" w:space="0" w:color="000000"/>
              <w:bottom w:val="single" w:sz="6" w:space="0" w:color="000000"/>
              <w:right w:val="single" w:sz="6" w:space="0" w:color="000000"/>
            </w:tcBorders>
          </w:tcPr>
          <w:p w14:paraId="53F147B8" w14:textId="77777777" w:rsidR="00881307" w:rsidRPr="003F1D58" w:rsidRDefault="00881307" w:rsidP="00480F90">
            <w:pPr>
              <w:pStyle w:val="TAL"/>
              <w:keepNext w:val="0"/>
              <w:keepLines w:val="0"/>
              <w:rPr>
                <w:rFonts w:cs="Arial"/>
                <w:sz w:val="16"/>
                <w:szCs w:val="16"/>
              </w:rPr>
            </w:pPr>
            <w:r w:rsidRPr="003F1D58">
              <w:rPr>
                <w:rFonts w:cs="Arial"/>
                <w:sz w:val="16"/>
                <w:szCs w:val="16"/>
              </w:rPr>
              <w:t>Add TERMINAL CAPABILITY information storage and retrieval</w:t>
            </w:r>
          </w:p>
        </w:tc>
        <w:tc>
          <w:tcPr>
            <w:tcW w:w="896" w:type="dxa"/>
            <w:tcBorders>
              <w:top w:val="single" w:sz="6" w:space="0" w:color="000000"/>
              <w:left w:val="single" w:sz="6" w:space="0" w:color="000000"/>
              <w:bottom w:val="single" w:sz="6" w:space="0" w:color="000000"/>
              <w:right w:val="single" w:sz="6" w:space="0" w:color="000000"/>
            </w:tcBorders>
          </w:tcPr>
          <w:p w14:paraId="6A592DF1" w14:textId="77777777" w:rsidR="00881307" w:rsidRPr="003F1D58" w:rsidRDefault="00881307" w:rsidP="00480F90">
            <w:pPr>
              <w:pStyle w:val="TAL"/>
              <w:keepNext w:val="0"/>
              <w:keepLines w:val="0"/>
              <w:rPr>
                <w:sz w:val="16"/>
              </w:rPr>
            </w:pPr>
            <w:r w:rsidRPr="003F1D58">
              <w:rPr>
                <w:sz w:val="16"/>
              </w:rPr>
              <w:t>15.0.0</w:t>
            </w:r>
          </w:p>
        </w:tc>
      </w:tr>
      <w:tr w:rsidR="00270310" w:rsidRPr="003F1D58" w14:paraId="254122A2"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ACCB27E" w14:textId="77777777" w:rsidR="00881307" w:rsidRPr="003F1D58" w:rsidRDefault="00881307" w:rsidP="00480F90">
            <w:pPr>
              <w:pStyle w:val="TAC"/>
              <w:keepNext w:val="0"/>
              <w:keepLines w:val="0"/>
              <w:rPr>
                <w:sz w:val="16"/>
              </w:rPr>
            </w:pPr>
            <w:r w:rsidRPr="003F1D58">
              <w:rPr>
                <w:sz w:val="16"/>
              </w:rPr>
              <w:t>SCP-83</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09E84FBD" w14:textId="77777777" w:rsidR="00881307" w:rsidRPr="003F1D58" w:rsidRDefault="00881307" w:rsidP="00480F90">
            <w:pPr>
              <w:pStyle w:val="TAL"/>
              <w:keepNext w:val="0"/>
              <w:keepLines w:val="0"/>
              <w:rPr>
                <w:rFonts w:cs="Arial"/>
                <w:sz w:val="16"/>
                <w:szCs w:val="16"/>
              </w:rPr>
            </w:pPr>
            <w:r w:rsidRPr="003F1D58">
              <w:rPr>
                <w:rFonts w:cs="Arial"/>
                <w:sz w:val="16"/>
                <w:szCs w:val="16"/>
              </w:rPr>
              <w:t>SCP(18)000090r1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047AF79" w14:textId="77777777" w:rsidR="00881307" w:rsidRPr="003F1D58" w:rsidRDefault="00881307" w:rsidP="00480F90">
            <w:pPr>
              <w:pStyle w:val="TAL"/>
              <w:keepNext w:val="0"/>
              <w:keepLines w:val="0"/>
              <w:rPr>
                <w:sz w:val="16"/>
              </w:rPr>
            </w:pPr>
            <w:r w:rsidRPr="003F1D58">
              <w:rPr>
                <w:sz w:val="16"/>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9237612" w14:textId="77777777" w:rsidR="00881307" w:rsidRPr="003F1D58" w:rsidRDefault="00881307" w:rsidP="00480F90">
            <w:pPr>
              <w:pStyle w:val="TAL"/>
              <w:keepNext w:val="0"/>
              <w:keepLines w:val="0"/>
              <w:rPr>
                <w:sz w:val="16"/>
              </w:rPr>
            </w:pPr>
            <w:r w:rsidRPr="003F1D58">
              <w:rPr>
                <w:sz w:val="16"/>
              </w:rPr>
              <w:t>154</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0756475" w14:textId="77777777" w:rsidR="00881307" w:rsidRPr="003F1D58" w:rsidRDefault="000A32B9"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629BC720" w14:textId="77777777" w:rsidR="00881307" w:rsidRPr="003F1D58" w:rsidRDefault="00881307"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0D3302C0" w14:textId="77777777" w:rsidR="00881307" w:rsidRPr="003F1D58" w:rsidRDefault="00881307" w:rsidP="00480F90">
            <w:pPr>
              <w:pStyle w:val="TAL"/>
              <w:keepNext w:val="0"/>
              <w:keepLines w:val="0"/>
              <w:rPr>
                <w:rFonts w:cs="Arial"/>
                <w:sz w:val="16"/>
                <w:szCs w:val="16"/>
              </w:rPr>
            </w:pPr>
            <w:r w:rsidRPr="003F1D58">
              <w:rPr>
                <w:rFonts w:cs="Arial"/>
                <w:sz w:val="16"/>
                <w:szCs w:val="16"/>
              </w:rPr>
              <w:t>Correct the EVENT_TERMINAL_CAPABILITY value</w:t>
            </w:r>
          </w:p>
        </w:tc>
        <w:tc>
          <w:tcPr>
            <w:tcW w:w="896" w:type="dxa"/>
            <w:tcBorders>
              <w:top w:val="single" w:sz="6" w:space="0" w:color="000000"/>
              <w:left w:val="single" w:sz="6" w:space="0" w:color="000000"/>
              <w:bottom w:val="single" w:sz="6" w:space="0" w:color="000000"/>
              <w:right w:val="single" w:sz="6" w:space="0" w:color="000000"/>
            </w:tcBorders>
          </w:tcPr>
          <w:p w14:paraId="78FD3758" w14:textId="77777777" w:rsidR="00881307" w:rsidRPr="003F1D58" w:rsidRDefault="00881307" w:rsidP="00480F90">
            <w:pPr>
              <w:pStyle w:val="TAL"/>
              <w:keepNext w:val="0"/>
              <w:keepLines w:val="0"/>
              <w:rPr>
                <w:sz w:val="16"/>
              </w:rPr>
            </w:pPr>
            <w:r w:rsidRPr="003F1D58">
              <w:rPr>
                <w:sz w:val="16"/>
              </w:rPr>
              <w:t>15.0.0</w:t>
            </w:r>
          </w:p>
        </w:tc>
      </w:tr>
      <w:tr w:rsidR="00270310" w:rsidRPr="003F1D58" w14:paraId="3C3EB0F7"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EDA5779" w14:textId="77777777" w:rsidR="00B25B5F" w:rsidRPr="003F1D58" w:rsidRDefault="00B25B5F" w:rsidP="00480F90">
            <w:pPr>
              <w:pStyle w:val="TAC"/>
              <w:keepNext w:val="0"/>
              <w:keepLines w:val="0"/>
              <w:rPr>
                <w:sz w:val="16"/>
              </w:rPr>
            </w:pPr>
            <w:r w:rsidRPr="003F1D58">
              <w:rPr>
                <w:sz w:val="16"/>
              </w:rPr>
              <w:t>SCP-87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95AA6C2" w14:textId="77777777" w:rsidR="00B25B5F" w:rsidRPr="003F1D58" w:rsidRDefault="00B25B5F" w:rsidP="00480F90">
            <w:pPr>
              <w:pStyle w:val="TAL"/>
              <w:keepNext w:val="0"/>
              <w:keepLines w:val="0"/>
              <w:rPr>
                <w:rFonts w:cs="Arial"/>
                <w:sz w:val="16"/>
                <w:szCs w:val="16"/>
              </w:rPr>
            </w:pPr>
            <w:r w:rsidRPr="003F1D58">
              <w:rPr>
                <w:rFonts w:cs="Arial"/>
                <w:sz w:val="16"/>
                <w:szCs w:val="16"/>
              </w:rPr>
              <w:t>SCP(</w:t>
            </w:r>
            <w:r w:rsidR="00FE3E78" w:rsidRPr="003F1D58">
              <w:rPr>
                <w:rFonts w:cs="Arial"/>
                <w:sz w:val="16"/>
                <w:szCs w:val="16"/>
              </w:rPr>
              <w:t>TEC(19)000048r1</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5BC263D" w14:textId="77777777" w:rsidR="00B25B5F" w:rsidRPr="003F1D58" w:rsidRDefault="00EC627F" w:rsidP="00480F90">
            <w:pPr>
              <w:pStyle w:val="TAL"/>
              <w:keepNext w:val="0"/>
              <w:keepLines w:val="0"/>
              <w:rPr>
                <w:sz w:val="16"/>
              </w:rPr>
            </w:pPr>
            <w:r w:rsidRPr="003F1D58">
              <w:rPr>
                <w:sz w:val="16"/>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E13A9C1" w14:textId="77777777" w:rsidR="00B25B5F" w:rsidRPr="003F1D58" w:rsidRDefault="00FE3E78" w:rsidP="00480F90">
            <w:pPr>
              <w:pStyle w:val="TAL"/>
              <w:keepNext w:val="0"/>
              <w:keepLines w:val="0"/>
              <w:rPr>
                <w:sz w:val="16"/>
              </w:rPr>
            </w:pPr>
            <w:r w:rsidRPr="003F1D58">
              <w:rPr>
                <w:sz w:val="16"/>
              </w:rPr>
              <w:t>158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36448C7" w14:textId="77777777" w:rsidR="00B25B5F" w:rsidRPr="003F1D58" w:rsidRDefault="00FE3E78"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948B0EB" w14:textId="77777777" w:rsidR="00B25B5F" w:rsidRPr="003F1D58" w:rsidRDefault="00FE3E78"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4B7EACF" w14:textId="77777777" w:rsidR="00B25B5F" w:rsidRPr="003F1D58" w:rsidRDefault="000259E0" w:rsidP="00480F90">
            <w:pPr>
              <w:pStyle w:val="TAL"/>
              <w:keepNext w:val="0"/>
              <w:keepLines w:val="0"/>
              <w:rPr>
                <w:rFonts w:cs="Arial"/>
                <w:sz w:val="16"/>
                <w:szCs w:val="16"/>
              </w:rPr>
            </w:pPr>
            <w:r w:rsidRPr="003F1D58">
              <w:rPr>
                <w:rFonts w:cs="Arial"/>
                <w:sz w:val="16"/>
                <w:szCs w:val="16"/>
              </w:rPr>
              <w:t xml:space="preserve">Alignment of the Negotiation of Poll Interval behaviour with </w:t>
            </w:r>
            <w:r w:rsidR="00833145" w:rsidRPr="008562E2">
              <w:rPr>
                <w:rFonts w:cs="Arial"/>
                <w:sz w:val="16"/>
                <w:szCs w:val="16"/>
              </w:rPr>
              <w:t>ETSI TS 102 223</w:t>
            </w:r>
          </w:p>
        </w:tc>
        <w:tc>
          <w:tcPr>
            <w:tcW w:w="896" w:type="dxa"/>
            <w:tcBorders>
              <w:top w:val="single" w:sz="6" w:space="0" w:color="000000"/>
              <w:left w:val="single" w:sz="6" w:space="0" w:color="000000"/>
              <w:bottom w:val="single" w:sz="6" w:space="0" w:color="000000"/>
              <w:right w:val="single" w:sz="6" w:space="0" w:color="000000"/>
            </w:tcBorders>
          </w:tcPr>
          <w:p w14:paraId="0EB7CCF6" w14:textId="77777777" w:rsidR="00B25B5F" w:rsidRPr="003F1D58" w:rsidRDefault="000259E0" w:rsidP="00480F90">
            <w:pPr>
              <w:pStyle w:val="TAL"/>
              <w:keepNext w:val="0"/>
              <w:keepLines w:val="0"/>
              <w:rPr>
                <w:sz w:val="16"/>
              </w:rPr>
            </w:pPr>
            <w:r w:rsidRPr="003F1D58">
              <w:rPr>
                <w:sz w:val="16"/>
              </w:rPr>
              <w:t>15.1.0</w:t>
            </w:r>
          </w:p>
        </w:tc>
      </w:tr>
      <w:tr w:rsidR="00EC627F" w:rsidRPr="003F1D58" w14:paraId="2AD9E84B"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C17C507" w14:textId="77777777" w:rsidR="00EC627F" w:rsidRPr="003F1D58" w:rsidRDefault="00EB24FA" w:rsidP="00480F90">
            <w:pPr>
              <w:pStyle w:val="TAC"/>
              <w:keepNext w:val="0"/>
              <w:keepLines w:val="0"/>
              <w:rPr>
                <w:sz w:val="16"/>
              </w:rPr>
            </w:pPr>
            <w:r w:rsidRPr="003F1D58">
              <w:rPr>
                <w:sz w:val="16"/>
              </w:rPr>
              <w:t>SCP-87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6EE7A74" w14:textId="77777777" w:rsidR="00EC627F" w:rsidRPr="003F1D58" w:rsidRDefault="00EB24FA" w:rsidP="00480F90">
            <w:pPr>
              <w:pStyle w:val="TAL"/>
              <w:keepNext w:val="0"/>
              <w:keepLines w:val="0"/>
              <w:rPr>
                <w:rFonts w:cs="Arial"/>
                <w:sz w:val="16"/>
                <w:szCs w:val="16"/>
              </w:rPr>
            </w:pPr>
            <w:r w:rsidRPr="003F1D58">
              <w:rPr>
                <w:rFonts w:cs="Arial"/>
                <w:sz w:val="16"/>
                <w:szCs w:val="16"/>
              </w:rPr>
              <w:t>SCP(19)000049</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5DC96F9" w14:textId="5E2ED04D" w:rsidR="00EC627F" w:rsidRPr="003F1D58" w:rsidRDefault="00EB24FA" w:rsidP="00480F90">
            <w:pPr>
              <w:pStyle w:val="TAL"/>
              <w:keepNext w:val="0"/>
              <w:keepLines w:val="0"/>
              <w:rPr>
                <w:sz w:val="16"/>
              </w:rPr>
            </w:pPr>
            <w:r w:rsidRPr="003F1D58">
              <w:rPr>
                <w:sz w:val="16"/>
              </w:rPr>
              <w:t>15</w:t>
            </w:r>
            <w:r w:rsidR="000B22E4" w:rsidRPr="003F1D58">
              <w:rPr>
                <w:sz w:val="16"/>
              </w:rPr>
              <w:t>.</w:t>
            </w:r>
            <w:r w:rsidRPr="003F1D58">
              <w:rPr>
                <w:sz w:val="16"/>
              </w:rPr>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989856" w14:textId="77777777" w:rsidR="00EC627F" w:rsidRPr="003F1D58" w:rsidRDefault="00EB24FA" w:rsidP="00480F90">
            <w:pPr>
              <w:pStyle w:val="TAL"/>
              <w:keepNext w:val="0"/>
              <w:keepLines w:val="0"/>
              <w:rPr>
                <w:sz w:val="16"/>
              </w:rPr>
            </w:pPr>
            <w:r w:rsidRPr="003F1D58">
              <w:rPr>
                <w:sz w:val="16"/>
              </w:rPr>
              <w:t>159</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B18F8D5" w14:textId="77777777" w:rsidR="00EC627F" w:rsidRPr="003F1D58" w:rsidRDefault="00EC627F"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580EB1D5" w14:textId="77777777" w:rsidR="00EC627F" w:rsidRPr="003F1D58" w:rsidRDefault="00EE3355"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46C929E5" w14:textId="77777777" w:rsidR="00EC627F" w:rsidRPr="003F1D58" w:rsidRDefault="002F0F7E" w:rsidP="00480F90">
            <w:pPr>
              <w:pStyle w:val="TAL"/>
              <w:keepNext w:val="0"/>
              <w:keepLines w:val="0"/>
              <w:rPr>
                <w:rFonts w:cs="Arial"/>
                <w:color w:val="000000"/>
                <w:sz w:val="16"/>
                <w:szCs w:val="16"/>
              </w:rPr>
            </w:pPr>
            <w:r w:rsidRPr="003F1D58">
              <w:rPr>
                <w:rFonts w:cs="Arial"/>
                <w:color w:val="000000"/>
                <w:sz w:val="16"/>
                <w:szCs w:val="16"/>
              </w:rPr>
              <w:t>ProactiveHandler availability during Poll Interval Negotiation procedure</w:t>
            </w:r>
          </w:p>
        </w:tc>
        <w:tc>
          <w:tcPr>
            <w:tcW w:w="896" w:type="dxa"/>
            <w:tcBorders>
              <w:top w:val="single" w:sz="6" w:space="0" w:color="000000"/>
              <w:left w:val="single" w:sz="6" w:space="0" w:color="000000"/>
              <w:bottom w:val="single" w:sz="6" w:space="0" w:color="000000"/>
              <w:right w:val="single" w:sz="6" w:space="0" w:color="000000"/>
            </w:tcBorders>
          </w:tcPr>
          <w:p w14:paraId="2E591726" w14:textId="77777777" w:rsidR="00EC627F" w:rsidRPr="003F1D58" w:rsidRDefault="002F0F7E" w:rsidP="00480F90">
            <w:pPr>
              <w:pStyle w:val="TAL"/>
              <w:keepNext w:val="0"/>
              <w:keepLines w:val="0"/>
              <w:rPr>
                <w:sz w:val="16"/>
              </w:rPr>
            </w:pPr>
            <w:r w:rsidRPr="003F1D58">
              <w:rPr>
                <w:sz w:val="16"/>
              </w:rPr>
              <w:t>15.1.0</w:t>
            </w:r>
          </w:p>
        </w:tc>
      </w:tr>
      <w:tr w:rsidR="009E5407" w:rsidRPr="003F1D58" w14:paraId="2076E798"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4B156C6" w14:textId="77777777" w:rsidR="009E5407" w:rsidRPr="003F1D58" w:rsidRDefault="009E5407" w:rsidP="00480F90">
            <w:pPr>
              <w:pStyle w:val="TAC"/>
              <w:keepNext w:val="0"/>
              <w:keepLines w:val="0"/>
              <w:rPr>
                <w:sz w:val="16"/>
              </w:rPr>
            </w:pPr>
            <w:r w:rsidRPr="003F1D58">
              <w:rPr>
                <w:sz w:val="16"/>
              </w:rPr>
              <w:t>SCP-87</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25A8F05" w14:textId="77777777" w:rsidR="009E5407" w:rsidRPr="003F1D58" w:rsidRDefault="009E5407" w:rsidP="00480F90">
            <w:pPr>
              <w:pStyle w:val="TAL"/>
              <w:keepNext w:val="0"/>
              <w:keepLines w:val="0"/>
              <w:rPr>
                <w:rFonts w:cs="Arial"/>
                <w:sz w:val="16"/>
                <w:szCs w:val="16"/>
              </w:rPr>
            </w:pPr>
            <w:r w:rsidRPr="003F1D58">
              <w:rPr>
                <w:rFonts w:cs="Arial"/>
                <w:sz w:val="16"/>
                <w:szCs w:val="16"/>
              </w:rPr>
              <w:t>SCP(19)000050</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072D894A" w14:textId="44FA0DD0" w:rsidR="009E5407" w:rsidRPr="003F1D58" w:rsidRDefault="009E5407" w:rsidP="00480F90">
            <w:pPr>
              <w:pStyle w:val="TAL"/>
              <w:keepNext w:val="0"/>
              <w:keepLines w:val="0"/>
              <w:rPr>
                <w:sz w:val="16"/>
              </w:rPr>
            </w:pPr>
            <w:r w:rsidRPr="003F1D58">
              <w:rPr>
                <w:sz w:val="16"/>
              </w:rPr>
              <w:t>15</w:t>
            </w:r>
            <w:r w:rsidR="000B22E4" w:rsidRPr="003F1D58">
              <w:rPr>
                <w:sz w:val="16"/>
              </w:rPr>
              <w:t>.</w:t>
            </w:r>
            <w:r w:rsidRPr="003F1D58">
              <w:rPr>
                <w:sz w:val="16"/>
              </w:rPr>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8F88085" w14:textId="77777777" w:rsidR="009E5407" w:rsidRPr="003F1D58" w:rsidRDefault="009E5407" w:rsidP="00480F90">
            <w:pPr>
              <w:pStyle w:val="TAL"/>
              <w:keepNext w:val="0"/>
              <w:keepLines w:val="0"/>
              <w:rPr>
                <w:sz w:val="16"/>
              </w:rPr>
            </w:pPr>
            <w:r w:rsidRPr="003F1D58">
              <w:rPr>
                <w:sz w:val="16"/>
              </w:rPr>
              <w:t>160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706767B3" w14:textId="77777777" w:rsidR="009E5407" w:rsidRPr="003F1D58" w:rsidRDefault="009E5407"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A0221C2" w14:textId="77777777" w:rsidR="009E5407" w:rsidRPr="003F1D58" w:rsidRDefault="009E5407" w:rsidP="00480F90">
            <w:pPr>
              <w:pStyle w:val="TAL"/>
              <w:keepNext w:val="0"/>
              <w:keepLines w:val="0"/>
              <w:rPr>
                <w:sz w:val="16"/>
              </w:rPr>
            </w:pPr>
            <w:r w:rsidRPr="003F1D58">
              <w:rPr>
                <w:sz w:val="16"/>
              </w:rPr>
              <w:t>C</w:t>
            </w:r>
          </w:p>
        </w:tc>
        <w:tc>
          <w:tcPr>
            <w:tcW w:w="4233" w:type="dxa"/>
            <w:tcBorders>
              <w:top w:val="single" w:sz="6" w:space="0" w:color="000000"/>
              <w:left w:val="single" w:sz="6" w:space="0" w:color="000000"/>
              <w:bottom w:val="single" w:sz="6" w:space="0" w:color="000000"/>
              <w:right w:val="single" w:sz="6" w:space="0" w:color="000000"/>
            </w:tcBorders>
          </w:tcPr>
          <w:p w14:paraId="4ED5E053" w14:textId="77777777" w:rsidR="009E5407" w:rsidRPr="003F1D58" w:rsidRDefault="00933E79" w:rsidP="00480F90">
            <w:pPr>
              <w:pStyle w:val="TAL"/>
              <w:keepNext w:val="0"/>
              <w:keepLines w:val="0"/>
              <w:rPr>
                <w:rFonts w:cs="Arial"/>
                <w:color w:val="000000"/>
                <w:sz w:val="16"/>
                <w:szCs w:val="16"/>
              </w:rPr>
            </w:pPr>
            <w:r w:rsidRPr="003F1D58">
              <w:rPr>
                <w:rFonts w:cs="Arial"/>
                <w:color w:val="000000"/>
                <w:sz w:val="16"/>
                <w:szCs w:val="16"/>
              </w:rPr>
              <w:t>Clarification of the resume mechanism</w:t>
            </w:r>
          </w:p>
        </w:tc>
        <w:tc>
          <w:tcPr>
            <w:tcW w:w="896" w:type="dxa"/>
            <w:tcBorders>
              <w:top w:val="single" w:sz="6" w:space="0" w:color="000000"/>
              <w:left w:val="single" w:sz="6" w:space="0" w:color="000000"/>
              <w:bottom w:val="single" w:sz="6" w:space="0" w:color="000000"/>
              <w:right w:val="single" w:sz="6" w:space="0" w:color="000000"/>
            </w:tcBorders>
          </w:tcPr>
          <w:p w14:paraId="7E0BA99D" w14:textId="77777777" w:rsidR="009E5407" w:rsidRPr="003F1D58" w:rsidRDefault="00933E79" w:rsidP="00480F90">
            <w:pPr>
              <w:pStyle w:val="TAL"/>
              <w:keepNext w:val="0"/>
              <w:keepLines w:val="0"/>
              <w:rPr>
                <w:sz w:val="16"/>
              </w:rPr>
            </w:pPr>
            <w:r w:rsidRPr="003F1D58">
              <w:rPr>
                <w:sz w:val="16"/>
              </w:rPr>
              <w:t>15.1.0</w:t>
            </w:r>
          </w:p>
        </w:tc>
      </w:tr>
      <w:tr w:rsidR="009C0EF2" w:rsidRPr="003F1D58" w14:paraId="726EF00E"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B775C06" w14:textId="3495CB5E" w:rsidR="009C0EF2" w:rsidRPr="003F1D58" w:rsidRDefault="009C0EF2" w:rsidP="009C0EF2">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2D12444C" w14:textId="1AB906A7" w:rsidR="009C0EF2" w:rsidRPr="003F1D58" w:rsidRDefault="009C0EF2" w:rsidP="009C0EF2">
            <w:pPr>
              <w:pStyle w:val="TAL"/>
              <w:keepNext w:val="0"/>
              <w:keepLines w:val="0"/>
              <w:rPr>
                <w:rFonts w:cs="Arial"/>
                <w:sz w:val="16"/>
                <w:szCs w:val="16"/>
              </w:rPr>
            </w:pPr>
            <w:r w:rsidRPr="003F1D58">
              <w:rPr>
                <w:rFonts w:cs="Arial"/>
                <w:sz w:val="16"/>
                <w:szCs w:val="16"/>
              </w:rPr>
              <w:t>SCP(19)000174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30D2E3AA" w14:textId="474105AA" w:rsidR="009C0EF2" w:rsidRPr="003F1D58" w:rsidRDefault="009C0EF2" w:rsidP="009C0EF2">
            <w:pPr>
              <w:pStyle w:val="TAL"/>
              <w:keepNext w:val="0"/>
              <w:keepLines w:val="0"/>
              <w:rPr>
                <w:sz w:val="16"/>
              </w:rPr>
            </w:pPr>
            <w:r w:rsidRPr="003F1D58">
              <w:rPr>
                <w:sz w:val="16"/>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574B23F" w14:textId="24833229" w:rsidR="009C0EF2" w:rsidRPr="003F1D58" w:rsidRDefault="009C0EF2" w:rsidP="009C0EF2">
            <w:pPr>
              <w:pStyle w:val="TAL"/>
              <w:keepNext w:val="0"/>
              <w:keepLines w:val="0"/>
              <w:rPr>
                <w:sz w:val="16"/>
              </w:rPr>
            </w:pPr>
            <w:r w:rsidRPr="003F1D58">
              <w:rPr>
                <w:sz w:val="16"/>
              </w:rPr>
              <w:t>163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8E6EB4A" w14:textId="77777777" w:rsidR="009C0EF2" w:rsidRPr="003F1D58" w:rsidRDefault="009C0EF2" w:rsidP="009C0EF2">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DDD258A" w14:textId="58281BD8" w:rsidR="009C0EF2" w:rsidRPr="003F1D58" w:rsidRDefault="009C0EF2" w:rsidP="009C0EF2">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47F5E6B0" w14:textId="15C11C37" w:rsidR="009C0EF2" w:rsidRPr="003F1D58" w:rsidRDefault="009C0EF2" w:rsidP="009C0EF2">
            <w:pPr>
              <w:pStyle w:val="TAL"/>
              <w:keepNext w:val="0"/>
              <w:keepLines w:val="0"/>
              <w:rPr>
                <w:rFonts w:cs="Arial"/>
                <w:color w:val="000000"/>
                <w:sz w:val="16"/>
                <w:szCs w:val="16"/>
              </w:rPr>
            </w:pPr>
            <w:r w:rsidRPr="003F1D58">
              <w:rPr>
                <w:rFonts w:cs="Arial"/>
                <w:color w:val="000000"/>
                <w:sz w:val="16"/>
                <w:szCs w:val="16"/>
              </w:rPr>
              <w:t>eUICC Profile Operation deprecation</w:t>
            </w:r>
          </w:p>
        </w:tc>
        <w:tc>
          <w:tcPr>
            <w:tcW w:w="896" w:type="dxa"/>
            <w:tcBorders>
              <w:top w:val="single" w:sz="6" w:space="0" w:color="000000"/>
              <w:left w:val="single" w:sz="6" w:space="0" w:color="000000"/>
              <w:bottom w:val="single" w:sz="6" w:space="0" w:color="000000"/>
              <w:right w:val="single" w:sz="6" w:space="0" w:color="000000"/>
            </w:tcBorders>
          </w:tcPr>
          <w:p w14:paraId="3F9FD9AF" w14:textId="2C642F4A" w:rsidR="009C0EF2" w:rsidRPr="003F1D58" w:rsidRDefault="009C0EF2" w:rsidP="009C0EF2">
            <w:pPr>
              <w:pStyle w:val="TAL"/>
              <w:keepNext w:val="0"/>
              <w:keepLines w:val="0"/>
              <w:rPr>
                <w:sz w:val="16"/>
              </w:rPr>
            </w:pPr>
            <w:r w:rsidRPr="003F1D58">
              <w:rPr>
                <w:sz w:val="16"/>
              </w:rPr>
              <w:t>15.2.0</w:t>
            </w:r>
          </w:p>
        </w:tc>
      </w:tr>
      <w:tr w:rsidR="009C2413" w:rsidRPr="003F1D58" w14:paraId="471164D8"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77FF488" w14:textId="5E4ADF5C" w:rsidR="009C2413" w:rsidRPr="003F1D58" w:rsidRDefault="000C4D1F" w:rsidP="00480F90">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2D4C41E" w14:textId="43DDA0E5" w:rsidR="009C2413" w:rsidRPr="003F1D58" w:rsidRDefault="000C4D1F" w:rsidP="00480F90">
            <w:pPr>
              <w:pStyle w:val="TAL"/>
              <w:keepNext w:val="0"/>
              <w:keepLines w:val="0"/>
              <w:rPr>
                <w:rFonts w:cs="Arial"/>
                <w:sz w:val="16"/>
                <w:szCs w:val="16"/>
              </w:rPr>
            </w:pPr>
            <w:r w:rsidRPr="003F1D58">
              <w:rPr>
                <w:rFonts w:cs="Arial"/>
                <w:sz w:val="16"/>
                <w:szCs w:val="16"/>
              </w:rPr>
              <w:t>SCP(19)000</w:t>
            </w:r>
            <w:r w:rsidR="000B22E4" w:rsidRPr="003F1D58">
              <w:rPr>
                <w:rFonts w:cs="Arial"/>
                <w:sz w:val="16"/>
                <w:szCs w:val="16"/>
              </w:rPr>
              <w:t>196</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774B45F" w14:textId="0B704101" w:rsidR="009C2413" w:rsidRPr="003F1D58" w:rsidRDefault="000B22E4" w:rsidP="00480F90">
            <w:pPr>
              <w:pStyle w:val="TAL"/>
              <w:keepNext w:val="0"/>
              <w:keepLines w:val="0"/>
              <w:rPr>
                <w:sz w:val="16"/>
              </w:rPr>
            </w:pPr>
            <w:r w:rsidRPr="003F1D58">
              <w:rPr>
                <w:sz w:val="16"/>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389BEC" w14:textId="7E456A16" w:rsidR="009C2413" w:rsidRPr="003F1D58" w:rsidRDefault="000B22E4" w:rsidP="00480F90">
            <w:pPr>
              <w:pStyle w:val="TAL"/>
              <w:keepNext w:val="0"/>
              <w:keepLines w:val="0"/>
              <w:rPr>
                <w:sz w:val="16"/>
              </w:rPr>
            </w:pPr>
            <w:r w:rsidRPr="003F1D58">
              <w:rPr>
                <w:sz w:val="16"/>
              </w:rPr>
              <w:t>166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2DC2666E" w14:textId="77777777" w:rsidR="009C2413" w:rsidRPr="003F1D58" w:rsidRDefault="009C2413"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5E05E8F" w14:textId="360DDF82" w:rsidR="009C2413" w:rsidRPr="003F1D58" w:rsidRDefault="007B1ED2" w:rsidP="00480F90">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5B986133" w14:textId="1FB23E9D" w:rsidR="009C2413" w:rsidRPr="003F1D58" w:rsidRDefault="00CA4DFF" w:rsidP="00480F90">
            <w:pPr>
              <w:pStyle w:val="TAL"/>
              <w:keepNext w:val="0"/>
              <w:keepLines w:val="0"/>
              <w:rPr>
                <w:rFonts w:cs="Arial"/>
                <w:color w:val="000000"/>
                <w:sz w:val="16"/>
                <w:szCs w:val="16"/>
              </w:rPr>
            </w:pPr>
            <w:r w:rsidRPr="003F1D58">
              <w:rPr>
                <w:sz w:val="16"/>
                <w:szCs w:val="16"/>
              </w:rPr>
              <w:t>Reservation of UICC toolkit event constant for 3GPP</w:t>
            </w:r>
          </w:p>
        </w:tc>
        <w:tc>
          <w:tcPr>
            <w:tcW w:w="896" w:type="dxa"/>
            <w:tcBorders>
              <w:top w:val="single" w:sz="6" w:space="0" w:color="000000"/>
              <w:left w:val="single" w:sz="6" w:space="0" w:color="000000"/>
              <w:bottom w:val="single" w:sz="6" w:space="0" w:color="000000"/>
              <w:right w:val="single" w:sz="6" w:space="0" w:color="000000"/>
            </w:tcBorders>
          </w:tcPr>
          <w:p w14:paraId="7FD5C5C7" w14:textId="31BECE69" w:rsidR="009C2413" w:rsidRPr="003F1D58" w:rsidRDefault="00CA4DFF" w:rsidP="00480F90">
            <w:pPr>
              <w:pStyle w:val="TAL"/>
              <w:keepNext w:val="0"/>
              <w:keepLines w:val="0"/>
              <w:rPr>
                <w:sz w:val="16"/>
              </w:rPr>
            </w:pPr>
            <w:r w:rsidRPr="003F1D58">
              <w:rPr>
                <w:sz w:val="16"/>
              </w:rPr>
              <w:t>15.2.0</w:t>
            </w:r>
          </w:p>
        </w:tc>
      </w:tr>
      <w:tr w:rsidR="009C2413" w:rsidRPr="003F1D58" w14:paraId="7474EF24"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F67472A" w14:textId="22603DB0" w:rsidR="009C2413" w:rsidRPr="003F1D58" w:rsidRDefault="00BC0A35" w:rsidP="00480F90">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821E7B4" w14:textId="03A69796" w:rsidR="009C2413" w:rsidRPr="003F1D58" w:rsidRDefault="00BC0A35" w:rsidP="00480F90">
            <w:pPr>
              <w:pStyle w:val="TAL"/>
              <w:keepNext w:val="0"/>
              <w:keepLines w:val="0"/>
              <w:rPr>
                <w:rFonts w:cs="Arial"/>
                <w:sz w:val="16"/>
                <w:szCs w:val="16"/>
              </w:rPr>
            </w:pPr>
            <w:r w:rsidRPr="003F1D58">
              <w:rPr>
                <w:rFonts w:cs="Arial"/>
                <w:sz w:val="16"/>
                <w:szCs w:val="16"/>
              </w:rPr>
              <w:t>SCP(19)000198</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57C2CF3D" w14:textId="0FC129A9" w:rsidR="009C2413" w:rsidRPr="003F1D58" w:rsidRDefault="00BC0A35" w:rsidP="00480F90">
            <w:pPr>
              <w:pStyle w:val="TAL"/>
              <w:keepNext w:val="0"/>
              <w:keepLines w:val="0"/>
              <w:rPr>
                <w:sz w:val="16"/>
              </w:rPr>
            </w:pPr>
            <w:r w:rsidRPr="003F1D58">
              <w:rPr>
                <w:sz w:val="16"/>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9531BF" w14:textId="6FA633C4" w:rsidR="009C2413" w:rsidRPr="003F1D58" w:rsidRDefault="00BC0A35" w:rsidP="00480F90">
            <w:pPr>
              <w:pStyle w:val="TAL"/>
              <w:keepNext w:val="0"/>
              <w:keepLines w:val="0"/>
              <w:rPr>
                <w:sz w:val="16"/>
              </w:rPr>
            </w:pPr>
            <w:r w:rsidRPr="003F1D58">
              <w:rPr>
                <w:sz w:val="16"/>
              </w:rPr>
              <w:t>168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61A25D60" w14:textId="77777777" w:rsidR="009C2413" w:rsidRPr="003F1D58" w:rsidRDefault="009C2413"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2CE528C8" w14:textId="2DC42C5E" w:rsidR="009C2413" w:rsidRPr="003F1D58" w:rsidRDefault="00BC0A35"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6E5A52A0" w14:textId="76894E7D" w:rsidR="009C2413" w:rsidRPr="003F1D58" w:rsidRDefault="00080E6A" w:rsidP="00480F90">
            <w:pPr>
              <w:pStyle w:val="TAL"/>
              <w:keepNext w:val="0"/>
              <w:keepLines w:val="0"/>
              <w:rPr>
                <w:rFonts w:cs="Arial"/>
                <w:color w:val="000000"/>
                <w:sz w:val="16"/>
                <w:szCs w:val="16"/>
              </w:rPr>
            </w:pPr>
            <w:r w:rsidRPr="003F1D58">
              <w:rPr>
                <w:sz w:val="16"/>
                <w:szCs w:val="16"/>
              </w:rPr>
              <w:t>Alignment of JavaDoc with value of Java constant</w:t>
            </w:r>
          </w:p>
        </w:tc>
        <w:tc>
          <w:tcPr>
            <w:tcW w:w="896" w:type="dxa"/>
            <w:tcBorders>
              <w:top w:val="single" w:sz="6" w:space="0" w:color="000000"/>
              <w:left w:val="single" w:sz="6" w:space="0" w:color="000000"/>
              <w:bottom w:val="single" w:sz="6" w:space="0" w:color="000000"/>
              <w:right w:val="single" w:sz="6" w:space="0" w:color="000000"/>
            </w:tcBorders>
          </w:tcPr>
          <w:p w14:paraId="1A20B964" w14:textId="57DB0037" w:rsidR="009C2413" w:rsidRPr="003F1D58" w:rsidRDefault="00080E6A" w:rsidP="00480F90">
            <w:pPr>
              <w:pStyle w:val="TAL"/>
              <w:keepNext w:val="0"/>
              <w:keepLines w:val="0"/>
              <w:rPr>
                <w:sz w:val="16"/>
              </w:rPr>
            </w:pPr>
            <w:r w:rsidRPr="003F1D58">
              <w:rPr>
                <w:sz w:val="16"/>
              </w:rPr>
              <w:t>15.2.0</w:t>
            </w:r>
          </w:p>
        </w:tc>
      </w:tr>
      <w:tr w:rsidR="009C2413" w:rsidRPr="003F1D58" w14:paraId="75753EE6"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7E4BB185" w14:textId="11D88EFC" w:rsidR="009C2413" w:rsidRPr="003F1D58" w:rsidRDefault="009B20E0" w:rsidP="00480F90">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8E640D7" w14:textId="441F2523" w:rsidR="009C2413" w:rsidRPr="003F1D58" w:rsidRDefault="009B20E0" w:rsidP="00480F90">
            <w:pPr>
              <w:pStyle w:val="TAL"/>
              <w:keepNext w:val="0"/>
              <w:keepLines w:val="0"/>
              <w:rPr>
                <w:rFonts w:cs="Arial"/>
                <w:sz w:val="16"/>
                <w:szCs w:val="16"/>
              </w:rPr>
            </w:pPr>
            <w:r w:rsidRPr="003F1D58">
              <w:rPr>
                <w:rFonts w:cs="Arial"/>
                <w:sz w:val="16"/>
                <w:szCs w:val="16"/>
              </w:rPr>
              <w:t>SCP(19)000200</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745245F4" w14:textId="28CA584D" w:rsidR="009C2413" w:rsidRPr="003F1D58" w:rsidRDefault="009B20E0" w:rsidP="00480F90">
            <w:pPr>
              <w:pStyle w:val="TAL"/>
              <w:keepNext w:val="0"/>
              <w:keepLines w:val="0"/>
              <w:rPr>
                <w:sz w:val="16"/>
              </w:rPr>
            </w:pPr>
            <w:r w:rsidRPr="003F1D58">
              <w:rPr>
                <w:sz w:val="16"/>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3529748" w14:textId="4E0CF97D" w:rsidR="009C2413" w:rsidRPr="003F1D58" w:rsidRDefault="00217B94" w:rsidP="00480F90">
            <w:pPr>
              <w:pStyle w:val="TAL"/>
              <w:keepNext w:val="0"/>
              <w:keepLines w:val="0"/>
              <w:rPr>
                <w:sz w:val="16"/>
              </w:rPr>
            </w:pPr>
            <w:r w:rsidRPr="003F1D58">
              <w:rPr>
                <w:sz w:val="16"/>
              </w:rPr>
              <w:t>170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62825F86" w14:textId="77777777" w:rsidR="009C2413" w:rsidRPr="003F1D58" w:rsidRDefault="009C2413"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3E9784A0" w14:textId="637C4458" w:rsidR="009C2413" w:rsidRPr="003F1D58" w:rsidRDefault="00217B94"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55C7CC02" w14:textId="3BAE92B6" w:rsidR="009C2413" w:rsidRPr="003F1D58" w:rsidRDefault="00AD497D" w:rsidP="007661B5">
            <w:pPr>
              <w:pStyle w:val="TAL"/>
              <w:keepNext w:val="0"/>
              <w:keepLines w:val="0"/>
              <w:tabs>
                <w:tab w:val="left" w:pos="968"/>
              </w:tabs>
              <w:rPr>
                <w:rFonts w:cs="Arial"/>
                <w:color w:val="000000"/>
                <w:sz w:val="16"/>
                <w:szCs w:val="16"/>
              </w:rPr>
            </w:pPr>
            <w:r w:rsidRPr="003F1D58">
              <w:rPr>
                <w:sz w:val="16"/>
                <w:szCs w:val="16"/>
              </w:rPr>
              <w:t>Correction of version number of uicc.system package</w:t>
            </w:r>
          </w:p>
        </w:tc>
        <w:tc>
          <w:tcPr>
            <w:tcW w:w="896" w:type="dxa"/>
            <w:tcBorders>
              <w:top w:val="single" w:sz="6" w:space="0" w:color="000000"/>
              <w:left w:val="single" w:sz="6" w:space="0" w:color="000000"/>
              <w:bottom w:val="single" w:sz="6" w:space="0" w:color="000000"/>
              <w:right w:val="single" w:sz="6" w:space="0" w:color="000000"/>
            </w:tcBorders>
          </w:tcPr>
          <w:p w14:paraId="6CEA596B" w14:textId="33A1B136" w:rsidR="009C2413" w:rsidRPr="003F1D58" w:rsidRDefault="00AD497D" w:rsidP="00480F90">
            <w:pPr>
              <w:pStyle w:val="TAL"/>
              <w:keepNext w:val="0"/>
              <w:keepLines w:val="0"/>
              <w:rPr>
                <w:sz w:val="16"/>
              </w:rPr>
            </w:pPr>
            <w:r w:rsidRPr="003F1D58">
              <w:rPr>
                <w:sz w:val="16"/>
              </w:rPr>
              <w:t>15.2.0</w:t>
            </w:r>
          </w:p>
        </w:tc>
      </w:tr>
      <w:tr w:rsidR="00865420" w:rsidRPr="003F1D58" w14:paraId="39BAD991"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2AFA79D8" w14:textId="4725A98C" w:rsidR="00865420" w:rsidRPr="003F1D58" w:rsidRDefault="00C55D52" w:rsidP="00480F90">
            <w:pPr>
              <w:pStyle w:val="TAC"/>
              <w:keepNext w:val="0"/>
              <w:keepLines w:val="0"/>
              <w:rPr>
                <w:sz w:val="16"/>
              </w:rPr>
            </w:pPr>
            <w:r w:rsidRPr="003F1D58">
              <w:rPr>
                <w:sz w:val="16"/>
              </w:rPr>
              <w:t>SCP-89</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66210A8A" w14:textId="354B137E" w:rsidR="00865420" w:rsidRPr="003F1D58" w:rsidRDefault="00C55D52" w:rsidP="00480F90">
            <w:pPr>
              <w:pStyle w:val="TAL"/>
              <w:keepNext w:val="0"/>
              <w:keepLines w:val="0"/>
              <w:rPr>
                <w:rFonts w:cs="Arial"/>
                <w:sz w:val="16"/>
                <w:szCs w:val="16"/>
              </w:rPr>
            </w:pPr>
            <w:r w:rsidRPr="003F1D58">
              <w:rPr>
                <w:rFonts w:cs="Arial"/>
                <w:sz w:val="16"/>
                <w:szCs w:val="16"/>
              </w:rPr>
              <w:t>SCP(19)000193</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C9E3D61" w14:textId="580B31EA" w:rsidR="00865420" w:rsidRPr="003F1D58" w:rsidRDefault="00C55D52" w:rsidP="00480F90">
            <w:pPr>
              <w:pStyle w:val="TAL"/>
              <w:keepNext w:val="0"/>
              <w:keepLines w:val="0"/>
              <w:rPr>
                <w:sz w:val="16"/>
              </w:rPr>
            </w:pPr>
            <w:r w:rsidRPr="003F1D58">
              <w:rPr>
                <w:sz w:val="16"/>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DA585A1" w14:textId="7BEF6166" w:rsidR="00865420" w:rsidRPr="003F1D58" w:rsidRDefault="00C55D52" w:rsidP="00480F90">
            <w:pPr>
              <w:pStyle w:val="TAL"/>
              <w:keepNext w:val="0"/>
              <w:keepLines w:val="0"/>
              <w:rPr>
                <w:sz w:val="16"/>
              </w:rPr>
            </w:pPr>
            <w:r w:rsidRPr="003F1D58">
              <w:rPr>
                <w:sz w:val="16"/>
              </w:rPr>
              <w:t>174</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5204780F" w14:textId="77777777" w:rsidR="00865420" w:rsidRPr="003F1D58" w:rsidRDefault="00865420"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07EB9FC" w14:textId="021DCB05" w:rsidR="00865420" w:rsidRPr="003F1D58" w:rsidRDefault="00C55D52" w:rsidP="00480F90">
            <w:pPr>
              <w:pStyle w:val="TAL"/>
              <w:keepNext w:val="0"/>
              <w:keepLines w:val="0"/>
              <w:rPr>
                <w:sz w:val="16"/>
              </w:rPr>
            </w:pPr>
            <w:r w:rsidRPr="003F1D58">
              <w:rPr>
                <w:sz w:val="16"/>
              </w:rPr>
              <w:t>A</w:t>
            </w:r>
          </w:p>
        </w:tc>
        <w:tc>
          <w:tcPr>
            <w:tcW w:w="4233" w:type="dxa"/>
            <w:tcBorders>
              <w:top w:val="single" w:sz="6" w:space="0" w:color="000000"/>
              <w:left w:val="single" w:sz="6" w:space="0" w:color="000000"/>
              <w:bottom w:val="single" w:sz="6" w:space="0" w:color="000000"/>
              <w:right w:val="single" w:sz="6" w:space="0" w:color="000000"/>
            </w:tcBorders>
          </w:tcPr>
          <w:p w14:paraId="68B1A68D" w14:textId="7FEDECCA" w:rsidR="00865420" w:rsidRPr="003F1D58" w:rsidRDefault="00AF1EE5" w:rsidP="00480F90">
            <w:pPr>
              <w:pStyle w:val="TAL"/>
              <w:keepNext w:val="0"/>
              <w:keepLines w:val="0"/>
              <w:rPr>
                <w:rFonts w:cs="Arial"/>
                <w:color w:val="000000"/>
                <w:sz w:val="16"/>
                <w:szCs w:val="16"/>
              </w:rPr>
            </w:pPr>
            <w:r w:rsidRPr="003F1D58">
              <w:rPr>
                <w:rFonts w:cs="Arial"/>
                <w:color w:val="000000"/>
                <w:sz w:val="16"/>
                <w:szCs w:val="16"/>
              </w:rPr>
              <w:t>Modification of the AID allocated to uicc.suspendresume package</w:t>
            </w:r>
          </w:p>
        </w:tc>
        <w:tc>
          <w:tcPr>
            <w:tcW w:w="896" w:type="dxa"/>
            <w:tcBorders>
              <w:top w:val="single" w:sz="6" w:space="0" w:color="000000"/>
              <w:left w:val="single" w:sz="6" w:space="0" w:color="000000"/>
              <w:bottom w:val="single" w:sz="6" w:space="0" w:color="000000"/>
              <w:right w:val="single" w:sz="6" w:space="0" w:color="000000"/>
            </w:tcBorders>
          </w:tcPr>
          <w:p w14:paraId="024F5D4C" w14:textId="370CF77B" w:rsidR="00865420" w:rsidRPr="003F1D58" w:rsidRDefault="00AF1EE5" w:rsidP="00480F90">
            <w:pPr>
              <w:pStyle w:val="TAL"/>
              <w:keepNext w:val="0"/>
              <w:keepLines w:val="0"/>
              <w:rPr>
                <w:sz w:val="16"/>
              </w:rPr>
            </w:pPr>
            <w:r w:rsidRPr="003F1D58">
              <w:rPr>
                <w:sz w:val="16"/>
              </w:rPr>
              <w:t>15.2.0</w:t>
            </w:r>
          </w:p>
        </w:tc>
      </w:tr>
      <w:tr w:rsidR="00112BB8" w:rsidRPr="003F1D58" w14:paraId="699FF4B1"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65FD4078" w14:textId="792CC818" w:rsidR="00112BB8" w:rsidRPr="003F1D58" w:rsidRDefault="00112BB8" w:rsidP="00480F90">
            <w:pPr>
              <w:pStyle w:val="TAC"/>
              <w:keepNext w:val="0"/>
              <w:keepLines w:val="0"/>
              <w:rPr>
                <w:sz w:val="16"/>
              </w:rPr>
            </w:pPr>
            <w:r w:rsidRPr="003F1D58">
              <w:rPr>
                <w:sz w:val="16"/>
              </w:rPr>
              <w:t>SCP-90</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3F9F1FD9" w14:textId="7FDE8DEA" w:rsidR="00112BB8" w:rsidRPr="003F1D58" w:rsidRDefault="0025197F" w:rsidP="00480F90">
            <w:pPr>
              <w:pStyle w:val="TAL"/>
              <w:keepNext w:val="0"/>
              <w:keepLines w:val="0"/>
              <w:rPr>
                <w:rFonts w:cs="Arial"/>
                <w:sz w:val="16"/>
                <w:szCs w:val="16"/>
              </w:rPr>
            </w:pPr>
            <w:r w:rsidRPr="003F1D58">
              <w:rPr>
                <w:rFonts w:cs="Arial"/>
                <w:sz w:val="16"/>
                <w:szCs w:val="16"/>
              </w:rPr>
              <w:t>SCP(19)000</w:t>
            </w:r>
            <w:r w:rsidR="00D8629A" w:rsidRPr="003F1D58">
              <w:rPr>
                <w:rFonts w:cs="Arial"/>
                <w:sz w:val="16"/>
                <w:szCs w:val="16"/>
              </w:rPr>
              <w:t>234</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5695A305" w14:textId="3833A10A" w:rsidR="00112BB8" w:rsidRPr="003F1D58" w:rsidRDefault="00102025" w:rsidP="00480F90">
            <w:pPr>
              <w:pStyle w:val="TAL"/>
              <w:keepNext w:val="0"/>
              <w:keepLines w:val="0"/>
              <w:rPr>
                <w:sz w:val="16"/>
              </w:rPr>
            </w:pPr>
            <w:r w:rsidRPr="003F1D58">
              <w:rPr>
                <w:sz w:val="16"/>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59BD2D4" w14:textId="72FF184D" w:rsidR="00112BB8" w:rsidRPr="003F1D58" w:rsidRDefault="006513D6" w:rsidP="00480F90">
            <w:pPr>
              <w:pStyle w:val="TAL"/>
              <w:keepNext w:val="0"/>
              <w:keepLines w:val="0"/>
              <w:rPr>
                <w:sz w:val="16"/>
              </w:rPr>
            </w:pPr>
            <w:r w:rsidRPr="003F1D58">
              <w:rPr>
                <w:sz w:val="16"/>
              </w:rPr>
              <w:t>176</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05F3EAF5" w14:textId="69716E24" w:rsidR="00112BB8" w:rsidRPr="003F1D58" w:rsidRDefault="00D8629A" w:rsidP="00480F90">
            <w:pPr>
              <w:pStyle w:val="TAL"/>
              <w:keepNext w:val="0"/>
              <w:keepLines w:val="0"/>
              <w:rPr>
                <w:sz w:val="16"/>
              </w:rPr>
            </w:pPr>
            <w:r w:rsidRPr="003F1D58">
              <w:rPr>
                <w:sz w:val="16"/>
              </w:rPr>
              <w:t>1</w:t>
            </w: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7989679B" w14:textId="2C2A2FF6" w:rsidR="00112BB8" w:rsidRPr="003F1D58" w:rsidRDefault="008E4E6B"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2758A4C3" w14:textId="5C96884C" w:rsidR="00112BB8" w:rsidRPr="003F1D58" w:rsidRDefault="0025197F" w:rsidP="00480F90">
            <w:pPr>
              <w:pStyle w:val="TAL"/>
              <w:keepNext w:val="0"/>
              <w:keepLines w:val="0"/>
              <w:rPr>
                <w:rFonts w:cs="Arial"/>
                <w:color w:val="000000"/>
                <w:sz w:val="16"/>
                <w:szCs w:val="16"/>
              </w:rPr>
            </w:pPr>
            <w:r w:rsidRPr="003F1D58">
              <w:rPr>
                <w:rFonts w:cs="Arial"/>
                <w:color w:val="000000"/>
                <w:sz w:val="16"/>
                <w:szCs w:val="16"/>
              </w:rPr>
              <w:t>Refinement of the description of the TERMINAL_CAPABILITY event and handler</w:t>
            </w:r>
          </w:p>
        </w:tc>
        <w:tc>
          <w:tcPr>
            <w:tcW w:w="896" w:type="dxa"/>
            <w:tcBorders>
              <w:top w:val="single" w:sz="6" w:space="0" w:color="000000"/>
              <w:left w:val="single" w:sz="6" w:space="0" w:color="000000"/>
              <w:bottom w:val="single" w:sz="6" w:space="0" w:color="000000"/>
              <w:right w:val="single" w:sz="6" w:space="0" w:color="000000"/>
            </w:tcBorders>
          </w:tcPr>
          <w:p w14:paraId="0EB5A5A2" w14:textId="3C7D2D6D" w:rsidR="00112BB8" w:rsidRPr="003F1D58" w:rsidRDefault="00102025" w:rsidP="00480F90">
            <w:pPr>
              <w:pStyle w:val="TAL"/>
              <w:keepNext w:val="0"/>
              <w:keepLines w:val="0"/>
              <w:rPr>
                <w:sz w:val="16"/>
              </w:rPr>
            </w:pPr>
            <w:r w:rsidRPr="003F1D58">
              <w:rPr>
                <w:sz w:val="16"/>
              </w:rPr>
              <w:t>15.3.0</w:t>
            </w:r>
          </w:p>
        </w:tc>
      </w:tr>
      <w:tr w:rsidR="00112BB8" w:rsidRPr="003F1D58" w14:paraId="4973676C"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0124A4B9" w14:textId="1EBBF011" w:rsidR="00112BB8" w:rsidRPr="003F1D58" w:rsidRDefault="00112BB8" w:rsidP="00480F90">
            <w:pPr>
              <w:pStyle w:val="TAC"/>
              <w:keepNext w:val="0"/>
              <w:keepLines w:val="0"/>
              <w:rPr>
                <w:sz w:val="16"/>
              </w:rPr>
            </w:pPr>
            <w:r w:rsidRPr="003F1D58">
              <w:rPr>
                <w:sz w:val="16"/>
              </w:rPr>
              <w:t>SCP-90</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75CFEC26" w14:textId="33EB3C45" w:rsidR="00112BB8" w:rsidRPr="003F1D58" w:rsidRDefault="00D77900" w:rsidP="00480F90">
            <w:pPr>
              <w:pStyle w:val="TAL"/>
              <w:keepNext w:val="0"/>
              <w:keepLines w:val="0"/>
              <w:rPr>
                <w:rFonts w:cs="Arial"/>
                <w:sz w:val="16"/>
                <w:szCs w:val="16"/>
              </w:rPr>
            </w:pPr>
            <w:r w:rsidRPr="003F1D58">
              <w:rPr>
                <w:rFonts w:cs="Arial"/>
                <w:sz w:val="16"/>
                <w:szCs w:val="16"/>
              </w:rPr>
              <w:t>SCP(19)000</w:t>
            </w:r>
            <w:r w:rsidR="00184DC9" w:rsidRPr="003F1D58">
              <w:rPr>
                <w:rFonts w:cs="Arial"/>
                <w:sz w:val="16"/>
                <w:szCs w:val="16"/>
              </w:rPr>
              <w:t>236</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44A36EAF" w14:textId="541E21BA" w:rsidR="00112BB8" w:rsidRPr="003F1D58" w:rsidRDefault="00112BB8" w:rsidP="00480F90">
            <w:pPr>
              <w:pStyle w:val="TAL"/>
              <w:keepNext w:val="0"/>
              <w:keepLines w:val="0"/>
              <w:rPr>
                <w:sz w:val="16"/>
              </w:rPr>
            </w:pPr>
            <w:r w:rsidRPr="003F1D58">
              <w:rPr>
                <w:sz w:val="16"/>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CD9FEC6" w14:textId="4CF6ED98" w:rsidR="00112BB8" w:rsidRPr="003F1D58" w:rsidRDefault="00AC459D" w:rsidP="00480F90">
            <w:pPr>
              <w:pStyle w:val="TAL"/>
              <w:keepNext w:val="0"/>
              <w:keepLines w:val="0"/>
              <w:rPr>
                <w:sz w:val="16"/>
              </w:rPr>
            </w:pPr>
            <w:r w:rsidRPr="003F1D58">
              <w:rPr>
                <w:sz w:val="16"/>
              </w:rPr>
              <w:t>178</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620FCB8B" w14:textId="77777777" w:rsidR="00112BB8" w:rsidRPr="003F1D58" w:rsidRDefault="00112BB8"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130076A1" w14:textId="591FADC1" w:rsidR="00112BB8" w:rsidRPr="003F1D58" w:rsidRDefault="00235A52"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13D3BDE1" w14:textId="343A3A9F" w:rsidR="00112BB8" w:rsidRPr="003F1D58" w:rsidRDefault="008D669A" w:rsidP="00480F90">
            <w:pPr>
              <w:pStyle w:val="TAL"/>
              <w:keepNext w:val="0"/>
              <w:keepLines w:val="0"/>
              <w:rPr>
                <w:rFonts w:cs="Arial"/>
                <w:color w:val="000000"/>
                <w:sz w:val="16"/>
                <w:szCs w:val="16"/>
              </w:rPr>
            </w:pPr>
            <w:r w:rsidRPr="003F1D58">
              <w:rPr>
                <w:rFonts w:cs="Arial"/>
                <w:color w:val="000000"/>
                <w:sz w:val="16"/>
                <w:szCs w:val="16"/>
              </w:rPr>
              <w:t>Adding SET DATA to list of RFM commands triggering EVENT_REMOTE_FILE_UPDATE</w:t>
            </w:r>
          </w:p>
        </w:tc>
        <w:tc>
          <w:tcPr>
            <w:tcW w:w="896" w:type="dxa"/>
            <w:tcBorders>
              <w:top w:val="single" w:sz="6" w:space="0" w:color="000000"/>
              <w:left w:val="single" w:sz="6" w:space="0" w:color="000000"/>
              <w:bottom w:val="single" w:sz="6" w:space="0" w:color="000000"/>
              <w:right w:val="single" w:sz="6" w:space="0" w:color="000000"/>
            </w:tcBorders>
          </w:tcPr>
          <w:p w14:paraId="3D282DD7" w14:textId="44D4125D" w:rsidR="00112BB8" w:rsidRPr="003F1D58" w:rsidRDefault="00112BB8" w:rsidP="00480F90">
            <w:pPr>
              <w:pStyle w:val="TAL"/>
              <w:keepNext w:val="0"/>
              <w:keepLines w:val="0"/>
              <w:rPr>
                <w:sz w:val="16"/>
              </w:rPr>
            </w:pPr>
            <w:r w:rsidRPr="003F1D58">
              <w:rPr>
                <w:sz w:val="16"/>
              </w:rPr>
              <w:t>15.3.0</w:t>
            </w:r>
          </w:p>
        </w:tc>
      </w:tr>
      <w:tr w:rsidR="00112BB8" w:rsidRPr="003F1D58" w14:paraId="2BF1F4E0"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579F51BA" w14:textId="11AF0B02" w:rsidR="00112BB8" w:rsidRPr="003F1D58" w:rsidRDefault="00112BB8" w:rsidP="00480F90">
            <w:pPr>
              <w:pStyle w:val="TAC"/>
              <w:keepNext w:val="0"/>
              <w:keepLines w:val="0"/>
              <w:rPr>
                <w:sz w:val="16"/>
              </w:rPr>
            </w:pPr>
            <w:r w:rsidRPr="003F1D58">
              <w:rPr>
                <w:sz w:val="16"/>
              </w:rPr>
              <w:t>SCP-90</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160F41D6" w14:textId="502E4E0B" w:rsidR="00112BB8" w:rsidRPr="003F1D58" w:rsidRDefault="008D669A" w:rsidP="00480F90">
            <w:pPr>
              <w:pStyle w:val="TAL"/>
              <w:keepNext w:val="0"/>
              <w:keepLines w:val="0"/>
              <w:rPr>
                <w:rFonts w:cs="Arial"/>
                <w:sz w:val="16"/>
                <w:szCs w:val="16"/>
              </w:rPr>
            </w:pPr>
            <w:r w:rsidRPr="003F1D58">
              <w:rPr>
                <w:rFonts w:cs="Arial"/>
                <w:sz w:val="16"/>
                <w:szCs w:val="16"/>
              </w:rPr>
              <w:t>SCP(19)000239</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625D6C7B" w14:textId="468215F7" w:rsidR="00112BB8" w:rsidRPr="003F1D58" w:rsidRDefault="00112BB8" w:rsidP="00480F90">
            <w:pPr>
              <w:pStyle w:val="TAL"/>
              <w:keepNext w:val="0"/>
              <w:keepLines w:val="0"/>
              <w:rPr>
                <w:sz w:val="16"/>
              </w:rPr>
            </w:pPr>
            <w:r w:rsidRPr="003F1D58">
              <w:rPr>
                <w:sz w:val="16"/>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5179E4D" w14:textId="167F17FD" w:rsidR="00112BB8" w:rsidRPr="003F1D58" w:rsidRDefault="008F7E10" w:rsidP="00480F90">
            <w:pPr>
              <w:pStyle w:val="TAL"/>
              <w:keepNext w:val="0"/>
              <w:keepLines w:val="0"/>
              <w:rPr>
                <w:sz w:val="16"/>
              </w:rPr>
            </w:pPr>
            <w:r w:rsidRPr="003F1D58">
              <w:rPr>
                <w:sz w:val="16"/>
              </w:rPr>
              <w:t>180</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6620ADDD" w14:textId="77777777" w:rsidR="00112BB8" w:rsidRPr="003F1D58" w:rsidRDefault="00112BB8"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0EBAD27A" w14:textId="1F42830B" w:rsidR="00112BB8" w:rsidRPr="003F1D58" w:rsidRDefault="003818B2"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02947F8" w14:textId="23CFB461" w:rsidR="00112BB8" w:rsidRPr="003F1D58" w:rsidRDefault="007824EF" w:rsidP="00480F90">
            <w:pPr>
              <w:pStyle w:val="TAL"/>
              <w:keepNext w:val="0"/>
              <w:keepLines w:val="0"/>
              <w:rPr>
                <w:rFonts w:cs="Arial"/>
                <w:color w:val="000000"/>
                <w:sz w:val="16"/>
                <w:szCs w:val="16"/>
              </w:rPr>
            </w:pPr>
            <w:r w:rsidRPr="003F1D58">
              <w:rPr>
                <w:rFonts w:cs="Arial"/>
                <w:color w:val="000000"/>
                <w:sz w:val="16"/>
                <w:szCs w:val="16"/>
              </w:rPr>
              <w:t>Correction of reference to method getBERTag()</w:t>
            </w:r>
          </w:p>
        </w:tc>
        <w:tc>
          <w:tcPr>
            <w:tcW w:w="896" w:type="dxa"/>
            <w:tcBorders>
              <w:top w:val="single" w:sz="6" w:space="0" w:color="000000"/>
              <w:left w:val="single" w:sz="6" w:space="0" w:color="000000"/>
              <w:bottom w:val="single" w:sz="6" w:space="0" w:color="000000"/>
              <w:right w:val="single" w:sz="6" w:space="0" w:color="000000"/>
            </w:tcBorders>
          </w:tcPr>
          <w:p w14:paraId="3ABAD108" w14:textId="0CD8337E" w:rsidR="00112BB8" w:rsidRPr="003F1D58" w:rsidRDefault="00112BB8" w:rsidP="00480F90">
            <w:pPr>
              <w:pStyle w:val="TAL"/>
              <w:keepNext w:val="0"/>
              <w:keepLines w:val="0"/>
              <w:rPr>
                <w:sz w:val="16"/>
              </w:rPr>
            </w:pPr>
            <w:r w:rsidRPr="003F1D58">
              <w:rPr>
                <w:sz w:val="16"/>
              </w:rPr>
              <w:t>15.3.0</w:t>
            </w:r>
          </w:p>
        </w:tc>
      </w:tr>
      <w:tr w:rsidR="00D865D2" w:rsidRPr="003F1D58" w14:paraId="3C79ED7E" w14:textId="77777777" w:rsidTr="00CA5927">
        <w:trPr>
          <w:jc w:val="center"/>
        </w:trPr>
        <w:tc>
          <w:tcPr>
            <w:tcW w:w="792" w:type="dxa"/>
            <w:tcBorders>
              <w:top w:val="single" w:sz="6" w:space="0" w:color="000000"/>
              <w:left w:val="single" w:sz="6" w:space="0" w:color="000000"/>
              <w:bottom w:val="single" w:sz="6" w:space="0" w:color="000000"/>
              <w:right w:val="single" w:sz="6" w:space="0" w:color="000000"/>
            </w:tcBorders>
            <w:tcMar>
              <w:right w:w="28" w:type="dxa"/>
            </w:tcMar>
          </w:tcPr>
          <w:p w14:paraId="45D9BD76" w14:textId="702DAE37" w:rsidR="00D865D2" w:rsidRPr="003F1D58" w:rsidRDefault="00D865D2" w:rsidP="00480F90">
            <w:pPr>
              <w:pStyle w:val="TAC"/>
              <w:keepNext w:val="0"/>
              <w:keepLines w:val="0"/>
              <w:rPr>
                <w:sz w:val="16"/>
              </w:rPr>
            </w:pPr>
            <w:r w:rsidRPr="003F1D58">
              <w:rPr>
                <w:sz w:val="16"/>
              </w:rPr>
              <w:t>SCP-100</w:t>
            </w:r>
          </w:p>
        </w:tc>
        <w:tc>
          <w:tcPr>
            <w:tcW w:w="1596" w:type="dxa"/>
            <w:tcBorders>
              <w:top w:val="single" w:sz="6" w:space="0" w:color="000000"/>
              <w:left w:val="single" w:sz="6" w:space="0" w:color="000000"/>
              <w:bottom w:val="single" w:sz="6" w:space="0" w:color="000000"/>
              <w:right w:val="single" w:sz="6" w:space="0" w:color="000000"/>
            </w:tcBorders>
            <w:tcMar>
              <w:right w:w="28" w:type="dxa"/>
            </w:tcMar>
          </w:tcPr>
          <w:p w14:paraId="4D4643FD" w14:textId="4AC4320F" w:rsidR="00D865D2" w:rsidRPr="003F1D58" w:rsidRDefault="00D865D2" w:rsidP="00480F90">
            <w:pPr>
              <w:pStyle w:val="TAL"/>
              <w:keepNext w:val="0"/>
              <w:keepLines w:val="0"/>
              <w:rPr>
                <w:rFonts w:cs="Arial"/>
                <w:sz w:val="16"/>
                <w:szCs w:val="16"/>
              </w:rPr>
            </w:pPr>
            <w:r w:rsidRPr="003F1D58">
              <w:rPr>
                <w:rFonts w:cs="Arial"/>
                <w:sz w:val="16"/>
                <w:szCs w:val="16"/>
              </w:rPr>
              <w:t>SCP(21)000073</w:t>
            </w:r>
          </w:p>
        </w:tc>
        <w:tc>
          <w:tcPr>
            <w:tcW w:w="602" w:type="dxa"/>
            <w:tcBorders>
              <w:top w:val="single" w:sz="6" w:space="0" w:color="000000"/>
              <w:left w:val="single" w:sz="6" w:space="0" w:color="000000"/>
              <w:bottom w:val="single" w:sz="6" w:space="0" w:color="000000"/>
              <w:right w:val="single" w:sz="6" w:space="0" w:color="000000"/>
            </w:tcBorders>
            <w:tcMar>
              <w:right w:w="28" w:type="dxa"/>
            </w:tcMar>
          </w:tcPr>
          <w:p w14:paraId="1BAB1EDF" w14:textId="231A844C" w:rsidR="00D865D2" w:rsidRPr="003F1D58" w:rsidRDefault="00D865D2" w:rsidP="00480F90">
            <w:pPr>
              <w:pStyle w:val="TAL"/>
              <w:keepNext w:val="0"/>
              <w:keepLines w:val="0"/>
              <w:rPr>
                <w:sz w:val="16"/>
              </w:rPr>
            </w:pPr>
            <w:r w:rsidRPr="003F1D58">
              <w:rPr>
                <w:sz w:val="16"/>
              </w:rPr>
              <w:t>15.3.0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ECC2250" w14:textId="609D648F" w:rsidR="00D865D2" w:rsidRPr="003F1D58" w:rsidRDefault="00D865D2" w:rsidP="00480F90">
            <w:pPr>
              <w:pStyle w:val="TAL"/>
              <w:keepNext w:val="0"/>
              <w:keepLines w:val="0"/>
              <w:rPr>
                <w:sz w:val="16"/>
              </w:rPr>
            </w:pPr>
            <w:r w:rsidRPr="003F1D58">
              <w:rPr>
                <w:sz w:val="16"/>
              </w:rPr>
              <w:t>183</w:t>
            </w:r>
          </w:p>
        </w:tc>
        <w:tc>
          <w:tcPr>
            <w:tcW w:w="426" w:type="dxa"/>
            <w:tcBorders>
              <w:top w:val="single" w:sz="6" w:space="0" w:color="000000"/>
              <w:left w:val="single" w:sz="6" w:space="0" w:color="000000"/>
              <w:bottom w:val="single" w:sz="6" w:space="0" w:color="000000"/>
              <w:right w:val="single" w:sz="6" w:space="0" w:color="000000"/>
            </w:tcBorders>
            <w:tcMar>
              <w:right w:w="28" w:type="dxa"/>
            </w:tcMar>
          </w:tcPr>
          <w:p w14:paraId="484D0D9C" w14:textId="77777777" w:rsidR="00D865D2" w:rsidRPr="003F1D58" w:rsidRDefault="00D865D2" w:rsidP="00480F90">
            <w:pPr>
              <w:pStyle w:val="TAL"/>
              <w:keepNext w:val="0"/>
              <w:keepLines w:val="0"/>
              <w:rPr>
                <w:sz w:val="16"/>
              </w:rPr>
            </w:pPr>
          </w:p>
        </w:tc>
        <w:tc>
          <w:tcPr>
            <w:tcW w:w="414" w:type="dxa"/>
            <w:tcBorders>
              <w:top w:val="single" w:sz="6" w:space="0" w:color="000000"/>
              <w:left w:val="single" w:sz="6" w:space="0" w:color="000000"/>
              <w:bottom w:val="single" w:sz="6" w:space="0" w:color="000000"/>
              <w:right w:val="single" w:sz="6" w:space="0" w:color="000000"/>
            </w:tcBorders>
            <w:tcMar>
              <w:right w:w="28" w:type="dxa"/>
            </w:tcMar>
          </w:tcPr>
          <w:p w14:paraId="4F0FFC80" w14:textId="66DD67AD" w:rsidR="00D865D2" w:rsidRPr="003F1D58" w:rsidRDefault="00D865D2" w:rsidP="00480F90">
            <w:pPr>
              <w:pStyle w:val="TAL"/>
              <w:keepNext w:val="0"/>
              <w:keepLines w:val="0"/>
              <w:rPr>
                <w:sz w:val="16"/>
              </w:rPr>
            </w:pPr>
            <w:r w:rsidRPr="003F1D58">
              <w:rPr>
                <w:sz w:val="16"/>
              </w:rPr>
              <w:t>F</w:t>
            </w:r>
          </w:p>
        </w:tc>
        <w:tc>
          <w:tcPr>
            <w:tcW w:w="4233" w:type="dxa"/>
            <w:tcBorders>
              <w:top w:val="single" w:sz="6" w:space="0" w:color="000000"/>
              <w:left w:val="single" w:sz="6" w:space="0" w:color="000000"/>
              <w:bottom w:val="single" w:sz="6" w:space="0" w:color="000000"/>
              <w:right w:val="single" w:sz="6" w:space="0" w:color="000000"/>
            </w:tcBorders>
          </w:tcPr>
          <w:p w14:paraId="3356AABE" w14:textId="178355BB" w:rsidR="00D865D2" w:rsidRPr="003F1D58" w:rsidRDefault="00D865D2" w:rsidP="00480F90">
            <w:pPr>
              <w:pStyle w:val="TAL"/>
              <w:keepNext w:val="0"/>
              <w:keepLines w:val="0"/>
              <w:rPr>
                <w:rFonts w:cs="Arial"/>
                <w:color w:val="000000"/>
                <w:sz w:val="16"/>
                <w:szCs w:val="16"/>
              </w:rPr>
            </w:pPr>
            <w:r w:rsidRPr="003F1D58">
              <w:rPr>
                <w:rFonts w:cs="Arial"/>
                <w:color w:val="000000"/>
                <w:sz w:val="16"/>
                <w:szCs w:val="16"/>
              </w:rPr>
              <w:t>Correction of Name in the reference to the GlobalPlatform API</w:t>
            </w:r>
          </w:p>
        </w:tc>
        <w:tc>
          <w:tcPr>
            <w:tcW w:w="896" w:type="dxa"/>
            <w:tcBorders>
              <w:top w:val="single" w:sz="6" w:space="0" w:color="000000"/>
              <w:left w:val="single" w:sz="6" w:space="0" w:color="000000"/>
              <w:bottom w:val="single" w:sz="6" w:space="0" w:color="000000"/>
              <w:right w:val="single" w:sz="6" w:space="0" w:color="000000"/>
            </w:tcBorders>
          </w:tcPr>
          <w:p w14:paraId="1EE1189C" w14:textId="134DAEBA" w:rsidR="00D865D2" w:rsidRPr="003F1D58" w:rsidRDefault="00D865D2" w:rsidP="00480F90">
            <w:pPr>
              <w:pStyle w:val="TAL"/>
              <w:keepNext w:val="0"/>
              <w:keepLines w:val="0"/>
              <w:rPr>
                <w:sz w:val="16"/>
              </w:rPr>
            </w:pPr>
            <w:r w:rsidRPr="003F1D58">
              <w:rPr>
                <w:sz w:val="16"/>
              </w:rPr>
              <w:t>15.4.0</w:t>
            </w:r>
          </w:p>
        </w:tc>
      </w:tr>
    </w:tbl>
    <w:p w14:paraId="0C9F79EE" w14:textId="77777777" w:rsidR="0087313C" w:rsidRPr="003F1D58" w:rsidRDefault="0087313C"/>
    <w:p w14:paraId="5D154C6B" w14:textId="77777777" w:rsidR="0087313C" w:rsidRPr="003F1D58" w:rsidRDefault="0087313C">
      <w:pPr>
        <w:pStyle w:val="Heading1"/>
      </w:pPr>
      <w:r w:rsidRPr="003F1D58">
        <w:br w:type="page"/>
      </w:r>
      <w:bookmarkStart w:id="195" w:name="_Toc79566848"/>
      <w:bookmarkStart w:id="196" w:name="_Toc79568910"/>
      <w:r w:rsidRPr="003F1D58">
        <w:lastRenderedPageBreak/>
        <w:t>History</w:t>
      </w:r>
      <w:bookmarkEnd w:id="195"/>
      <w:bookmarkEnd w:id="19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87313C" w:rsidRPr="003F1D58" w14:paraId="40EFDED3" w14:textId="77777777" w:rsidTr="006714FA">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5217E1D" w14:textId="77777777" w:rsidR="0087313C" w:rsidRPr="003F1D58" w:rsidRDefault="0087313C">
            <w:pPr>
              <w:spacing w:before="60" w:after="60"/>
              <w:jc w:val="center"/>
              <w:rPr>
                <w:b/>
                <w:sz w:val="24"/>
              </w:rPr>
            </w:pPr>
            <w:r w:rsidRPr="003F1D58">
              <w:rPr>
                <w:b/>
                <w:sz w:val="24"/>
              </w:rPr>
              <w:t>Document history</w:t>
            </w:r>
          </w:p>
        </w:tc>
      </w:tr>
      <w:tr w:rsidR="006714FA" w:rsidRPr="003F1D58" w14:paraId="18EDD43F"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4D4418A5" w14:textId="77777777" w:rsidR="006714FA" w:rsidRPr="003F1D58" w:rsidRDefault="006714FA" w:rsidP="00BF224E">
            <w:pPr>
              <w:pStyle w:val="FP"/>
              <w:spacing w:before="80" w:after="80"/>
              <w:ind w:left="57"/>
            </w:pPr>
            <w:r w:rsidRPr="003F1D58">
              <w:t>V15.0.0</w:t>
            </w:r>
          </w:p>
        </w:tc>
        <w:tc>
          <w:tcPr>
            <w:tcW w:w="1588" w:type="dxa"/>
            <w:tcBorders>
              <w:top w:val="single" w:sz="4" w:space="0" w:color="auto"/>
              <w:left w:val="single" w:sz="4" w:space="0" w:color="auto"/>
              <w:bottom w:val="single" w:sz="4" w:space="0" w:color="auto"/>
              <w:right w:val="single" w:sz="4" w:space="0" w:color="auto"/>
            </w:tcBorders>
          </w:tcPr>
          <w:p w14:paraId="48726388" w14:textId="77777777" w:rsidR="006714FA" w:rsidRPr="003F1D58" w:rsidRDefault="006714FA" w:rsidP="00BF224E">
            <w:pPr>
              <w:pStyle w:val="FP"/>
              <w:spacing w:before="80" w:after="80"/>
              <w:ind w:left="57"/>
            </w:pPr>
            <w:r w:rsidRPr="003F1D58">
              <w:t>January 2019</w:t>
            </w:r>
          </w:p>
        </w:tc>
        <w:tc>
          <w:tcPr>
            <w:tcW w:w="6804" w:type="dxa"/>
            <w:tcBorders>
              <w:top w:val="single" w:sz="4" w:space="0" w:color="auto"/>
              <w:left w:val="single" w:sz="4" w:space="0" w:color="auto"/>
              <w:bottom w:val="single" w:sz="4" w:space="0" w:color="auto"/>
              <w:right w:val="single" w:sz="4" w:space="0" w:color="auto"/>
            </w:tcBorders>
          </w:tcPr>
          <w:p w14:paraId="67614054" w14:textId="77777777" w:rsidR="006714FA" w:rsidRPr="003F1D58" w:rsidRDefault="006714FA" w:rsidP="007E1513">
            <w:pPr>
              <w:pStyle w:val="FP"/>
              <w:tabs>
                <w:tab w:val="left" w:pos="3118"/>
              </w:tabs>
              <w:spacing w:before="80" w:after="80"/>
              <w:ind w:left="57"/>
            </w:pPr>
            <w:r w:rsidRPr="003F1D58">
              <w:t>Publication</w:t>
            </w:r>
          </w:p>
        </w:tc>
      </w:tr>
      <w:tr w:rsidR="004E3E6E" w:rsidRPr="003F1D58" w14:paraId="4428DFBD"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76F446C8" w14:textId="77777777" w:rsidR="004E3E6E" w:rsidRPr="003F1D58" w:rsidRDefault="0080544F" w:rsidP="0087313C">
            <w:pPr>
              <w:pStyle w:val="FP"/>
              <w:spacing w:before="80" w:after="80"/>
              <w:ind w:left="57"/>
            </w:pPr>
            <w:r w:rsidRPr="003F1D58">
              <w:t>V15.1.0</w:t>
            </w:r>
          </w:p>
        </w:tc>
        <w:tc>
          <w:tcPr>
            <w:tcW w:w="1588" w:type="dxa"/>
            <w:tcBorders>
              <w:top w:val="single" w:sz="4" w:space="0" w:color="auto"/>
              <w:left w:val="single" w:sz="4" w:space="0" w:color="auto"/>
              <w:bottom w:val="single" w:sz="4" w:space="0" w:color="auto"/>
              <w:right w:val="single" w:sz="4" w:space="0" w:color="auto"/>
            </w:tcBorders>
          </w:tcPr>
          <w:p w14:paraId="144C54F4" w14:textId="602A0435" w:rsidR="004E3E6E" w:rsidRPr="003F1D58" w:rsidRDefault="00902BA2" w:rsidP="0087313C">
            <w:pPr>
              <w:pStyle w:val="FP"/>
              <w:spacing w:before="80" w:after="80"/>
              <w:ind w:left="57"/>
            </w:pPr>
            <w:r w:rsidRPr="003F1D58">
              <w:t>June</w:t>
            </w:r>
            <w:r w:rsidR="0080544F" w:rsidRPr="003F1D58">
              <w:t xml:space="preserve"> 2019</w:t>
            </w:r>
          </w:p>
        </w:tc>
        <w:tc>
          <w:tcPr>
            <w:tcW w:w="6804" w:type="dxa"/>
            <w:tcBorders>
              <w:top w:val="single" w:sz="4" w:space="0" w:color="auto"/>
              <w:left w:val="single" w:sz="4" w:space="0" w:color="auto"/>
              <w:bottom w:val="single" w:sz="4" w:space="0" w:color="auto"/>
              <w:right w:val="single" w:sz="4" w:space="0" w:color="auto"/>
            </w:tcBorders>
          </w:tcPr>
          <w:p w14:paraId="4F63D681" w14:textId="77777777" w:rsidR="004E3E6E" w:rsidRPr="003F1D58" w:rsidRDefault="0080544F" w:rsidP="007E1513">
            <w:pPr>
              <w:pStyle w:val="FP"/>
              <w:tabs>
                <w:tab w:val="left" w:pos="3118"/>
              </w:tabs>
              <w:spacing w:before="80" w:after="80"/>
              <w:ind w:left="57"/>
            </w:pPr>
            <w:r w:rsidRPr="003F1D58">
              <w:t>Publication</w:t>
            </w:r>
          </w:p>
        </w:tc>
      </w:tr>
      <w:tr w:rsidR="00CC4BC5" w:rsidRPr="003F1D58" w14:paraId="12C86ED1"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6F1C3D6F" w14:textId="212BD7FE" w:rsidR="00CC4BC5" w:rsidRPr="003F1D58" w:rsidRDefault="008062BB" w:rsidP="0087313C">
            <w:pPr>
              <w:pStyle w:val="FP"/>
              <w:spacing w:before="80" w:after="80"/>
              <w:ind w:left="57"/>
            </w:pPr>
            <w:r w:rsidRPr="003F1D58">
              <w:t>V15.2.0</w:t>
            </w:r>
          </w:p>
        </w:tc>
        <w:tc>
          <w:tcPr>
            <w:tcW w:w="1588" w:type="dxa"/>
            <w:tcBorders>
              <w:top w:val="single" w:sz="4" w:space="0" w:color="auto"/>
              <w:left w:val="single" w:sz="4" w:space="0" w:color="auto"/>
              <w:bottom w:val="single" w:sz="4" w:space="0" w:color="auto"/>
              <w:right w:val="single" w:sz="4" w:space="0" w:color="auto"/>
            </w:tcBorders>
          </w:tcPr>
          <w:p w14:paraId="296DBB1E" w14:textId="2A09FE12" w:rsidR="00CC4BC5" w:rsidRPr="003F1D58" w:rsidRDefault="008062BB" w:rsidP="0087313C">
            <w:pPr>
              <w:pStyle w:val="FP"/>
              <w:spacing w:before="80" w:after="80"/>
              <w:ind w:left="57"/>
            </w:pPr>
            <w:r w:rsidRPr="003F1D58">
              <w:t>November 2019</w:t>
            </w:r>
          </w:p>
        </w:tc>
        <w:tc>
          <w:tcPr>
            <w:tcW w:w="6804" w:type="dxa"/>
            <w:tcBorders>
              <w:top w:val="single" w:sz="4" w:space="0" w:color="auto"/>
              <w:left w:val="single" w:sz="4" w:space="0" w:color="auto"/>
              <w:bottom w:val="single" w:sz="4" w:space="0" w:color="auto"/>
              <w:right w:val="single" w:sz="4" w:space="0" w:color="auto"/>
            </w:tcBorders>
          </w:tcPr>
          <w:p w14:paraId="71B04809" w14:textId="5C64C75D" w:rsidR="00CC4BC5" w:rsidRPr="003F1D58" w:rsidRDefault="008062BB" w:rsidP="007E1513">
            <w:pPr>
              <w:pStyle w:val="FP"/>
              <w:tabs>
                <w:tab w:val="left" w:pos="3118"/>
              </w:tabs>
              <w:spacing w:before="80" w:after="80"/>
              <w:ind w:left="57"/>
            </w:pPr>
            <w:r w:rsidRPr="003F1D58">
              <w:t>Publication</w:t>
            </w:r>
          </w:p>
        </w:tc>
      </w:tr>
      <w:tr w:rsidR="00CC4BC5" w:rsidRPr="003F1D58" w14:paraId="79E4D701"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2E5010FB" w14:textId="0DD1D397" w:rsidR="00CC4BC5" w:rsidRPr="003F1D58" w:rsidRDefault="0056006D" w:rsidP="0087313C">
            <w:pPr>
              <w:pStyle w:val="FP"/>
              <w:spacing w:before="80" w:after="80"/>
              <w:ind w:left="57"/>
            </w:pPr>
            <w:r w:rsidRPr="003F1D58">
              <w:t>V15.3.0</w:t>
            </w:r>
          </w:p>
        </w:tc>
        <w:tc>
          <w:tcPr>
            <w:tcW w:w="1588" w:type="dxa"/>
            <w:tcBorders>
              <w:top w:val="single" w:sz="4" w:space="0" w:color="auto"/>
              <w:left w:val="single" w:sz="4" w:space="0" w:color="auto"/>
              <w:bottom w:val="single" w:sz="4" w:space="0" w:color="auto"/>
              <w:right w:val="single" w:sz="4" w:space="0" w:color="auto"/>
            </w:tcBorders>
          </w:tcPr>
          <w:p w14:paraId="50A84AD8" w14:textId="3E8A5ED1" w:rsidR="00CC4BC5" w:rsidRPr="003F1D58" w:rsidRDefault="003F291F" w:rsidP="0087313C">
            <w:pPr>
              <w:pStyle w:val="FP"/>
              <w:spacing w:before="80" w:after="80"/>
              <w:ind w:left="57"/>
            </w:pPr>
            <w:r w:rsidRPr="003F1D58">
              <w:t xml:space="preserve">February </w:t>
            </w:r>
            <w:r w:rsidR="0056006D" w:rsidRPr="003F1D58">
              <w:t>2020</w:t>
            </w:r>
          </w:p>
        </w:tc>
        <w:tc>
          <w:tcPr>
            <w:tcW w:w="6804" w:type="dxa"/>
            <w:tcBorders>
              <w:top w:val="single" w:sz="4" w:space="0" w:color="auto"/>
              <w:left w:val="single" w:sz="4" w:space="0" w:color="auto"/>
              <w:bottom w:val="single" w:sz="4" w:space="0" w:color="auto"/>
              <w:right w:val="single" w:sz="4" w:space="0" w:color="auto"/>
            </w:tcBorders>
          </w:tcPr>
          <w:p w14:paraId="634C1C41" w14:textId="65FAF164" w:rsidR="00CC4BC5" w:rsidRPr="003F1D58" w:rsidRDefault="0056006D" w:rsidP="007E1513">
            <w:pPr>
              <w:pStyle w:val="FP"/>
              <w:tabs>
                <w:tab w:val="left" w:pos="3118"/>
              </w:tabs>
              <w:spacing w:before="80" w:after="80"/>
              <w:ind w:left="57"/>
            </w:pPr>
            <w:r w:rsidRPr="003F1D58">
              <w:t>Publication</w:t>
            </w:r>
          </w:p>
        </w:tc>
      </w:tr>
      <w:tr w:rsidR="00333325" w:rsidRPr="003F1D58" w14:paraId="677D89BF"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5B19490F" w14:textId="2883954C" w:rsidR="00333325" w:rsidRPr="003F1D58" w:rsidRDefault="007E1513" w:rsidP="0087313C">
            <w:pPr>
              <w:pStyle w:val="FP"/>
              <w:spacing w:before="80" w:after="80"/>
              <w:ind w:left="57"/>
            </w:pPr>
            <w:r w:rsidRPr="003F1D58">
              <w:t>V15.4.0</w:t>
            </w:r>
          </w:p>
        </w:tc>
        <w:tc>
          <w:tcPr>
            <w:tcW w:w="1588" w:type="dxa"/>
            <w:tcBorders>
              <w:top w:val="single" w:sz="4" w:space="0" w:color="auto"/>
              <w:left w:val="single" w:sz="4" w:space="0" w:color="auto"/>
              <w:bottom w:val="single" w:sz="4" w:space="0" w:color="auto"/>
              <w:right w:val="single" w:sz="4" w:space="0" w:color="auto"/>
            </w:tcBorders>
          </w:tcPr>
          <w:p w14:paraId="74149C7D" w14:textId="5B034220" w:rsidR="00333325" w:rsidRPr="003F1D58" w:rsidRDefault="007E1513" w:rsidP="0087313C">
            <w:pPr>
              <w:pStyle w:val="FP"/>
              <w:spacing w:before="80" w:after="80"/>
              <w:ind w:left="57"/>
            </w:pPr>
            <w:r w:rsidRPr="003F1D58">
              <w:t>August 2021</w:t>
            </w:r>
          </w:p>
        </w:tc>
        <w:tc>
          <w:tcPr>
            <w:tcW w:w="6804" w:type="dxa"/>
            <w:tcBorders>
              <w:top w:val="single" w:sz="4" w:space="0" w:color="auto"/>
              <w:left w:val="single" w:sz="4" w:space="0" w:color="auto"/>
              <w:bottom w:val="single" w:sz="4" w:space="0" w:color="auto"/>
              <w:right w:val="single" w:sz="4" w:space="0" w:color="auto"/>
            </w:tcBorders>
          </w:tcPr>
          <w:p w14:paraId="55C451A8" w14:textId="270CA456" w:rsidR="00333325" w:rsidRPr="003F1D58" w:rsidRDefault="007E1513" w:rsidP="00600964">
            <w:pPr>
              <w:pStyle w:val="FP"/>
              <w:tabs>
                <w:tab w:val="left" w:pos="3118"/>
              </w:tabs>
              <w:spacing w:before="80" w:after="80"/>
              <w:ind w:left="57"/>
            </w:pPr>
            <w:r w:rsidRPr="003F1D58">
              <w:t>Publication</w:t>
            </w:r>
          </w:p>
        </w:tc>
      </w:tr>
    </w:tbl>
    <w:p w14:paraId="561A5DEB" w14:textId="77777777" w:rsidR="0087313C" w:rsidRPr="003F1D58" w:rsidRDefault="0087313C">
      <w:pPr>
        <w:jc w:val="both"/>
      </w:pPr>
    </w:p>
    <w:sectPr w:rsidR="0087313C" w:rsidRPr="003F1D58" w:rsidSect="007E151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D0E3B" w14:textId="77777777" w:rsidR="007728DE" w:rsidRDefault="007728DE">
      <w:r>
        <w:separator/>
      </w:r>
    </w:p>
  </w:endnote>
  <w:endnote w:type="continuationSeparator" w:id="0">
    <w:p w14:paraId="2E254825" w14:textId="77777777" w:rsidR="007728DE" w:rsidRDefault="0077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DDBCA" w14:textId="77777777" w:rsidR="007E1513" w:rsidRDefault="007E1513">
    <w:pPr>
      <w:pStyle w:val="Footer"/>
    </w:pPr>
  </w:p>
  <w:p w14:paraId="1C95786D" w14:textId="77777777" w:rsidR="007E1513" w:rsidRDefault="007E1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6FAB" w14:textId="77777777" w:rsidR="005B4150" w:rsidRDefault="005B41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39520" w14:textId="587FB2C9" w:rsidR="005B4150" w:rsidRPr="007E1513" w:rsidRDefault="007E1513" w:rsidP="007E1513">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FB9CA" w14:textId="77777777" w:rsidR="005B4150" w:rsidRDefault="005B4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8156B" w14:textId="77777777" w:rsidR="007728DE" w:rsidRDefault="007728DE">
      <w:r>
        <w:separator/>
      </w:r>
    </w:p>
  </w:footnote>
  <w:footnote w:type="continuationSeparator" w:id="0">
    <w:p w14:paraId="0D58F62E" w14:textId="77777777" w:rsidR="007728DE" w:rsidRDefault="0077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9E994" w14:textId="77777777" w:rsidR="007E1513" w:rsidRDefault="007E1513">
    <w:pPr>
      <w:pStyle w:val="Header"/>
    </w:pPr>
    <w:r>
      <w:rPr>
        <w:lang w:eastAsia="en-GB"/>
      </w:rPr>
      <w:drawing>
        <wp:anchor distT="0" distB="0" distL="114300" distR="114300" simplePos="0" relativeHeight="251659264" behindDoc="1" locked="0" layoutInCell="1" allowOverlap="1" wp14:anchorId="19046F22" wp14:editId="5A283920">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9A43D" w14:textId="77777777" w:rsidR="005B4150" w:rsidRDefault="005B4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F5CB0" w14:textId="2AEF8771" w:rsidR="007E1513" w:rsidRDefault="007E1513" w:rsidP="007E1513">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8562E2">
      <w:t>ETSI TS 102 241 V15.4.0 (2021-08)</w:t>
    </w:r>
    <w:r>
      <w:rPr>
        <w:noProof w:val="0"/>
      </w:rPr>
      <w:fldChar w:fldCharType="end"/>
    </w:r>
  </w:p>
  <w:p w14:paraId="18439718" w14:textId="77777777" w:rsidR="007E1513" w:rsidRDefault="007E1513" w:rsidP="007E1513">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74082E4F" w14:textId="25CBAABE" w:rsidR="007E1513" w:rsidRDefault="007E1513" w:rsidP="007E1513">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8562E2">
      <w:t>Release 15</w:t>
    </w:r>
    <w:r>
      <w:rPr>
        <w:noProof w:val="0"/>
      </w:rPr>
      <w:fldChar w:fldCharType="end"/>
    </w:r>
  </w:p>
  <w:p w14:paraId="2608E283" w14:textId="77777777" w:rsidR="005B4150" w:rsidRPr="007E1513" w:rsidRDefault="005B4150" w:rsidP="007E15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FC97" w14:textId="77777777" w:rsidR="005B4150" w:rsidRDefault="005B4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47B9B"/>
    <w:multiLevelType w:val="hybridMultilevel"/>
    <w:tmpl w:val="8702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FD606AC"/>
    <w:multiLevelType w:val="hybridMultilevel"/>
    <w:tmpl w:val="5B8C9DC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B3673"/>
    <w:multiLevelType w:val="hybridMultilevel"/>
    <w:tmpl w:val="2CE49F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82142D"/>
    <w:multiLevelType w:val="hybridMultilevel"/>
    <w:tmpl w:val="933A831A"/>
    <w:lvl w:ilvl="0" w:tplc="F34895B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A617EE"/>
    <w:multiLevelType w:val="hybridMultilevel"/>
    <w:tmpl w:val="841242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69A1990"/>
    <w:multiLevelType w:val="hybridMultilevel"/>
    <w:tmpl w:val="10CC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72F02"/>
    <w:multiLevelType w:val="singleLevel"/>
    <w:tmpl w:val="59904AB8"/>
    <w:lvl w:ilvl="0">
      <w:start w:val="6"/>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B854A8"/>
    <w:multiLevelType w:val="hybridMultilevel"/>
    <w:tmpl w:val="E248928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4"/>
  </w:num>
  <w:num w:numId="5">
    <w:abstractNumId w:val="23"/>
  </w:num>
  <w:num w:numId="6">
    <w:abstractNumId w:val="29"/>
  </w:num>
  <w:num w:numId="7">
    <w:abstractNumId w:val="2"/>
  </w:num>
  <w:num w:numId="8">
    <w:abstractNumId w:val="1"/>
  </w:num>
  <w:num w:numId="9">
    <w:abstractNumId w:val="0"/>
  </w:num>
  <w:num w:numId="10">
    <w:abstractNumId w:val="33"/>
  </w:num>
  <w:num w:numId="11">
    <w:abstractNumId w:val="18"/>
  </w:num>
  <w:num w:numId="12">
    <w:abstractNumId w:val="20"/>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4"/>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7"/>
  </w:num>
  <w:num w:numId="30">
    <w:abstractNumId w:val="24"/>
  </w:num>
  <w:num w:numId="31">
    <w:abstractNumId w:val="12"/>
  </w:num>
  <w:num w:numId="32">
    <w:abstractNumId w:val="25"/>
  </w:num>
  <w:num w:numId="33">
    <w:abstractNumId w:val="16"/>
  </w:num>
  <w:num w:numId="34">
    <w:abstractNumId w:val="22"/>
  </w:num>
  <w:num w:numId="35">
    <w:abstractNumId w:val="35"/>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8"/>
  </w:num>
  <w:num w:numId="39">
    <w:abstractNumId w:val="21"/>
  </w:num>
  <w:num w:numId="40">
    <w:abstractNumId w:val="36"/>
  </w:num>
  <w:num w:numId="41">
    <w:abstractNumId w:val="40"/>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hideSpellingErrors/>
  <w:hideGrammaticalErrors/>
  <w:activeWritingStyle w:appName="MSWord" w:lang="en-GB" w:vendorID="8" w:dllVersion="513" w:checkStyle="1"/>
  <w:activeWritingStyle w:appName="MSWord" w:lang="fr-FR" w:vendorID="9" w:dllVersion="512"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17D"/>
    <w:rsid w:val="00001977"/>
    <w:rsid w:val="00003E25"/>
    <w:rsid w:val="00005394"/>
    <w:rsid w:val="000138B8"/>
    <w:rsid w:val="00015530"/>
    <w:rsid w:val="000259E0"/>
    <w:rsid w:val="000355EE"/>
    <w:rsid w:val="0004003D"/>
    <w:rsid w:val="00042FD2"/>
    <w:rsid w:val="000631F5"/>
    <w:rsid w:val="00065439"/>
    <w:rsid w:val="00074082"/>
    <w:rsid w:val="00080E6A"/>
    <w:rsid w:val="00081633"/>
    <w:rsid w:val="000816C8"/>
    <w:rsid w:val="000825A0"/>
    <w:rsid w:val="000926BD"/>
    <w:rsid w:val="000A32B9"/>
    <w:rsid w:val="000A66E3"/>
    <w:rsid w:val="000B03F2"/>
    <w:rsid w:val="000B22E4"/>
    <w:rsid w:val="000B36F6"/>
    <w:rsid w:val="000B6934"/>
    <w:rsid w:val="000B7640"/>
    <w:rsid w:val="000C4D1F"/>
    <w:rsid w:val="000C7130"/>
    <w:rsid w:val="000D4441"/>
    <w:rsid w:val="000E0DC6"/>
    <w:rsid w:val="000E7348"/>
    <w:rsid w:val="000F12D1"/>
    <w:rsid w:val="000F2E33"/>
    <w:rsid w:val="000F42EE"/>
    <w:rsid w:val="000F658D"/>
    <w:rsid w:val="00102025"/>
    <w:rsid w:val="0010623A"/>
    <w:rsid w:val="00106374"/>
    <w:rsid w:val="00112BB8"/>
    <w:rsid w:val="00115809"/>
    <w:rsid w:val="001266B7"/>
    <w:rsid w:val="00134121"/>
    <w:rsid w:val="0014025B"/>
    <w:rsid w:val="001503B0"/>
    <w:rsid w:val="001536A4"/>
    <w:rsid w:val="00154FEC"/>
    <w:rsid w:val="00160578"/>
    <w:rsid w:val="00162102"/>
    <w:rsid w:val="00164C51"/>
    <w:rsid w:val="001654F9"/>
    <w:rsid w:val="00165F9C"/>
    <w:rsid w:val="001723E1"/>
    <w:rsid w:val="00184DC9"/>
    <w:rsid w:val="001860B0"/>
    <w:rsid w:val="00187AE9"/>
    <w:rsid w:val="00195089"/>
    <w:rsid w:val="001A5D74"/>
    <w:rsid w:val="001A6069"/>
    <w:rsid w:val="001B049F"/>
    <w:rsid w:val="001B46A2"/>
    <w:rsid w:val="001C0734"/>
    <w:rsid w:val="001C2AFA"/>
    <w:rsid w:val="001D02FC"/>
    <w:rsid w:val="001E4CE3"/>
    <w:rsid w:val="001E561E"/>
    <w:rsid w:val="001F2595"/>
    <w:rsid w:val="001F496F"/>
    <w:rsid w:val="0020353D"/>
    <w:rsid w:val="00204E23"/>
    <w:rsid w:val="002074B6"/>
    <w:rsid w:val="002113C0"/>
    <w:rsid w:val="002136BC"/>
    <w:rsid w:val="00217B94"/>
    <w:rsid w:val="002235AC"/>
    <w:rsid w:val="002326F4"/>
    <w:rsid w:val="00235A52"/>
    <w:rsid w:val="00240971"/>
    <w:rsid w:val="002503E1"/>
    <w:rsid w:val="0025197F"/>
    <w:rsid w:val="002557CB"/>
    <w:rsid w:val="00262507"/>
    <w:rsid w:val="002637FE"/>
    <w:rsid w:val="00264803"/>
    <w:rsid w:val="00270310"/>
    <w:rsid w:val="00273F33"/>
    <w:rsid w:val="002750A1"/>
    <w:rsid w:val="00275550"/>
    <w:rsid w:val="00280FD9"/>
    <w:rsid w:val="00284A48"/>
    <w:rsid w:val="00290C8F"/>
    <w:rsid w:val="00294DAD"/>
    <w:rsid w:val="002A1EAA"/>
    <w:rsid w:val="002A4303"/>
    <w:rsid w:val="002B3D8F"/>
    <w:rsid w:val="002D4C49"/>
    <w:rsid w:val="002D6BCE"/>
    <w:rsid w:val="002D7F05"/>
    <w:rsid w:val="002E14C2"/>
    <w:rsid w:val="002F0F7E"/>
    <w:rsid w:val="002F1D57"/>
    <w:rsid w:val="002F2412"/>
    <w:rsid w:val="002F4CBB"/>
    <w:rsid w:val="002F5A61"/>
    <w:rsid w:val="00304132"/>
    <w:rsid w:val="00304458"/>
    <w:rsid w:val="003109B3"/>
    <w:rsid w:val="00312FD0"/>
    <w:rsid w:val="00323B93"/>
    <w:rsid w:val="00324B48"/>
    <w:rsid w:val="003300A7"/>
    <w:rsid w:val="00330905"/>
    <w:rsid w:val="00331862"/>
    <w:rsid w:val="00333325"/>
    <w:rsid w:val="00336134"/>
    <w:rsid w:val="003458F7"/>
    <w:rsid w:val="00345BE2"/>
    <w:rsid w:val="00346F76"/>
    <w:rsid w:val="003563B3"/>
    <w:rsid w:val="00357D07"/>
    <w:rsid w:val="00361683"/>
    <w:rsid w:val="00373C6F"/>
    <w:rsid w:val="0037417B"/>
    <w:rsid w:val="0037655D"/>
    <w:rsid w:val="00380CDD"/>
    <w:rsid w:val="003818B2"/>
    <w:rsid w:val="00387F17"/>
    <w:rsid w:val="00395C4D"/>
    <w:rsid w:val="003A0FF8"/>
    <w:rsid w:val="003A575D"/>
    <w:rsid w:val="003A6F0A"/>
    <w:rsid w:val="003A7009"/>
    <w:rsid w:val="003B1A00"/>
    <w:rsid w:val="003E4E0A"/>
    <w:rsid w:val="003E501A"/>
    <w:rsid w:val="003F1D58"/>
    <w:rsid w:val="003F291F"/>
    <w:rsid w:val="00402A62"/>
    <w:rsid w:val="0040367B"/>
    <w:rsid w:val="00412F1B"/>
    <w:rsid w:val="00432F31"/>
    <w:rsid w:val="00437D0D"/>
    <w:rsid w:val="00441867"/>
    <w:rsid w:val="00443583"/>
    <w:rsid w:val="00450A03"/>
    <w:rsid w:val="0045753F"/>
    <w:rsid w:val="0046555F"/>
    <w:rsid w:val="004714B7"/>
    <w:rsid w:val="00471634"/>
    <w:rsid w:val="00473E31"/>
    <w:rsid w:val="004803B5"/>
    <w:rsid w:val="00480F90"/>
    <w:rsid w:val="00487420"/>
    <w:rsid w:val="0049109D"/>
    <w:rsid w:val="004A1FA6"/>
    <w:rsid w:val="004C0AF6"/>
    <w:rsid w:val="004C0E68"/>
    <w:rsid w:val="004C2D7C"/>
    <w:rsid w:val="004C2E79"/>
    <w:rsid w:val="004C4779"/>
    <w:rsid w:val="004D07CA"/>
    <w:rsid w:val="004D384D"/>
    <w:rsid w:val="004D53ED"/>
    <w:rsid w:val="004E3E6E"/>
    <w:rsid w:val="004F6585"/>
    <w:rsid w:val="00500E6E"/>
    <w:rsid w:val="00501AA5"/>
    <w:rsid w:val="00506484"/>
    <w:rsid w:val="0051097F"/>
    <w:rsid w:val="00516059"/>
    <w:rsid w:val="00521CDF"/>
    <w:rsid w:val="00521D0F"/>
    <w:rsid w:val="00522ADE"/>
    <w:rsid w:val="00536A5A"/>
    <w:rsid w:val="00537059"/>
    <w:rsid w:val="00547B98"/>
    <w:rsid w:val="00551850"/>
    <w:rsid w:val="0056006D"/>
    <w:rsid w:val="00561030"/>
    <w:rsid w:val="00562FCC"/>
    <w:rsid w:val="00574445"/>
    <w:rsid w:val="00576D17"/>
    <w:rsid w:val="005A19FC"/>
    <w:rsid w:val="005A5D51"/>
    <w:rsid w:val="005B4150"/>
    <w:rsid w:val="005B4C74"/>
    <w:rsid w:val="005D0152"/>
    <w:rsid w:val="005D57EF"/>
    <w:rsid w:val="005E2F56"/>
    <w:rsid w:val="005E4CF4"/>
    <w:rsid w:val="005F7722"/>
    <w:rsid w:val="00600964"/>
    <w:rsid w:val="00603671"/>
    <w:rsid w:val="00611B2D"/>
    <w:rsid w:val="00611D62"/>
    <w:rsid w:val="00613B55"/>
    <w:rsid w:val="00620BFF"/>
    <w:rsid w:val="00624B69"/>
    <w:rsid w:val="0063017F"/>
    <w:rsid w:val="00630F9F"/>
    <w:rsid w:val="00634FDF"/>
    <w:rsid w:val="006365C6"/>
    <w:rsid w:val="006416DD"/>
    <w:rsid w:val="00641D0F"/>
    <w:rsid w:val="00642FDA"/>
    <w:rsid w:val="00645CB7"/>
    <w:rsid w:val="006513D6"/>
    <w:rsid w:val="006520F1"/>
    <w:rsid w:val="006714FA"/>
    <w:rsid w:val="00675792"/>
    <w:rsid w:val="00677535"/>
    <w:rsid w:val="00681A2C"/>
    <w:rsid w:val="006919FA"/>
    <w:rsid w:val="006A0014"/>
    <w:rsid w:val="006A2572"/>
    <w:rsid w:val="006A5464"/>
    <w:rsid w:val="006A59E3"/>
    <w:rsid w:val="006A5CB0"/>
    <w:rsid w:val="006B2362"/>
    <w:rsid w:val="006B2AE2"/>
    <w:rsid w:val="006B6460"/>
    <w:rsid w:val="006C1D4D"/>
    <w:rsid w:val="006D2C39"/>
    <w:rsid w:val="006D7C6C"/>
    <w:rsid w:val="006E0ADD"/>
    <w:rsid w:val="006F4915"/>
    <w:rsid w:val="0070348D"/>
    <w:rsid w:val="00703491"/>
    <w:rsid w:val="007050C7"/>
    <w:rsid w:val="00705723"/>
    <w:rsid w:val="0071178B"/>
    <w:rsid w:val="007334DE"/>
    <w:rsid w:val="00737851"/>
    <w:rsid w:val="00740D60"/>
    <w:rsid w:val="00741BAE"/>
    <w:rsid w:val="00743B4D"/>
    <w:rsid w:val="007455AE"/>
    <w:rsid w:val="00754249"/>
    <w:rsid w:val="00765700"/>
    <w:rsid w:val="007661B5"/>
    <w:rsid w:val="007728DE"/>
    <w:rsid w:val="007824EF"/>
    <w:rsid w:val="00782721"/>
    <w:rsid w:val="0079282E"/>
    <w:rsid w:val="00793B6E"/>
    <w:rsid w:val="007A0FFC"/>
    <w:rsid w:val="007A2FC9"/>
    <w:rsid w:val="007A7AAD"/>
    <w:rsid w:val="007B080B"/>
    <w:rsid w:val="007B0CE9"/>
    <w:rsid w:val="007B1ED2"/>
    <w:rsid w:val="007C1892"/>
    <w:rsid w:val="007C23AA"/>
    <w:rsid w:val="007E1513"/>
    <w:rsid w:val="007E4B15"/>
    <w:rsid w:val="007E6D2C"/>
    <w:rsid w:val="007F3583"/>
    <w:rsid w:val="00803933"/>
    <w:rsid w:val="0080544F"/>
    <w:rsid w:val="008062BB"/>
    <w:rsid w:val="00806975"/>
    <w:rsid w:val="00811762"/>
    <w:rsid w:val="00820C7C"/>
    <w:rsid w:val="008262D5"/>
    <w:rsid w:val="00826D07"/>
    <w:rsid w:val="00833145"/>
    <w:rsid w:val="00837DB8"/>
    <w:rsid w:val="0084477A"/>
    <w:rsid w:val="00846744"/>
    <w:rsid w:val="0084740C"/>
    <w:rsid w:val="00851B51"/>
    <w:rsid w:val="008562E2"/>
    <w:rsid w:val="00862477"/>
    <w:rsid w:val="00865420"/>
    <w:rsid w:val="00867F22"/>
    <w:rsid w:val="0087313C"/>
    <w:rsid w:val="00881307"/>
    <w:rsid w:val="00883E7F"/>
    <w:rsid w:val="00887539"/>
    <w:rsid w:val="00891C9F"/>
    <w:rsid w:val="00892FF4"/>
    <w:rsid w:val="008951F3"/>
    <w:rsid w:val="008A52C4"/>
    <w:rsid w:val="008B4FD8"/>
    <w:rsid w:val="008B56EF"/>
    <w:rsid w:val="008C115E"/>
    <w:rsid w:val="008C2E31"/>
    <w:rsid w:val="008D312A"/>
    <w:rsid w:val="008D5230"/>
    <w:rsid w:val="008D669A"/>
    <w:rsid w:val="008D6CCC"/>
    <w:rsid w:val="008E20EE"/>
    <w:rsid w:val="008E4E6B"/>
    <w:rsid w:val="008F0560"/>
    <w:rsid w:val="008F7852"/>
    <w:rsid w:val="008F7E10"/>
    <w:rsid w:val="00900C13"/>
    <w:rsid w:val="00900F73"/>
    <w:rsid w:val="00902BA2"/>
    <w:rsid w:val="009057FC"/>
    <w:rsid w:val="00922857"/>
    <w:rsid w:val="00924418"/>
    <w:rsid w:val="00933E79"/>
    <w:rsid w:val="009424E6"/>
    <w:rsid w:val="009476E9"/>
    <w:rsid w:val="00947EEB"/>
    <w:rsid w:val="00950D6E"/>
    <w:rsid w:val="009534C0"/>
    <w:rsid w:val="00955E50"/>
    <w:rsid w:val="0096148E"/>
    <w:rsid w:val="00971827"/>
    <w:rsid w:val="00990847"/>
    <w:rsid w:val="009A2F01"/>
    <w:rsid w:val="009A3679"/>
    <w:rsid w:val="009A6561"/>
    <w:rsid w:val="009B20E0"/>
    <w:rsid w:val="009B740D"/>
    <w:rsid w:val="009C0EF2"/>
    <w:rsid w:val="009C1C85"/>
    <w:rsid w:val="009C2413"/>
    <w:rsid w:val="009C2757"/>
    <w:rsid w:val="009C3AF6"/>
    <w:rsid w:val="009C55F9"/>
    <w:rsid w:val="009D0D62"/>
    <w:rsid w:val="009D568B"/>
    <w:rsid w:val="009E5407"/>
    <w:rsid w:val="009E708B"/>
    <w:rsid w:val="009F0E82"/>
    <w:rsid w:val="009F7845"/>
    <w:rsid w:val="00A03F6C"/>
    <w:rsid w:val="00A06836"/>
    <w:rsid w:val="00A121D7"/>
    <w:rsid w:val="00A21B13"/>
    <w:rsid w:val="00A21C5B"/>
    <w:rsid w:val="00A257E1"/>
    <w:rsid w:val="00A31492"/>
    <w:rsid w:val="00A36609"/>
    <w:rsid w:val="00A437B6"/>
    <w:rsid w:val="00A505F0"/>
    <w:rsid w:val="00A51E8E"/>
    <w:rsid w:val="00A52BFA"/>
    <w:rsid w:val="00A535FE"/>
    <w:rsid w:val="00A5664F"/>
    <w:rsid w:val="00A56AE6"/>
    <w:rsid w:val="00A6142F"/>
    <w:rsid w:val="00A731C7"/>
    <w:rsid w:val="00A766D3"/>
    <w:rsid w:val="00A80D2B"/>
    <w:rsid w:val="00A8452F"/>
    <w:rsid w:val="00A91278"/>
    <w:rsid w:val="00A962E1"/>
    <w:rsid w:val="00AA6688"/>
    <w:rsid w:val="00AC26F5"/>
    <w:rsid w:val="00AC459D"/>
    <w:rsid w:val="00AC54A6"/>
    <w:rsid w:val="00AD0CA2"/>
    <w:rsid w:val="00AD497D"/>
    <w:rsid w:val="00AE30A2"/>
    <w:rsid w:val="00AE7E61"/>
    <w:rsid w:val="00AF1EE5"/>
    <w:rsid w:val="00AF28F0"/>
    <w:rsid w:val="00AF3A1D"/>
    <w:rsid w:val="00AF56EA"/>
    <w:rsid w:val="00B014A3"/>
    <w:rsid w:val="00B016DB"/>
    <w:rsid w:val="00B02812"/>
    <w:rsid w:val="00B10DD9"/>
    <w:rsid w:val="00B20BB7"/>
    <w:rsid w:val="00B25B5F"/>
    <w:rsid w:val="00B33974"/>
    <w:rsid w:val="00B436C5"/>
    <w:rsid w:val="00B62409"/>
    <w:rsid w:val="00B7691F"/>
    <w:rsid w:val="00B803DD"/>
    <w:rsid w:val="00B93AA6"/>
    <w:rsid w:val="00BA1D91"/>
    <w:rsid w:val="00BA6409"/>
    <w:rsid w:val="00BC0A35"/>
    <w:rsid w:val="00BC11D7"/>
    <w:rsid w:val="00BC2C99"/>
    <w:rsid w:val="00BC6D08"/>
    <w:rsid w:val="00BD1059"/>
    <w:rsid w:val="00BE31F6"/>
    <w:rsid w:val="00BE4FB7"/>
    <w:rsid w:val="00BE568E"/>
    <w:rsid w:val="00BE6E28"/>
    <w:rsid w:val="00BF08BE"/>
    <w:rsid w:val="00BF2178"/>
    <w:rsid w:val="00BF4C38"/>
    <w:rsid w:val="00C00E57"/>
    <w:rsid w:val="00C019FD"/>
    <w:rsid w:val="00C02E6B"/>
    <w:rsid w:val="00C15239"/>
    <w:rsid w:val="00C1650C"/>
    <w:rsid w:val="00C23E54"/>
    <w:rsid w:val="00C32033"/>
    <w:rsid w:val="00C350C8"/>
    <w:rsid w:val="00C377A1"/>
    <w:rsid w:val="00C430E1"/>
    <w:rsid w:val="00C55D52"/>
    <w:rsid w:val="00C622D6"/>
    <w:rsid w:val="00C704FC"/>
    <w:rsid w:val="00C70B48"/>
    <w:rsid w:val="00C92EB5"/>
    <w:rsid w:val="00CA4DFF"/>
    <w:rsid w:val="00CA520D"/>
    <w:rsid w:val="00CA5927"/>
    <w:rsid w:val="00CC4BC5"/>
    <w:rsid w:val="00CD18F6"/>
    <w:rsid w:val="00CD1D4C"/>
    <w:rsid w:val="00CE1C44"/>
    <w:rsid w:val="00CF7398"/>
    <w:rsid w:val="00CF772A"/>
    <w:rsid w:val="00D13BBD"/>
    <w:rsid w:val="00D260CF"/>
    <w:rsid w:val="00D310FD"/>
    <w:rsid w:val="00D3343D"/>
    <w:rsid w:val="00D36ED0"/>
    <w:rsid w:val="00D4399D"/>
    <w:rsid w:val="00D445A1"/>
    <w:rsid w:val="00D509E4"/>
    <w:rsid w:val="00D66E06"/>
    <w:rsid w:val="00D7025D"/>
    <w:rsid w:val="00D71A57"/>
    <w:rsid w:val="00D77900"/>
    <w:rsid w:val="00D80200"/>
    <w:rsid w:val="00D83D3B"/>
    <w:rsid w:val="00D8629A"/>
    <w:rsid w:val="00D865D2"/>
    <w:rsid w:val="00D93DE2"/>
    <w:rsid w:val="00DA0CF6"/>
    <w:rsid w:val="00DA6A85"/>
    <w:rsid w:val="00DB7ABC"/>
    <w:rsid w:val="00DC0F1D"/>
    <w:rsid w:val="00DC5984"/>
    <w:rsid w:val="00DC6FC0"/>
    <w:rsid w:val="00DD0FF3"/>
    <w:rsid w:val="00DD577C"/>
    <w:rsid w:val="00DE0825"/>
    <w:rsid w:val="00DE60A8"/>
    <w:rsid w:val="00DF145D"/>
    <w:rsid w:val="00DF4256"/>
    <w:rsid w:val="00E14375"/>
    <w:rsid w:val="00E243D4"/>
    <w:rsid w:val="00E25D0E"/>
    <w:rsid w:val="00E3238A"/>
    <w:rsid w:val="00E407BF"/>
    <w:rsid w:val="00E43591"/>
    <w:rsid w:val="00E4642C"/>
    <w:rsid w:val="00E56E78"/>
    <w:rsid w:val="00E63630"/>
    <w:rsid w:val="00E74B69"/>
    <w:rsid w:val="00E81287"/>
    <w:rsid w:val="00E87A9B"/>
    <w:rsid w:val="00E9170A"/>
    <w:rsid w:val="00E91892"/>
    <w:rsid w:val="00E959CB"/>
    <w:rsid w:val="00EB24FA"/>
    <w:rsid w:val="00EB4ED2"/>
    <w:rsid w:val="00EC2A7D"/>
    <w:rsid w:val="00EC627F"/>
    <w:rsid w:val="00EE3355"/>
    <w:rsid w:val="00EE6F3B"/>
    <w:rsid w:val="00EF1A5E"/>
    <w:rsid w:val="00F0077E"/>
    <w:rsid w:val="00F01C1D"/>
    <w:rsid w:val="00F03495"/>
    <w:rsid w:val="00F10EB1"/>
    <w:rsid w:val="00F2381C"/>
    <w:rsid w:val="00F239A0"/>
    <w:rsid w:val="00F25184"/>
    <w:rsid w:val="00F324E7"/>
    <w:rsid w:val="00F4211D"/>
    <w:rsid w:val="00F4682A"/>
    <w:rsid w:val="00F536A1"/>
    <w:rsid w:val="00F5471D"/>
    <w:rsid w:val="00F547E4"/>
    <w:rsid w:val="00F7134E"/>
    <w:rsid w:val="00F7269F"/>
    <w:rsid w:val="00F7617D"/>
    <w:rsid w:val="00F76691"/>
    <w:rsid w:val="00F82D4D"/>
    <w:rsid w:val="00F84C51"/>
    <w:rsid w:val="00F85343"/>
    <w:rsid w:val="00F9137E"/>
    <w:rsid w:val="00FA2C04"/>
    <w:rsid w:val="00FB2680"/>
    <w:rsid w:val="00FC03D5"/>
    <w:rsid w:val="00FC2E5C"/>
    <w:rsid w:val="00FC670F"/>
    <w:rsid w:val="00FD33A0"/>
    <w:rsid w:val="00FD52CC"/>
    <w:rsid w:val="00FD561F"/>
    <w:rsid w:val="00FE1DA2"/>
    <w:rsid w:val="00FE3E78"/>
    <w:rsid w:val="00FE62C2"/>
    <w:rsid w:val="00FF2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DAAE49"/>
  <w15:chartTrackingRefBased/>
  <w15:docId w15:val="{73FE1DF8-54F2-44B3-9E6B-BC06DEFC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13"/>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7E15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E1513"/>
    <w:pPr>
      <w:pBdr>
        <w:top w:val="none" w:sz="0" w:space="0" w:color="auto"/>
      </w:pBdr>
      <w:spacing w:before="180"/>
      <w:outlineLvl w:val="1"/>
    </w:pPr>
    <w:rPr>
      <w:sz w:val="32"/>
    </w:rPr>
  </w:style>
  <w:style w:type="paragraph" w:styleId="Heading3">
    <w:name w:val="heading 3"/>
    <w:basedOn w:val="Heading2"/>
    <w:next w:val="Normal"/>
    <w:qFormat/>
    <w:rsid w:val="007E1513"/>
    <w:pPr>
      <w:spacing w:before="120"/>
      <w:outlineLvl w:val="2"/>
    </w:pPr>
    <w:rPr>
      <w:sz w:val="28"/>
    </w:rPr>
  </w:style>
  <w:style w:type="paragraph" w:styleId="Heading4">
    <w:name w:val="heading 4"/>
    <w:basedOn w:val="Heading3"/>
    <w:next w:val="Normal"/>
    <w:qFormat/>
    <w:rsid w:val="007E1513"/>
    <w:pPr>
      <w:ind w:left="1418" w:hanging="1418"/>
      <w:outlineLvl w:val="3"/>
    </w:pPr>
    <w:rPr>
      <w:sz w:val="24"/>
    </w:rPr>
  </w:style>
  <w:style w:type="paragraph" w:styleId="Heading5">
    <w:name w:val="heading 5"/>
    <w:basedOn w:val="Heading4"/>
    <w:next w:val="Normal"/>
    <w:qFormat/>
    <w:rsid w:val="007E1513"/>
    <w:pPr>
      <w:ind w:left="1701" w:hanging="1701"/>
      <w:outlineLvl w:val="4"/>
    </w:pPr>
    <w:rPr>
      <w:sz w:val="22"/>
    </w:rPr>
  </w:style>
  <w:style w:type="paragraph" w:styleId="Heading6">
    <w:name w:val="heading 6"/>
    <w:basedOn w:val="H6"/>
    <w:next w:val="Normal"/>
    <w:qFormat/>
    <w:rsid w:val="007E1513"/>
    <w:pPr>
      <w:outlineLvl w:val="5"/>
    </w:pPr>
  </w:style>
  <w:style w:type="paragraph" w:styleId="Heading7">
    <w:name w:val="heading 7"/>
    <w:basedOn w:val="H6"/>
    <w:next w:val="Normal"/>
    <w:qFormat/>
    <w:rsid w:val="007E1513"/>
    <w:pPr>
      <w:outlineLvl w:val="6"/>
    </w:pPr>
  </w:style>
  <w:style w:type="paragraph" w:styleId="Heading8">
    <w:name w:val="heading 8"/>
    <w:basedOn w:val="Heading1"/>
    <w:next w:val="Normal"/>
    <w:qFormat/>
    <w:rsid w:val="007E1513"/>
    <w:pPr>
      <w:ind w:left="0" w:firstLine="0"/>
      <w:outlineLvl w:val="7"/>
    </w:pPr>
  </w:style>
  <w:style w:type="paragraph" w:styleId="Heading9">
    <w:name w:val="heading 9"/>
    <w:basedOn w:val="Heading8"/>
    <w:next w:val="Normal"/>
    <w:qFormat/>
    <w:rsid w:val="007E1513"/>
    <w:pPr>
      <w:outlineLvl w:val="8"/>
    </w:pPr>
  </w:style>
  <w:style w:type="character" w:default="1" w:styleId="DefaultParagraphFont">
    <w:name w:val="Default Paragraph Font"/>
    <w:uiPriority w:val="1"/>
    <w:semiHidden/>
    <w:unhideWhenUsed/>
    <w:rsid w:val="007E1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513"/>
  </w:style>
  <w:style w:type="paragraph" w:customStyle="1" w:styleId="H6">
    <w:name w:val="H6"/>
    <w:basedOn w:val="Heading5"/>
    <w:next w:val="Normal"/>
    <w:rsid w:val="007E1513"/>
    <w:pPr>
      <w:ind w:left="1985" w:hanging="1985"/>
      <w:outlineLvl w:val="9"/>
    </w:pPr>
    <w:rPr>
      <w:sz w:val="20"/>
    </w:rPr>
  </w:style>
  <w:style w:type="paragraph" w:styleId="TOC9">
    <w:name w:val="toc 9"/>
    <w:basedOn w:val="TOC8"/>
    <w:semiHidden/>
    <w:rsid w:val="007E1513"/>
    <w:pPr>
      <w:ind w:left="1418" w:hanging="1418"/>
    </w:pPr>
  </w:style>
  <w:style w:type="paragraph" w:styleId="TOC8">
    <w:name w:val="toc 8"/>
    <w:basedOn w:val="TOC1"/>
    <w:uiPriority w:val="39"/>
    <w:rsid w:val="007E1513"/>
    <w:pPr>
      <w:spacing w:before="180"/>
      <w:ind w:left="2693" w:hanging="2693"/>
    </w:pPr>
    <w:rPr>
      <w:b/>
    </w:rPr>
  </w:style>
  <w:style w:type="paragraph" w:styleId="TOC1">
    <w:name w:val="toc 1"/>
    <w:uiPriority w:val="39"/>
    <w:rsid w:val="007E151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7E1513"/>
    <w:pPr>
      <w:keepLines/>
      <w:tabs>
        <w:tab w:val="center" w:pos="4536"/>
        <w:tab w:val="right" w:pos="9072"/>
      </w:tabs>
    </w:pPr>
    <w:rPr>
      <w:noProof/>
    </w:rPr>
  </w:style>
  <w:style w:type="character" w:customStyle="1" w:styleId="ZGSM">
    <w:name w:val="ZGSM"/>
    <w:rsid w:val="007E1513"/>
  </w:style>
  <w:style w:type="paragraph" w:styleId="Header">
    <w:name w:val="header"/>
    <w:rsid w:val="007E151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7E151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E1513"/>
    <w:pPr>
      <w:ind w:left="1701" w:hanging="1701"/>
    </w:pPr>
  </w:style>
  <w:style w:type="paragraph" w:styleId="TOC4">
    <w:name w:val="toc 4"/>
    <w:basedOn w:val="TOC3"/>
    <w:uiPriority w:val="39"/>
    <w:rsid w:val="007E1513"/>
    <w:pPr>
      <w:ind w:left="1418" w:hanging="1418"/>
    </w:pPr>
  </w:style>
  <w:style w:type="paragraph" w:styleId="TOC3">
    <w:name w:val="toc 3"/>
    <w:basedOn w:val="TOC2"/>
    <w:uiPriority w:val="39"/>
    <w:rsid w:val="007E1513"/>
    <w:pPr>
      <w:ind w:left="1134" w:hanging="1134"/>
    </w:pPr>
  </w:style>
  <w:style w:type="paragraph" w:styleId="TOC2">
    <w:name w:val="toc 2"/>
    <w:basedOn w:val="TOC1"/>
    <w:uiPriority w:val="39"/>
    <w:rsid w:val="007E1513"/>
    <w:pPr>
      <w:spacing w:before="0"/>
      <w:ind w:left="851" w:hanging="851"/>
    </w:pPr>
    <w:rPr>
      <w:sz w:val="20"/>
    </w:rPr>
  </w:style>
  <w:style w:type="paragraph" w:styleId="Index1">
    <w:name w:val="index 1"/>
    <w:basedOn w:val="Normal"/>
    <w:semiHidden/>
    <w:rsid w:val="007E1513"/>
    <w:pPr>
      <w:keepLines/>
    </w:pPr>
  </w:style>
  <w:style w:type="paragraph" w:styleId="Index2">
    <w:name w:val="index 2"/>
    <w:basedOn w:val="Index1"/>
    <w:semiHidden/>
    <w:rsid w:val="007E1513"/>
    <w:pPr>
      <w:ind w:left="284"/>
    </w:pPr>
  </w:style>
  <w:style w:type="paragraph" w:customStyle="1" w:styleId="TT">
    <w:name w:val="TT"/>
    <w:basedOn w:val="Heading1"/>
    <w:next w:val="Normal"/>
    <w:rsid w:val="007E1513"/>
    <w:pPr>
      <w:outlineLvl w:val="9"/>
    </w:pPr>
  </w:style>
  <w:style w:type="paragraph" w:styleId="Footer">
    <w:name w:val="footer"/>
    <w:basedOn w:val="Header"/>
    <w:link w:val="FooterChar"/>
    <w:rsid w:val="007E1513"/>
    <w:pPr>
      <w:jc w:val="center"/>
    </w:pPr>
    <w:rPr>
      <w:i/>
    </w:rPr>
  </w:style>
  <w:style w:type="character" w:styleId="FootnoteReference">
    <w:name w:val="footnote reference"/>
    <w:basedOn w:val="DefaultParagraphFont"/>
    <w:semiHidden/>
    <w:rsid w:val="007E1513"/>
    <w:rPr>
      <w:b/>
      <w:position w:val="6"/>
      <w:sz w:val="16"/>
    </w:rPr>
  </w:style>
  <w:style w:type="paragraph" w:styleId="FootnoteText">
    <w:name w:val="footnote text"/>
    <w:basedOn w:val="Normal"/>
    <w:semiHidden/>
    <w:rsid w:val="007E1513"/>
    <w:pPr>
      <w:keepLines/>
      <w:ind w:left="454" w:hanging="454"/>
    </w:pPr>
    <w:rPr>
      <w:sz w:val="16"/>
    </w:rPr>
  </w:style>
  <w:style w:type="paragraph" w:customStyle="1" w:styleId="NF">
    <w:name w:val="NF"/>
    <w:basedOn w:val="NO"/>
    <w:rsid w:val="007E1513"/>
    <w:pPr>
      <w:keepNext/>
      <w:spacing w:after="0"/>
    </w:pPr>
    <w:rPr>
      <w:rFonts w:ascii="Arial" w:hAnsi="Arial"/>
      <w:sz w:val="18"/>
    </w:rPr>
  </w:style>
  <w:style w:type="paragraph" w:customStyle="1" w:styleId="NO">
    <w:name w:val="NO"/>
    <w:basedOn w:val="Normal"/>
    <w:link w:val="NOChar"/>
    <w:rsid w:val="007E1513"/>
    <w:pPr>
      <w:keepLines/>
      <w:ind w:left="1135" w:hanging="851"/>
    </w:pPr>
  </w:style>
  <w:style w:type="paragraph" w:customStyle="1" w:styleId="PL">
    <w:name w:val="PL"/>
    <w:rsid w:val="007E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E1513"/>
    <w:pPr>
      <w:jc w:val="right"/>
    </w:pPr>
  </w:style>
  <w:style w:type="paragraph" w:customStyle="1" w:styleId="TAL">
    <w:name w:val="TAL"/>
    <w:basedOn w:val="Normal"/>
    <w:link w:val="TALChar"/>
    <w:rsid w:val="007E1513"/>
    <w:pPr>
      <w:keepNext/>
      <w:keepLines/>
      <w:spacing w:after="0"/>
    </w:pPr>
    <w:rPr>
      <w:rFonts w:ascii="Arial" w:hAnsi="Arial"/>
      <w:sz w:val="18"/>
    </w:rPr>
  </w:style>
  <w:style w:type="paragraph" w:styleId="ListNumber2">
    <w:name w:val="List Number 2"/>
    <w:basedOn w:val="ListNumber"/>
    <w:rsid w:val="007E1513"/>
    <w:pPr>
      <w:ind w:left="851"/>
    </w:pPr>
  </w:style>
  <w:style w:type="paragraph" w:styleId="ListNumber">
    <w:name w:val="List Number"/>
    <w:basedOn w:val="List"/>
    <w:rsid w:val="007E1513"/>
  </w:style>
  <w:style w:type="paragraph" w:styleId="List">
    <w:name w:val="List"/>
    <w:basedOn w:val="Normal"/>
    <w:rsid w:val="007E1513"/>
    <w:pPr>
      <w:ind w:left="568" w:hanging="284"/>
    </w:pPr>
  </w:style>
  <w:style w:type="paragraph" w:customStyle="1" w:styleId="TAH">
    <w:name w:val="TAH"/>
    <w:basedOn w:val="TAC"/>
    <w:rsid w:val="007E1513"/>
    <w:rPr>
      <w:b/>
    </w:rPr>
  </w:style>
  <w:style w:type="paragraph" w:customStyle="1" w:styleId="TAC">
    <w:name w:val="TAC"/>
    <w:basedOn w:val="TAL"/>
    <w:rsid w:val="007E1513"/>
    <w:pPr>
      <w:jc w:val="center"/>
    </w:pPr>
  </w:style>
  <w:style w:type="paragraph" w:customStyle="1" w:styleId="LD">
    <w:name w:val="LD"/>
    <w:rsid w:val="007E151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7E1513"/>
    <w:pPr>
      <w:keepLines/>
      <w:ind w:left="1702" w:hanging="1418"/>
    </w:pPr>
  </w:style>
  <w:style w:type="paragraph" w:customStyle="1" w:styleId="FP">
    <w:name w:val="FP"/>
    <w:basedOn w:val="Normal"/>
    <w:rsid w:val="007E1513"/>
    <w:pPr>
      <w:spacing w:after="0"/>
    </w:pPr>
  </w:style>
  <w:style w:type="paragraph" w:customStyle="1" w:styleId="NW">
    <w:name w:val="NW"/>
    <w:basedOn w:val="NO"/>
    <w:rsid w:val="007E1513"/>
    <w:pPr>
      <w:spacing w:after="0"/>
    </w:pPr>
  </w:style>
  <w:style w:type="paragraph" w:customStyle="1" w:styleId="EW">
    <w:name w:val="EW"/>
    <w:basedOn w:val="EX"/>
    <w:rsid w:val="007E1513"/>
    <w:pPr>
      <w:spacing w:after="0"/>
    </w:pPr>
  </w:style>
  <w:style w:type="paragraph" w:customStyle="1" w:styleId="B10">
    <w:name w:val="B1"/>
    <w:basedOn w:val="List"/>
    <w:link w:val="B1Char1"/>
    <w:rsid w:val="007E1513"/>
    <w:pPr>
      <w:ind w:left="738" w:hanging="454"/>
    </w:pPr>
  </w:style>
  <w:style w:type="paragraph" w:styleId="TOC6">
    <w:name w:val="toc 6"/>
    <w:basedOn w:val="TOC5"/>
    <w:next w:val="Normal"/>
    <w:semiHidden/>
    <w:rsid w:val="007E1513"/>
    <w:pPr>
      <w:ind w:left="1985" w:hanging="1985"/>
    </w:pPr>
  </w:style>
  <w:style w:type="paragraph" w:styleId="TOC7">
    <w:name w:val="toc 7"/>
    <w:basedOn w:val="TOC6"/>
    <w:next w:val="Normal"/>
    <w:semiHidden/>
    <w:rsid w:val="007E1513"/>
    <w:pPr>
      <w:ind w:left="2268" w:hanging="2268"/>
    </w:pPr>
  </w:style>
  <w:style w:type="paragraph" w:styleId="ListBullet2">
    <w:name w:val="List Bullet 2"/>
    <w:basedOn w:val="ListBullet"/>
    <w:rsid w:val="007E1513"/>
    <w:pPr>
      <w:ind w:left="851"/>
    </w:pPr>
  </w:style>
  <w:style w:type="paragraph" w:styleId="ListBullet">
    <w:name w:val="List Bullet"/>
    <w:basedOn w:val="List"/>
    <w:rsid w:val="007E1513"/>
  </w:style>
  <w:style w:type="paragraph" w:customStyle="1" w:styleId="EditorsNote">
    <w:name w:val="Editor's Note"/>
    <w:basedOn w:val="NO"/>
    <w:rsid w:val="007E1513"/>
    <w:rPr>
      <w:color w:val="FF0000"/>
    </w:rPr>
  </w:style>
  <w:style w:type="paragraph" w:customStyle="1" w:styleId="TH">
    <w:name w:val="TH"/>
    <w:basedOn w:val="FL"/>
    <w:next w:val="FL"/>
    <w:rsid w:val="007E1513"/>
  </w:style>
  <w:style w:type="paragraph" w:customStyle="1" w:styleId="FL">
    <w:name w:val="FL"/>
    <w:basedOn w:val="Normal"/>
    <w:rsid w:val="007E1513"/>
    <w:pPr>
      <w:keepNext/>
      <w:keepLines/>
      <w:spacing w:before="60"/>
      <w:jc w:val="center"/>
    </w:pPr>
    <w:rPr>
      <w:rFonts w:ascii="Arial" w:hAnsi="Arial"/>
      <w:b/>
    </w:rPr>
  </w:style>
  <w:style w:type="paragraph" w:customStyle="1" w:styleId="ZA">
    <w:name w:val="ZA"/>
    <w:rsid w:val="007E15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15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151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7E15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1513"/>
    <w:pPr>
      <w:ind w:left="851" w:hanging="851"/>
    </w:pPr>
  </w:style>
  <w:style w:type="paragraph" w:customStyle="1" w:styleId="ZH">
    <w:name w:val="ZH"/>
    <w:rsid w:val="007E151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7E1513"/>
    <w:pPr>
      <w:keepNext w:val="0"/>
      <w:spacing w:before="0" w:after="240"/>
    </w:pPr>
  </w:style>
  <w:style w:type="paragraph" w:customStyle="1" w:styleId="ZG">
    <w:name w:val="ZG"/>
    <w:rsid w:val="007E15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7E1513"/>
    <w:pPr>
      <w:ind w:left="1135"/>
    </w:pPr>
  </w:style>
  <w:style w:type="paragraph" w:styleId="List2">
    <w:name w:val="List 2"/>
    <w:basedOn w:val="List"/>
    <w:rsid w:val="007E1513"/>
    <w:pPr>
      <w:ind w:left="851"/>
    </w:pPr>
  </w:style>
  <w:style w:type="paragraph" w:styleId="List3">
    <w:name w:val="List 3"/>
    <w:basedOn w:val="List2"/>
    <w:rsid w:val="007E1513"/>
    <w:pPr>
      <w:ind w:left="1135"/>
    </w:pPr>
  </w:style>
  <w:style w:type="paragraph" w:styleId="List4">
    <w:name w:val="List 4"/>
    <w:basedOn w:val="List3"/>
    <w:rsid w:val="007E1513"/>
    <w:pPr>
      <w:ind w:left="1418"/>
    </w:pPr>
  </w:style>
  <w:style w:type="paragraph" w:styleId="List5">
    <w:name w:val="List 5"/>
    <w:basedOn w:val="List4"/>
    <w:rsid w:val="007E1513"/>
    <w:pPr>
      <w:ind w:left="1702"/>
    </w:pPr>
  </w:style>
  <w:style w:type="paragraph" w:styleId="ListBullet4">
    <w:name w:val="List Bullet 4"/>
    <w:basedOn w:val="ListBullet3"/>
    <w:rsid w:val="007E1513"/>
    <w:pPr>
      <w:ind w:left="1418"/>
    </w:pPr>
  </w:style>
  <w:style w:type="paragraph" w:styleId="ListBullet5">
    <w:name w:val="List Bullet 5"/>
    <w:basedOn w:val="ListBullet4"/>
    <w:rsid w:val="007E1513"/>
    <w:pPr>
      <w:ind w:left="1702"/>
    </w:pPr>
  </w:style>
  <w:style w:type="paragraph" w:customStyle="1" w:styleId="B20">
    <w:name w:val="B2"/>
    <w:basedOn w:val="List2"/>
    <w:rsid w:val="007E1513"/>
    <w:pPr>
      <w:ind w:left="1191" w:hanging="454"/>
    </w:pPr>
  </w:style>
  <w:style w:type="paragraph" w:customStyle="1" w:styleId="B30">
    <w:name w:val="B3"/>
    <w:basedOn w:val="List3"/>
    <w:rsid w:val="007E1513"/>
    <w:pPr>
      <w:ind w:left="1645" w:hanging="454"/>
    </w:pPr>
  </w:style>
  <w:style w:type="paragraph" w:customStyle="1" w:styleId="B4">
    <w:name w:val="B4"/>
    <w:basedOn w:val="List4"/>
    <w:rsid w:val="007E1513"/>
    <w:pPr>
      <w:ind w:left="2098" w:hanging="454"/>
    </w:pPr>
  </w:style>
  <w:style w:type="paragraph" w:customStyle="1" w:styleId="B5">
    <w:name w:val="B5"/>
    <w:basedOn w:val="List5"/>
    <w:rsid w:val="007E1513"/>
    <w:pPr>
      <w:ind w:left="2552" w:hanging="454"/>
    </w:pPr>
  </w:style>
  <w:style w:type="paragraph" w:customStyle="1" w:styleId="ZTD">
    <w:name w:val="ZTD"/>
    <w:basedOn w:val="ZB"/>
    <w:rsid w:val="007E1513"/>
    <w:pPr>
      <w:framePr w:hRule="auto" w:wrap="notBeside" w:y="852"/>
    </w:pPr>
    <w:rPr>
      <w:i w:val="0"/>
      <w:sz w:val="40"/>
    </w:rPr>
  </w:style>
  <w:style w:type="paragraph" w:customStyle="1" w:styleId="ZV">
    <w:name w:val="ZV"/>
    <w:basedOn w:val="ZU"/>
    <w:rsid w:val="007E151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7E1513"/>
    <w:pPr>
      <w:numPr>
        <w:numId w:val="4"/>
      </w:numPr>
      <w:tabs>
        <w:tab w:val="left" w:pos="1134"/>
      </w:tabs>
    </w:pPr>
  </w:style>
  <w:style w:type="paragraph" w:customStyle="1" w:styleId="B1">
    <w:name w:val="B1+"/>
    <w:basedOn w:val="B10"/>
    <w:link w:val="B1Car"/>
    <w:rsid w:val="007E1513"/>
    <w:pPr>
      <w:numPr>
        <w:numId w:val="2"/>
      </w:numPr>
    </w:pPr>
  </w:style>
  <w:style w:type="paragraph" w:customStyle="1" w:styleId="B2">
    <w:name w:val="B2+"/>
    <w:basedOn w:val="B20"/>
    <w:rsid w:val="007E1513"/>
    <w:pPr>
      <w:numPr>
        <w:numId w:val="3"/>
      </w:numPr>
    </w:pPr>
  </w:style>
  <w:style w:type="paragraph" w:customStyle="1" w:styleId="BL">
    <w:name w:val="BL"/>
    <w:basedOn w:val="Normal"/>
    <w:rsid w:val="007E1513"/>
    <w:pPr>
      <w:numPr>
        <w:numId w:val="6"/>
      </w:numPr>
      <w:tabs>
        <w:tab w:val="left" w:pos="851"/>
      </w:tabs>
    </w:pPr>
  </w:style>
  <w:style w:type="paragraph" w:customStyle="1" w:styleId="BN">
    <w:name w:val="BN"/>
    <w:basedOn w:val="Normal"/>
    <w:rsid w:val="007E1513"/>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Code">
    <w:name w:val="HTML Code"/>
    <w:basedOn w:val="DefaultParagraphFont"/>
    <w:uiPriority w:val="99"/>
    <w:rPr>
      <w:rFonts w:ascii="Courier New" w:hAnsi="Courier New"/>
      <w:sz w:val="20"/>
      <w:szCs w:val="20"/>
    </w:rPr>
  </w:style>
  <w:style w:type="character" w:styleId="HTMLDefinition">
    <w:name w:val="HTML Definition"/>
    <w:basedOn w:val="DefaultParagraphFont"/>
    <w:rPr>
      <w:i/>
      <w:iCs/>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E1513"/>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B1">
    <w:name w:val="TB1"/>
    <w:basedOn w:val="Normal"/>
    <w:qFormat/>
    <w:rsid w:val="007E1513"/>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7E1513"/>
    <w:pPr>
      <w:keepNext/>
      <w:keepLines/>
      <w:numPr>
        <w:numId w:val="41"/>
      </w:numPr>
      <w:tabs>
        <w:tab w:val="left" w:pos="1109"/>
      </w:tabs>
      <w:spacing w:after="0"/>
      <w:ind w:left="1100" w:hanging="380"/>
    </w:pPr>
    <w:rPr>
      <w:rFonts w:ascii="Arial" w:hAnsi="Arial"/>
      <w:sz w:val="18"/>
    </w:rPr>
  </w:style>
  <w:style w:type="character" w:customStyle="1" w:styleId="FooterChar">
    <w:name w:val="Footer Char"/>
    <w:link w:val="Footer"/>
    <w:rsid w:val="008951F3"/>
    <w:rPr>
      <w:rFonts w:ascii="Arial" w:hAnsi="Arial"/>
      <w:b/>
      <w:i/>
      <w:noProof/>
      <w:sz w:val="18"/>
      <w:lang w:eastAsia="en-US"/>
    </w:rPr>
  </w:style>
  <w:style w:type="character" w:customStyle="1" w:styleId="apple-style-span">
    <w:name w:val="apple-style-span"/>
    <w:basedOn w:val="DefaultParagraphFont"/>
    <w:rsid w:val="005D0152"/>
  </w:style>
  <w:style w:type="paragraph" w:styleId="Revision">
    <w:name w:val="Revision"/>
    <w:hidden/>
    <w:uiPriority w:val="99"/>
    <w:semiHidden/>
    <w:rsid w:val="004E3E6E"/>
    <w:rPr>
      <w:lang w:eastAsia="en-US"/>
    </w:rPr>
  </w:style>
  <w:style w:type="character" w:customStyle="1" w:styleId="StyleLatinConsolas8ptCustomColorRGB105">
    <w:name w:val="Style (Latin) Consolas 8 pt Custom Color(RGB(105"/>
    <w:basedOn w:val="DefaultParagraphFont"/>
    <w:rsid w:val="004E3E6E"/>
    <w:rPr>
      <w:rFonts w:ascii="Consolas" w:hAnsi="Consolas"/>
      <w:color w:val="006600"/>
      <w:sz w:val="16"/>
    </w:rPr>
  </w:style>
  <w:style w:type="character" w:customStyle="1" w:styleId="StyleLatinConsolas8ptCustomColorRGB164">
    <w:name w:val="Style (Latin) Consolas 8 pt Custom Color(RGB(164"/>
    <w:basedOn w:val="DefaultParagraphFont"/>
    <w:rsid w:val="004E3E6E"/>
    <w:rPr>
      <w:rFonts w:ascii="Consolas" w:hAnsi="Consolas"/>
      <w:color w:val="565F6E"/>
      <w:sz w:val="16"/>
    </w:rPr>
  </w:style>
  <w:style w:type="character" w:customStyle="1" w:styleId="Heading1Char">
    <w:name w:val="Heading 1 Char"/>
    <w:link w:val="Heading1"/>
    <w:uiPriority w:val="9"/>
    <w:rsid w:val="00955E50"/>
    <w:rPr>
      <w:rFonts w:ascii="Arial" w:hAnsi="Arial"/>
      <w:sz w:val="36"/>
      <w:lang w:eastAsia="en-US"/>
    </w:rPr>
  </w:style>
  <w:style w:type="character" w:customStyle="1" w:styleId="NOChar">
    <w:name w:val="NO Char"/>
    <w:link w:val="NO"/>
    <w:rsid w:val="00DD577C"/>
    <w:rPr>
      <w:lang w:eastAsia="en-US"/>
    </w:rPr>
  </w:style>
  <w:style w:type="paragraph" w:styleId="ListParagraph">
    <w:name w:val="List Paragraph"/>
    <w:basedOn w:val="Normal"/>
    <w:uiPriority w:val="34"/>
    <w:qFormat/>
    <w:rsid w:val="004D07CA"/>
    <w:pPr>
      <w:ind w:left="720"/>
      <w:contextualSpacing/>
    </w:pPr>
    <w:rPr>
      <w:rFonts w:eastAsia="MS Mincho"/>
    </w:rPr>
  </w:style>
  <w:style w:type="character" w:customStyle="1" w:styleId="TALChar">
    <w:name w:val="TAL Char"/>
    <w:link w:val="TAL"/>
    <w:rsid w:val="00346F76"/>
    <w:rPr>
      <w:rFonts w:ascii="Arial" w:hAnsi="Arial"/>
      <w:sz w:val="18"/>
      <w:lang w:eastAsia="en-US"/>
    </w:rPr>
  </w:style>
  <w:style w:type="character" w:customStyle="1" w:styleId="B1Char1">
    <w:name w:val="B1 Char1"/>
    <w:basedOn w:val="DefaultParagraphFont"/>
    <w:link w:val="B10"/>
    <w:rsid w:val="004714B7"/>
    <w:rPr>
      <w:lang w:eastAsia="en-US"/>
    </w:rPr>
  </w:style>
  <w:style w:type="character" w:customStyle="1" w:styleId="B1Car">
    <w:name w:val="B1+ Car"/>
    <w:link w:val="B1"/>
    <w:rsid w:val="00645C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ortal.etsi.org/People/CommiteeSupportStaff.aspx" TargetMode="External"/><Relationship Id="rId18" Type="http://schemas.openxmlformats.org/officeDocument/2006/relationships/hyperlink" Target="http://www.globalplatform.or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hyperlink" Target="https://urldefense.com/v3/__https:/www.oracle.com/technetwork/java/embedded/javacard/downloads/default-1970005.html__;!U11cABxz5NU!hPN5cFZ-gQ9NmQm36-b81_bwG1VRboKGSx07bnup7HVq3YorxMjRWOoVmmZf9HNh5Y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ocbox.etsi.org/Reference" TargetMode="External"/><Relationship Id="rId20" Type="http://schemas.openxmlformats.org/officeDocument/2006/relationships/image" Target="media/image2.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etsi.org/standards-search" TargetMode="External"/><Relationship Id="rId19" Type="http://schemas.openxmlformats.org/officeDocument/2006/relationships/hyperlink" Target="http://www.globalplatform.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r.etsi.org/" TargetMode="External"/><Relationship Id="rId22" Type="http://schemas.openxmlformats.org/officeDocument/2006/relationships/image" Target="media/image3.wmf"/><Relationship Id="rId27" Type="http://schemas.openxmlformats.org/officeDocument/2006/relationships/footer" Target="foot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D177B-6D83-4F9F-9B55-EAFC41E9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TotalTime>
  <Pages>44</Pages>
  <Words>15015</Words>
  <Characters>91863</Characters>
  <Application>Microsoft Office Word</Application>
  <DocSecurity>0</DocSecurity>
  <Lines>3533</Lines>
  <Paragraphs>2740</Paragraphs>
  <ScaleCrop>false</ScaleCrop>
  <HeadingPairs>
    <vt:vector size="2" baseType="variant">
      <vt:variant>
        <vt:lpstr>Title</vt:lpstr>
      </vt:variant>
      <vt:variant>
        <vt:i4>1</vt:i4>
      </vt:variant>
    </vt:vector>
  </HeadingPairs>
  <TitlesOfParts>
    <vt:vector size="1" baseType="lpstr">
      <vt:lpstr>ETSI TS 102 241 V15.2.0</vt:lpstr>
    </vt:vector>
  </TitlesOfParts>
  <Company>ETSI Secretariat</Company>
  <LinksUpToDate>false</LinksUpToDate>
  <CharactersWithSpaces>104138</CharactersWithSpaces>
  <SharedDoc>false</SharedDoc>
  <HLinks>
    <vt:vector size="48" baseType="variant">
      <vt:variant>
        <vt:i4>3407904</vt:i4>
      </vt:variant>
      <vt:variant>
        <vt:i4>270</vt:i4>
      </vt:variant>
      <vt:variant>
        <vt:i4>0</vt:i4>
      </vt:variant>
      <vt:variant>
        <vt:i4>5</vt:i4>
      </vt:variant>
      <vt:variant>
        <vt:lpwstr>http://www.globalplatform.org/</vt:lpwstr>
      </vt:variant>
      <vt:variant>
        <vt:lpwstr/>
      </vt:variant>
      <vt:variant>
        <vt:i4>3407904</vt:i4>
      </vt:variant>
      <vt:variant>
        <vt:i4>267</vt:i4>
      </vt:variant>
      <vt:variant>
        <vt:i4>0</vt:i4>
      </vt:variant>
      <vt:variant>
        <vt:i4>5</vt:i4>
      </vt:variant>
      <vt:variant>
        <vt:lpwstr>http://www.globalplatform.org/</vt:lpwstr>
      </vt:variant>
      <vt:variant>
        <vt:lpwstr/>
      </vt:variant>
      <vt:variant>
        <vt:i4>196686</vt:i4>
      </vt:variant>
      <vt:variant>
        <vt:i4>237</vt:i4>
      </vt:variant>
      <vt:variant>
        <vt:i4>0</vt:i4>
      </vt:variant>
      <vt:variant>
        <vt:i4>5</vt:i4>
      </vt:variant>
      <vt:variant>
        <vt:lpwstr>http://java.sun.com/products/javacard/specs.html</vt:lpwstr>
      </vt:variant>
      <vt:variant>
        <vt:lpwstr/>
      </vt:variant>
      <vt:variant>
        <vt:i4>1376287</vt:i4>
      </vt:variant>
      <vt:variant>
        <vt:i4>222</vt:i4>
      </vt:variant>
      <vt:variant>
        <vt:i4>0</vt:i4>
      </vt:variant>
      <vt:variant>
        <vt:i4>5</vt:i4>
      </vt:variant>
      <vt:variant>
        <vt:lpwstr>http://docbox.etsi.org/Reference</vt:lpwstr>
      </vt:variant>
      <vt:variant>
        <vt:lpwstr/>
      </vt:variant>
      <vt:variant>
        <vt:i4>3538988</vt:i4>
      </vt:variant>
      <vt:variant>
        <vt:i4>204</vt:i4>
      </vt:variant>
      <vt:variant>
        <vt:i4>0</vt:i4>
      </vt:variant>
      <vt:variant>
        <vt:i4>5</vt:i4>
      </vt:variant>
      <vt:variant>
        <vt:lpwstr>http://webapp.etsi.org/IPR/home.asp</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102 241 V15.4.0</dc:title>
  <dc:subject>Smart Cards</dc:subject>
  <dc:creator>AR</dc:creator>
  <cp:keywords>API, smart card</cp:keywords>
  <dc:description/>
  <cp:lastModifiedBy>Anne-Lise Raffy</cp:lastModifiedBy>
  <cp:revision>12</cp:revision>
  <cp:lastPrinted>2019-05-20T14:17:00Z</cp:lastPrinted>
  <dcterms:created xsi:type="dcterms:W3CDTF">2021-08-11T07:32:00Z</dcterms:created>
  <dcterms:modified xsi:type="dcterms:W3CDTF">2021-08-11T08:08:00Z</dcterms:modified>
</cp:coreProperties>
</file>